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1BB1851C" w:rsidR="00D02481" w:rsidRDefault="00D02481" w:rsidP="004266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R5s230</w:t>
        </w:r>
      </w:fldSimple>
      <w:r w:rsidR="00633310">
        <w:rPr>
          <w:b/>
          <w:i/>
          <w:noProof/>
          <w:sz w:val="28"/>
        </w:rPr>
        <w:t>548</w:t>
      </w:r>
    </w:p>
    <w:p w14:paraId="6FC967F9" w14:textId="77777777" w:rsidR="00D02481" w:rsidRDefault="00B1272D" w:rsidP="00D0248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02481" w:rsidRPr="00BA51D9">
          <w:rPr>
            <w:b/>
            <w:noProof/>
            <w:sz w:val="24"/>
          </w:rPr>
          <w:t>Online</w:t>
        </w:r>
      </w:fldSimple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fldSimple w:instr=" DOCPROPERTY  StartDate  \* MERGEFORMAT ">
        <w:r w:rsidR="00D02481">
          <w:rPr>
            <w:b/>
            <w:noProof/>
            <w:sz w:val="24"/>
          </w:rPr>
          <w:t>12</w:t>
        </w:r>
        <w:r w:rsidR="00D02481" w:rsidRPr="00BA51D9">
          <w:rPr>
            <w:b/>
            <w:noProof/>
            <w:sz w:val="24"/>
          </w:rPr>
          <w:t>th Dec 20</w:t>
        </w:r>
        <w:r w:rsidR="00D02481">
          <w:rPr>
            <w:b/>
            <w:noProof/>
            <w:sz w:val="24"/>
          </w:rPr>
          <w:t>22</w:t>
        </w:r>
      </w:fldSimple>
      <w:r w:rsidR="00D02481">
        <w:rPr>
          <w:b/>
          <w:noProof/>
          <w:sz w:val="24"/>
        </w:rPr>
        <w:t xml:space="preserve"> - </w:t>
      </w:r>
      <w:fldSimple w:instr=" DOCPROPERTY  EndDate  \* MERGEFORMAT ">
        <w:r w:rsidR="00D02481" w:rsidRPr="00BA51D9">
          <w:rPr>
            <w:b/>
            <w:noProof/>
            <w:sz w:val="24"/>
          </w:rPr>
          <w:t>31st Dec 202</w:t>
        </w:r>
        <w:r w:rsidR="00D02481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B127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A00F75" w:rsidR="001E41F3" w:rsidRPr="00410371" w:rsidRDefault="00601DC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3147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C8BAE1" w:rsidR="001E41F3" w:rsidRPr="00745C21" w:rsidRDefault="00F43854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99EC4C" w:rsidR="001E41F3" w:rsidRPr="00410371" w:rsidRDefault="00B127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F43854">
                <w:rPr>
                  <w:b/>
                  <w:noProof/>
                  <w:sz w:val="28"/>
                </w:rPr>
                <w:t>7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E8845A" w:rsidR="001E41F3" w:rsidRPr="00065F22" w:rsidRDefault="00320AF8" w:rsidP="00423AB6">
            <w:pPr>
              <w:pStyle w:val="CRCoverPage"/>
              <w:spacing w:after="0"/>
            </w:pPr>
            <w:r>
              <w:t xml:space="preserve"> </w:t>
            </w:r>
            <w:r w:rsidR="00A46860" w:rsidRPr="00A46860">
              <w:t>NR5GC FR2: Addition of Idle mode test case 6.1.2.</w:t>
            </w:r>
            <w:r w:rsidR="00C82B8A">
              <w:t>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A927F9" w:rsidR="001E41F3" w:rsidRDefault="000D0EF7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C82B8A">
              <w:t>Anritsu Ltd.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0287BB" w:rsidR="001E41F3" w:rsidRDefault="007563C7" w:rsidP="002500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</w:t>
            </w:r>
            <w:r w:rsidR="00065F22">
              <w:rPr>
                <w:noProof/>
              </w:rPr>
              <w:t>5</w:t>
            </w:r>
            <w:r>
              <w:rPr>
                <w:noProof/>
              </w:rPr>
              <w:t xml:space="preserve">_Test, </w:t>
            </w:r>
            <w:r w:rsidR="00065F22" w:rsidRPr="00065F2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E0356E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FD04B3">
              <w:rPr>
                <w:noProof/>
              </w:rPr>
              <w:t>2023-0</w:t>
            </w:r>
            <w:r w:rsidR="00065F22">
              <w:rPr>
                <w:noProof/>
              </w:rPr>
              <w:t>7</w:t>
            </w:r>
            <w:r w:rsidR="00FD04B3">
              <w:rPr>
                <w:noProof/>
              </w:rPr>
              <w:t>-</w:t>
            </w:r>
            <w:r w:rsidR="00065F22">
              <w:rPr>
                <w:noProof/>
              </w:rPr>
              <w:t>1</w:t>
            </w:r>
            <w:r w:rsidR="00C82B8A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2FA2C1" w:rsidR="001E41F3" w:rsidRDefault="00FC6A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188627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C82B8A">
              <w:t>6.1.2.8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D04B3"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6785636F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C82B8A">
              <w:t>6.1.2.8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419E8D" w:rsidR="004D7D01" w:rsidRDefault="00C82B8A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6.1.2.8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2BC2AB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3EE6DE" w:rsidR="004D7D01" w:rsidRDefault="00FD04B3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13710B" w:rsidR="004D7D01" w:rsidRDefault="000D0EF7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4021865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1B531A30" w14:textId="7455F847" w:rsidR="0089143D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9143D" w:rsidRPr="003C7FE0">
        <w:rPr>
          <w:rFonts w:cs="Arial"/>
          <w:iCs/>
        </w:rPr>
        <w:t>Table of Contents</w:t>
      </w:r>
      <w:r w:rsidR="0089143D">
        <w:tab/>
      </w:r>
      <w:r w:rsidR="0089143D">
        <w:fldChar w:fldCharType="begin"/>
      </w:r>
      <w:r w:rsidR="0089143D">
        <w:instrText xml:space="preserve"> PAGEREF _Toc140218654 \h </w:instrText>
      </w:r>
      <w:r w:rsidR="0089143D">
        <w:fldChar w:fldCharType="separate"/>
      </w:r>
      <w:r w:rsidR="0089143D">
        <w:t>2</w:t>
      </w:r>
      <w:r w:rsidR="0089143D">
        <w:fldChar w:fldCharType="end"/>
      </w:r>
    </w:p>
    <w:p w14:paraId="5E205749" w14:textId="1DA0241B" w:rsidR="0089143D" w:rsidRDefault="0089143D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C7FE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_Toc140218655 \h </w:instrText>
      </w:r>
      <w:r>
        <w:fldChar w:fldCharType="separate"/>
      </w:r>
      <w:r>
        <w:t>3</w:t>
      </w:r>
      <w:r>
        <w:fldChar w:fldCharType="end"/>
      </w:r>
    </w:p>
    <w:p w14:paraId="19C18009" w14:textId="1E7D9E3D" w:rsidR="0089143D" w:rsidRDefault="0089143D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3C7FE0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3C7FE0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_Toc140218656 \h </w:instrText>
      </w:r>
      <w:r>
        <w:fldChar w:fldCharType="separate"/>
      </w:r>
      <w:r>
        <w:t>3</w:t>
      </w:r>
      <w:r>
        <w:fldChar w:fldCharType="end"/>
      </w:r>
    </w:p>
    <w:p w14:paraId="2F599E0E" w14:textId="2B6D3BFA" w:rsidR="0089143D" w:rsidRDefault="0089143D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7FE0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C7FE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_Toc140218657 \h </w:instrText>
      </w:r>
      <w:r>
        <w:fldChar w:fldCharType="separate"/>
      </w:r>
      <w:r>
        <w:t>3</w:t>
      </w:r>
      <w:r>
        <w:fldChar w:fldCharType="end"/>
      </w:r>
    </w:p>
    <w:p w14:paraId="1C114F30" w14:textId="46CC1810" w:rsidR="0089143D" w:rsidRDefault="0089143D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7FE0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C7FE0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_Toc140218658 \h </w:instrText>
      </w:r>
      <w:r>
        <w:fldChar w:fldCharType="separate"/>
      </w:r>
      <w:r>
        <w:t>3</w:t>
      </w:r>
      <w:r>
        <w:fldChar w:fldCharType="end"/>
      </w:r>
    </w:p>
    <w:p w14:paraId="5F179E95" w14:textId="384C6972" w:rsidR="0089143D" w:rsidRDefault="0089143D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7FE0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C7FE0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_Toc140218659 \h </w:instrText>
      </w:r>
      <w:r>
        <w:fldChar w:fldCharType="separate"/>
      </w:r>
      <w:r>
        <w:t>3</w:t>
      </w:r>
      <w:r>
        <w:fldChar w:fldCharType="end"/>
      </w:r>
    </w:p>
    <w:p w14:paraId="282B922C" w14:textId="3406B91E" w:rsidR="0089143D" w:rsidRDefault="0089143D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3C7FE0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3C7FE0">
        <w:rPr>
          <w:rFonts w:cs="Arial"/>
          <w:b/>
        </w:rPr>
        <w:t>Qualcomm Snapdragon x70 5G Modem RF System</w:t>
      </w:r>
      <w:r>
        <w:tab/>
      </w:r>
      <w:r>
        <w:fldChar w:fldCharType="begin"/>
      </w:r>
      <w:r>
        <w:instrText xml:space="preserve"> PAGEREF _Toc140218660 \h </w:instrText>
      </w:r>
      <w:r>
        <w:fldChar w:fldCharType="separate"/>
      </w:r>
      <w:r>
        <w:t>3</w:t>
      </w:r>
      <w:r>
        <w:fldChar w:fldCharType="end"/>
      </w:r>
    </w:p>
    <w:p w14:paraId="2A9365DF" w14:textId="3DAB0352" w:rsidR="0089143D" w:rsidRDefault="0089143D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7FE0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C7FE0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_Toc140218661 \h </w:instrText>
      </w:r>
      <w:r>
        <w:fldChar w:fldCharType="separate"/>
      </w:r>
      <w:r>
        <w:t>3</w:t>
      </w:r>
      <w:r>
        <w:fldChar w:fldCharType="end"/>
      </w:r>
    </w:p>
    <w:p w14:paraId="325A0C2F" w14:textId="73B7E537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40218655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3ED4B3CB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C82B8A">
        <w:t>6.1.2.8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0582AE48" w14:textId="77777777" w:rsidR="0089143D" w:rsidRPr="0089143D" w:rsidRDefault="0089143D" w:rsidP="0089143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Hyperlink"/>
          <w:rFonts w:cs="Arial"/>
          <w:lang w:eastAsia="ja-JP"/>
        </w:rPr>
      </w:pPr>
      <w:r w:rsidRPr="0089143D">
        <w:rPr>
          <w:rFonts w:cs="Arial"/>
          <w:b/>
          <w:sz w:val="24"/>
          <w:lang w:eastAsia="ja-JP"/>
        </w:rPr>
        <w:t>Contact:</w:t>
      </w:r>
      <w:r w:rsidRPr="0089143D">
        <w:rPr>
          <w:rFonts w:cs="Arial"/>
          <w:b/>
          <w:sz w:val="24"/>
          <w:lang w:eastAsia="ja-JP"/>
        </w:rPr>
        <w:tab/>
      </w:r>
      <w:bookmarkStart w:id="5" w:name="_Hlk90298041"/>
      <w:r w:rsidRPr="0089143D">
        <w:rPr>
          <w:rFonts w:cs="Arial"/>
          <w:sz w:val="24"/>
          <w:lang w:eastAsia="ja-JP"/>
        </w:rPr>
        <w:t>Kalahasti, Narendra</w:t>
      </w:r>
      <w:r w:rsidRPr="0089143D">
        <w:rPr>
          <w:rFonts w:cs="Arial"/>
          <w:sz w:val="24"/>
          <w:lang w:eastAsia="ja-JP"/>
        </w:rPr>
        <w:br/>
      </w:r>
      <w:r w:rsidRPr="0089143D">
        <w:rPr>
          <w:rFonts w:cs="Arial"/>
          <w:b/>
          <w:lang w:eastAsia="ja-JP"/>
        </w:rPr>
        <w:tab/>
      </w:r>
      <w:hyperlink r:id="rId13" w:history="1">
        <w:r w:rsidRPr="0089143D">
          <w:rPr>
            <w:rStyle w:val="Hyperlink"/>
            <w:rFonts w:cs="Arial"/>
            <w:lang w:eastAsia="ja-JP"/>
          </w:rPr>
          <w:t>Narendra.Kalahasti@anritsu.com</w:t>
        </w:r>
      </w:hyperlink>
      <w:bookmarkEnd w:id="5"/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6" w:name="_Toc140218656"/>
      <w:r w:rsidRPr="00662A05">
        <w:rPr>
          <w:b/>
        </w:rPr>
        <w:t>Verification Test Summary</w:t>
      </w:r>
      <w:bookmarkEnd w:id="6"/>
      <w:r w:rsidRPr="00662A05">
        <w:rPr>
          <w:b/>
        </w:rPr>
        <w:t xml:space="preserve"> </w:t>
      </w:r>
    </w:p>
    <w:p w14:paraId="1FB96184" w14:textId="5223D270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C82B8A">
        <w:t>6.1.2.8</w:t>
      </w:r>
    </w:p>
    <w:p w14:paraId="763E129C" w14:textId="12CA9246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B104F7" w:rsidRPr="00B104F7">
        <w:rPr>
          <w:rFonts w:cs="Arial"/>
          <w:lang w:eastAsia="ja-JP"/>
        </w:rPr>
        <w:t>iwd-TTCN3-B2022-09_D23wk24</w:t>
      </w:r>
    </w:p>
    <w:p w14:paraId="0E4BB90C" w14:textId="77777777" w:rsidR="0089143D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89143D" w:rsidRPr="000506D9">
        <w:rPr>
          <w:rFonts w:cs="Arial"/>
          <w:lang w:eastAsia="ja-JP"/>
        </w:rPr>
        <w:t>Anritsu Protocol Conformance Test System ME7834NR</w:t>
      </w:r>
      <w:r w:rsidR="0089143D" w:rsidRPr="00662A05">
        <w:rPr>
          <w:rFonts w:cs="Arial"/>
          <w:b/>
          <w:lang w:eastAsia="ja-JP"/>
        </w:rPr>
        <w:t xml:space="preserve"> </w:t>
      </w:r>
    </w:p>
    <w:p w14:paraId="200AF2F0" w14:textId="3A8EAB3B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8E113A" w:rsidRPr="008E113A">
        <w:rPr>
          <w:rFonts w:cs="Arial"/>
          <w:b/>
          <w:lang w:eastAsia="ja-JP"/>
        </w:rPr>
        <w:t>Qualcomm Snapdragon x70 5G Modem RF System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140218657"/>
      <w:r w:rsidRPr="00854C55">
        <w:rPr>
          <w:b/>
        </w:rPr>
        <w:t>Corrections require</w:t>
      </w:r>
      <w:bookmarkEnd w:id="7"/>
      <w:bookmarkEnd w:id="8"/>
      <w:r w:rsidR="00FC2058">
        <w:rPr>
          <w:b/>
        </w:rPr>
        <w:t>d</w:t>
      </w:r>
      <w:bookmarkEnd w:id="9"/>
    </w:p>
    <w:p w14:paraId="3004DBE2" w14:textId="7C793B92" w:rsidR="00534BD9" w:rsidRPr="00E44E97" w:rsidRDefault="00E44E97" w:rsidP="00C26D1E">
      <w:pPr>
        <w:rPr>
          <w:rFonts w:cs="Arial"/>
          <w:bCs/>
          <w:color w:val="FF0000"/>
        </w:rPr>
      </w:pPr>
      <w:bookmarkStart w:id="10" w:name="_Hlk121171100"/>
      <w:r w:rsidRPr="00E44E97">
        <w:rPr>
          <w:bCs/>
          <w:lang w:val="pt-BR"/>
        </w:rPr>
        <w:t>None</w:t>
      </w:r>
    </w:p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122434493"/>
      <w:bookmarkStart w:id="12" w:name="_Toc295288970"/>
      <w:bookmarkStart w:id="13" w:name="_Toc325725665"/>
      <w:bookmarkStart w:id="14" w:name="_Toc140218658"/>
      <w:bookmarkEnd w:id="10"/>
      <w:r w:rsidRPr="00854C55">
        <w:rPr>
          <w:rFonts w:cs="Arial"/>
          <w:b/>
        </w:rPr>
        <w:t xml:space="preserve">Branches </w:t>
      </w:r>
      <w:bookmarkEnd w:id="11"/>
      <w:bookmarkEnd w:id="12"/>
      <w:bookmarkEnd w:id="13"/>
      <w:r>
        <w:rPr>
          <w:rFonts w:cs="Arial"/>
          <w:b/>
        </w:rPr>
        <w:t>executed</w:t>
      </w:r>
      <w:bookmarkEnd w:id="14"/>
    </w:p>
    <w:p w14:paraId="7A367498" w14:textId="203255B9" w:rsidR="00662A05" w:rsidRPr="00662A05" w:rsidRDefault="00662A05" w:rsidP="00662A05">
      <w:pPr>
        <w:rPr>
          <w:rFonts w:cs="Arial"/>
          <w:b/>
        </w:rPr>
      </w:pPr>
      <w:bookmarkStart w:id="15" w:name="_Toc122434494"/>
      <w:bookmarkStart w:id="16" w:name="_Toc295288971"/>
      <w:bookmarkStart w:id="17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E377A4">
        <w:rPr>
          <w:rFonts w:cs="Arial"/>
        </w:rPr>
        <w:t>25</w:t>
      </w:r>
      <w:r w:rsidR="0089143D">
        <w:rPr>
          <w:rFonts w:cs="Arial"/>
        </w:rPr>
        <w:t>7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0B225F">
        <w:rPr>
          <w:rFonts w:cs="Arial"/>
        </w:rPr>
        <w:t>1</w:t>
      </w:r>
      <w:r w:rsidRPr="00662A05">
        <w:rPr>
          <w:rFonts w:cs="Arial"/>
        </w:rPr>
        <w:t xml:space="preserve"> and integrity algorithm nia</w:t>
      </w:r>
      <w:r w:rsidR="000B225F">
        <w:rPr>
          <w:rFonts w:cs="Arial"/>
        </w:rPr>
        <w:t>1</w:t>
      </w:r>
      <w:r w:rsidR="000D0EF7">
        <w:rPr>
          <w:rFonts w:cs="Arial"/>
        </w:rPr>
        <w:t>.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40218659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</w:p>
    <w:p w14:paraId="3F4DE0CB" w14:textId="64F2BC0B" w:rsidR="00007D89" w:rsidRPr="00954EDD" w:rsidRDefault="008E113A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140218660"/>
      <w:bookmarkStart w:id="20" w:name="_Hlk120026754"/>
      <w:r w:rsidRPr="008E113A">
        <w:rPr>
          <w:rFonts w:cs="Arial"/>
          <w:b/>
        </w:rPr>
        <w:t>Qualcomm Snapdragon x70 5G Modem RF System</w:t>
      </w:r>
      <w:bookmarkEnd w:id="19"/>
    </w:p>
    <w:bookmarkEnd w:id="20"/>
    <w:p w14:paraId="29B59B52" w14:textId="7B27381C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8E113A" w:rsidRPr="008E113A">
        <w:rPr>
          <w:rFonts w:cs="Arial"/>
        </w:rPr>
        <w:t xml:space="preserve">Qualcomm Snapdragon x70 5G Modem RF System </w:t>
      </w:r>
      <w:r>
        <w:rPr>
          <w:rFonts w:cs="Arial"/>
        </w:rPr>
        <w:t xml:space="preserve">passed this test case on </w:t>
      </w:r>
      <w:r w:rsidR="0089143D" w:rsidRPr="003212DA">
        <w:rPr>
          <w:rFonts w:cs="Arial"/>
        </w:rPr>
        <w:t>Anritsu Protocol Conformance Test System ME7834NR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7940B562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0D0EF7">
        <w:t>6_1_</w:t>
      </w:r>
      <w:r w:rsidR="00A46860">
        <w:t>2_</w:t>
      </w:r>
      <w:r w:rsidR="0089143D">
        <w:t>8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13337124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0D0EF7">
        <w:t>6_1_</w:t>
      </w:r>
      <w:r w:rsidR="00A46860">
        <w:t>2_</w:t>
      </w:r>
      <w:r w:rsidR="0089143D">
        <w:t>8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140218661"/>
      <w:r w:rsidRPr="002D362B">
        <w:rPr>
          <w:rFonts w:cs="Arial"/>
          <w:b/>
        </w:rPr>
        <w:t>References</w:t>
      </w:r>
      <w:bookmarkEnd w:id="21"/>
      <w:bookmarkEnd w:id="22"/>
      <w:bookmarkEnd w:id="23"/>
      <w:bookmarkEnd w:id="24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7985717A" w:rsidR="00007D89" w:rsidRPr="00693C41" w:rsidRDefault="000D0EF7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0D0EF7">
              <w:rPr>
                <w:rFonts w:cs="Arial"/>
                <w:b/>
                <w:sz w:val="18"/>
              </w:rPr>
              <w:t>R5s230</w:t>
            </w:r>
            <w:r w:rsidR="00B1272D">
              <w:rPr>
                <w:rFonts w:cs="Arial"/>
                <w:b/>
                <w:sz w:val="18"/>
              </w:rPr>
              <w:t>549</w:t>
            </w:r>
            <w:r w:rsidR="00662A05">
              <w:rPr>
                <w:rFonts w:cs="Arial"/>
                <w:b/>
                <w:sz w:val="18"/>
              </w:rPr>
              <w:t xml:space="preserve">: </w:t>
            </w:r>
            <w:r w:rsidRPr="000D0EF7">
              <w:rPr>
                <w:rFonts w:cs="Arial"/>
                <w:b/>
                <w:sz w:val="18"/>
              </w:rPr>
              <w:t xml:space="preserve">NR5GC FR2: Supporting information for addition of </w:t>
            </w:r>
            <w:r w:rsidR="00A46860" w:rsidRPr="00A46860">
              <w:rPr>
                <w:rFonts w:cs="Arial"/>
                <w:b/>
                <w:sz w:val="18"/>
              </w:rPr>
              <w:t xml:space="preserve">Idle mode test case </w:t>
            </w:r>
            <w:r w:rsidR="00C82B8A">
              <w:rPr>
                <w:rFonts w:cs="Arial"/>
                <w:b/>
                <w:sz w:val="18"/>
              </w:rPr>
              <w:t>6.1.2.8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DA662" w14:textId="77777777" w:rsidR="000C14EB" w:rsidRDefault="000C14EB">
      <w:r>
        <w:separator/>
      </w:r>
    </w:p>
  </w:endnote>
  <w:endnote w:type="continuationSeparator" w:id="0">
    <w:p w14:paraId="7273CF83" w14:textId="77777777" w:rsidR="000C14EB" w:rsidRDefault="000C1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09339" w14:textId="77777777" w:rsidR="000C14EB" w:rsidRDefault="000C14EB">
      <w:r>
        <w:separator/>
      </w:r>
    </w:p>
  </w:footnote>
  <w:footnote w:type="continuationSeparator" w:id="0">
    <w:p w14:paraId="353E1674" w14:textId="77777777" w:rsidR="000C14EB" w:rsidRDefault="000C14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9074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1034581">
    <w:abstractNumId w:val="10"/>
  </w:num>
  <w:num w:numId="3" w16cid:durableId="1204515708">
    <w:abstractNumId w:val="4"/>
  </w:num>
  <w:num w:numId="4" w16cid:durableId="10170032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90926744">
    <w:abstractNumId w:val="25"/>
  </w:num>
  <w:num w:numId="6" w16cid:durableId="1678578354">
    <w:abstractNumId w:val="14"/>
  </w:num>
  <w:num w:numId="7" w16cid:durableId="338000616">
    <w:abstractNumId w:val="9"/>
  </w:num>
  <w:num w:numId="8" w16cid:durableId="1372997010">
    <w:abstractNumId w:val="28"/>
  </w:num>
  <w:num w:numId="9" w16cid:durableId="8083272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17482723">
    <w:abstractNumId w:val="24"/>
  </w:num>
  <w:num w:numId="11" w16cid:durableId="1834032493">
    <w:abstractNumId w:val="12"/>
  </w:num>
  <w:num w:numId="12" w16cid:durableId="1295522337">
    <w:abstractNumId w:val="2"/>
  </w:num>
  <w:num w:numId="13" w16cid:durableId="747849963">
    <w:abstractNumId w:val="7"/>
  </w:num>
  <w:num w:numId="14" w16cid:durableId="79840525">
    <w:abstractNumId w:val="26"/>
  </w:num>
  <w:num w:numId="15" w16cid:durableId="1128863528">
    <w:abstractNumId w:val="6"/>
  </w:num>
  <w:num w:numId="16" w16cid:durableId="1566791409">
    <w:abstractNumId w:val="5"/>
  </w:num>
  <w:num w:numId="17" w16cid:durableId="1364205441">
    <w:abstractNumId w:val="15"/>
  </w:num>
  <w:num w:numId="18" w16cid:durableId="938292644">
    <w:abstractNumId w:val="18"/>
  </w:num>
  <w:num w:numId="19" w16cid:durableId="15532747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921405">
    <w:abstractNumId w:val="29"/>
  </w:num>
  <w:num w:numId="21" w16cid:durableId="297493613">
    <w:abstractNumId w:val="11"/>
  </w:num>
  <w:num w:numId="22" w16cid:durableId="634413198">
    <w:abstractNumId w:val="3"/>
  </w:num>
  <w:num w:numId="23" w16cid:durableId="216164054">
    <w:abstractNumId w:val="13"/>
  </w:num>
  <w:num w:numId="24" w16cid:durableId="1859611281">
    <w:abstractNumId w:val="0"/>
  </w:num>
  <w:num w:numId="25" w16cid:durableId="1022433065">
    <w:abstractNumId w:val="16"/>
  </w:num>
  <w:num w:numId="26" w16cid:durableId="899363476">
    <w:abstractNumId w:val="21"/>
  </w:num>
  <w:num w:numId="27" w16cid:durableId="886796607">
    <w:abstractNumId w:val="8"/>
  </w:num>
  <w:num w:numId="28" w16cid:durableId="2063284131">
    <w:abstractNumId w:val="22"/>
  </w:num>
  <w:num w:numId="29" w16cid:durableId="530341379">
    <w:abstractNumId w:val="1"/>
  </w:num>
  <w:num w:numId="30" w16cid:durableId="182138264">
    <w:abstractNumId w:val="19"/>
  </w:num>
  <w:num w:numId="31" w16cid:durableId="1950893116">
    <w:abstractNumId w:val="23"/>
  </w:num>
  <w:num w:numId="32" w16cid:durableId="298927480">
    <w:abstractNumId w:val="17"/>
  </w:num>
  <w:num w:numId="33" w16cid:durableId="109682325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5316"/>
    <w:rsid w:val="00022E4A"/>
    <w:rsid w:val="00023B8C"/>
    <w:rsid w:val="00023D78"/>
    <w:rsid w:val="00042B86"/>
    <w:rsid w:val="00045EBF"/>
    <w:rsid w:val="00052D64"/>
    <w:rsid w:val="00062540"/>
    <w:rsid w:val="00062B88"/>
    <w:rsid w:val="00065F22"/>
    <w:rsid w:val="00071FA6"/>
    <w:rsid w:val="00074B95"/>
    <w:rsid w:val="00075B9F"/>
    <w:rsid w:val="00076FC9"/>
    <w:rsid w:val="00085B0B"/>
    <w:rsid w:val="000873E7"/>
    <w:rsid w:val="000A6394"/>
    <w:rsid w:val="000B166E"/>
    <w:rsid w:val="000B225F"/>
    <w:rsid w:val="000B3E81"/>
    <w:rsid w:val="000B7FED"/>
    <w:rsid w:val="000C038A"/>
    <w:rsid w:val="000C0A31"/>
    <w:rsid w:val="000C14EB"/>
    <w:rsid w:val="000C6598"/>
    <w:rsid w:val="000C7415"/>
    <w:rsid w:val="000C743A"/>
    <w:rsid w:val="000D0EF7"/>
    <w:rsid w:val="000D44B3"/>
    <w:rsid w:val="000D4593"/>
    <w:rsid w:val="000D4B2C"/>
    <w:rsid w:val="000E1B96"/>
    <w:rsid w:val="00107268"/>
    <w:rsid w:val="00110B45"/>
    <w:rsid w:val="001336F6"/>
    <w:rsid w:val="00145D43"/>
    <w:rsid w:val="001461F1"/>
    <w:rsid w:val="0015040D"/>
    <w:rsid w:val="00153191"/>
    <w:rsid w:val="00163481"/>
    <w:rsid w:val="00173BE9"/>
    <w:rsid w:val="00174F31"/>
    <w:rsid w:val="00182A57"/>
    <w:rsid w:val="00192C46"/>
    <w:rsid w:val="001957ED"/>
    <w:rsid w:val="001A08B3"/>
    <w:rsid w:val="001A1C81"/>
    <w:rsid w:val="001A7B60"/>
    <w:rsid w:val="001B52F0"/>
    <w:rsid w:val="001B7A65"/>
    <w:rsid w:val="001C14FB"/>
    <w:rsid w:val="001D46C8"/>
    <w:rsid w:val="001E41F3"/>
    <w:rsid w:val="001E790C"/>
    <w:rsid w:val="001F230F"/>
    <w:rsid w:val="001F243F"/>
    <w:rsid w:val="001F5BF2"/>
    <w:rsid w:val="002313D0"/>
    <w:rsid w:val="002409E7"/>
    <w:rsid w:val="00250094"/>
    <w:rsid w:val="00251C7B"/>
    <w:rsid w:val="0026004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44E3"/>
    <w:rsid w:val="002B5741"/>
    <w:rsid w:val="002C103D"/>
    <w:rsid w:val="002E472E"/>
    <w:rsid w:val="00302CB0"/>
    <w:rsid w:val="00305409"/>
    <w:rsid w:val="00320AF8"/>
    <w:rsid w:val="003353AB"/>
    <w:rsid w:val="003364F8"/>
    <w:rsid w:val="003370D8"/>
    <w:rsid w:val="00337EFE"/>
    <w:rsid w:val="003609EF"/>
    <w:rsid w:val="0036231A"/>
    <w:rsid w:val="0036485E"/>
    <w:rsid w:val="0036726D"/>
    <w:rsid w:val="00374DD4"/>
    <w:rsid w:val="0038527D"/>
    <w:rsid w:val="003908BC"/>
    <w:rsid w:val="003A1460"/>
    <w:rsid w:val="003A3D22"/>
    <w:rsid w:val="003B1A92"/>
    <w:rsid w:val="003B640F"/>
    <w:rsid w:val="003C35A9"/>
    <w:rsid w:val="003D3824"/>
    <w:rsid w:val="003D4E6C"/>
    <w:rsid w:val="003D6E22"/>
    <w:rsid w:val="003E00D3"/>
    <w:rsid w:val="003E1A36"/>
    <w:rsid w:val="003F1E18"/>
    <w:rsid w:val="00410371"/>
    <w:rsid w:val="00411047"/>
    <w:rsid w:val="00423AB6"/>
    <w:rsid w:val="004242F1"/>
    <w:rsid w:val="0042471E"/>
    <w:rsid w:val="00430DD6"/>
    <w:rsid w:val="004360A6"/>
    <w:rsid w:val="00444216"/>
    <w:rsid w:val="00445272"/>
    <w:rsid w:val="004511AB"/>
    <w:rsid w:val="004523EE"/>
    <w:rsid w:val="00456E1C"/>
    <w:rsid w:val="00457F71"/>
    <w:rsid w:val="00473E31"/>
    <w:rsid w:val="00491E2E"/>
    <w:rsid w:val="00493085"/>
    <w:rsid w:val="00495888"/>
    <w:rsid w:val="00495D31"/>
    <w:rsid w:val="004B75B7"/>
    <w:rsid w:val="004C3C4E"/>
    <w:rsid w:val="004C652C"/>
    <w:rsid w:val="004D2755"/>
    <w:rsid w:val="004D7D01"/>
    <w:rsid w:val="004F1086"/>
    <w:rsid w:val="004F1599"/>
    <w:rsid w:val="00503418"/>
    <w:rsid w:val="005047B0"/>
    <w:rsid w:val="005141D9"/>
    <w:rsid w:val="0051580D"/>
    <w:rsid w:val="00523634"/>
    <w:rsid w:val="00534BD9"/>
    <w:rsid w:val="00542A34"/>
    <w:rsid w:val="00547111"/>
    <w:rsid w:val="0055025D"/>
    <w:rsid w:val="00552D9D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600D76"/>
    <w:rsid w:val="006017F2"/>
    <w:rsid w:val="00601DCC"/>
    <w:rsid w:val="00601DEF"/>
    <w:rsid w:val="00611656"/>
    <w:rsid w:val="00616281"/>
    <w:rsid w:val="00621188"/>
    <w:rsid w:val="00623F04"/>
    <w:rsid w:val="006257ED"/>
    <w:rsid w:val="00627662"/>
    <w:rsid w:val="00633310"/>
    <w:rsid w:val="00636220"/>
    <w:rsid w:val="00653DE4"/>
    <w:rsid w:val="00656994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B6B2F"/>
    <w:rsid w:val="006C1DB7"/>
    <w:rsid w:val="006E13A4"/>
    <w:rsid w:val="006E21FB"/>
    <w:rsid w:val="006E6C37"/>
    <w:rsid w:val="006F0E64"/>
    <w:rsid w:val="006F7A50"/>
    <w:rsid w:val="0071432D"/>
    <w:rsid w:val="00716369"/>
    <w:rsid w:val="0072197D"/>
    <w:rsid w:val="007248E7"/>
    <w:rsid w:val="00732BD9"/>
    <w:rsid w:val="00736AE7"/>
    <w:rsid w:val="0074508C"/>
    <w:rsid w:val="00745C21"/>
    <w:rsid w:val="00755507"/>
    <w:rsid w:val="007563C7"/>
    <w:rsid w:val="007612C4"/>
    <w:rsid w:val="007657A2"/>
    <w:rsid w:val="007734C6"/>
    <w:rsid w:val="00776092"/>
    <w:rsid w:val="00785AFF"/>
    <w:rsid w:val="00792342"/>
    <w:rsid w:val="00796FF1"/>
    <w:rsid w:val="007977A8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C3A9F"/>
    <w:rsid w:val="007D6A07"/>
    <w:rsid w:val="007E0BF4"/>
    <w:rsid w:val="007E198F"/>
    <w:rsid w:val="007F4BD1"/>
    <w:rsid w:val="007F7259"/>
    <w:rsid w:val="00802A9B"/>
    <w:rsid w:val="008040A8"/>
    <w:rsid w:val="00811DC0"/>
    <w:rsid w:val="008279FA"/>
    <w:rsid w:val="00827F35"/>
    <w:rsid w:val="008303E6"/>
    <w:rsid w:val="00840795"/>
    <w:rsid w:val="008476E7"/>
    <w:rsid w:val="008534EE"/>
    <w:rsid w:val="008626E7"/>
    <w:rsid w:val="00870EE7"/>
    <w:rsid w:val="00881EC8"/>
    <w:rsid w:val="008863B9"/>
    <w:rsid w:val="00886692"/>
    <w:rsid w:val="0089143D"/>
    <w:rsid w:val="00895872"/>
    <w:rsid w:val="008A0D7B"/>
    <w:rsid w:val="008A45A6"/>
    <w:rsid w:val="008B560F"/>
    <w:rsid w:val="008C189A"/>
    <w:rsid w:val="008D3CCC"/>
    <w:rsid w:val="008D4170"/>
    <w:rsid w:val="008E113A"/>
    <w:rsid w:val="008E2056"/>
    <w:rsid w:val="008E4BB4"/>
    <w:rsid w:val="008F3789"/>
    <w:rsid w:val="008F686C"/>
    <w:rsid w:val="0091086A"/>
    <w:rsid w:val="009148DE"/>
    <w:rsid w:val="009161B0"/>
    <w:rsid w:val="00925AE0"/>
    <w:rsid w:val="00926037"/>
    <w:rsid w:val="009321C4"/>
    <w:rsid w:val="00936E4A"/>
    <w:rsid w:val="00941BB2"/>
    <w:rsid w:val="00941E30"/>
    <w:rsid w:val="009420C1"/>
    <w:rsid w:val="009423F7"/>
    <w:rsid w:val="00942D5F"/>
    <w:rsid w:val="00954EDD"/>
    <w:rsid w:val="00956C3E"/>
    <w:rsid w:val="00962443"/>
    <w:rsid w:val="00963C90"/>
    <w:rsid w:val="009777D9"/>
    <w:rsid w:val="00981D8B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F7294"/>
    <w:rsid w:val="009F734F"/>
    <w:rsid w:val="00A13D07"/>
    <w:rsid w:val="00A166F8"/>
    <w:rsid w:val="00A20BFD"/>
    <w:rsid w:val="00A246B6"/>
    <w:rsid w:val="00A26126"/>
    <w:rsid w:val="00A277A1"/>
    <w:rsid w:val="00A30734"/>
    <w:rsid w:val="00A32E80"/>
    <w:rsid w:val="00A46860"/>
    <w:rsid w:val="00A47E70"/>
    <w:rsid w:val="00A50CE4"/>
    <w:rsid w:val="00A50CF0"/>
    <w:rsid w:val="00A53091"/>
    <w:rsid w:val="00A7671C"/>
    <w:rsid w:val="00A7737A"/>
    <w:rsid w:val="00A82FF7"/>
    <w:rsid w:val="00A85D63"/>
    <w:rsid w:val="00A94FC1"/>
    <w:rsid w:val="00AA0D4B"/>
    <w:rsid w:val="00AA2CBC"/>
    <w:rsid w:val="00AB57BC"/>
    <w:rsid w:val="00AC0713"/>
    <w:rsid w:val="00AC518F"/>
    <w:rsid w:val="00AC5820"/>
    <w:rsid w:val="00AD1CD8"/>
    <w:rsid w:val="00AD7212"/>
    <w:rsid w:val="00AE0CC6"/>
    <w:rsid w:val="00AE3BE7"/>
    <w:rsid w:val="00AF7618"/>
    <w:rsid w:val="00B0233C"/>
    <w:rsid w:val="00B104F7"/>
    <w:rsid w:val="00B1272D"/>
    <w:rsid w:val="00B258BB"/>
    <w:rsid w:val="00B309AB"/>
    <w:rsid w:val="00B47E0E"/>
    <w:rsid w:val="00B546B3"/>
    <w:rsid w:val="00B67B97"/>
    <w:rsid w:val="00B86113"/>
    <w:rsid w:val="00B94614"/>
    <w:rsid w:val="00B968C8"/>
    <w:rsid w:val="00B976D4"/>
    <w:rsid w:val="00BA3EC5"/>
    <w:rsid w:val="00BA51D9"/>
    <w:rsid w:val="00BB5DFC"/>
    <w:rsid w:val="00BB61D2"/>
    <w:rsid w:val="00BC25DD"/>
    <w:rsid w:val="00BC41FF"/>
    <w:rsid w:val="00BD279D"/>
    <w:rsid w:val="00BD6BB8"/>
    <w:rsid w:val="00BE3F35"/>
    <w:rsid w:val="00BE4A9F"/>
    <w:rsid w:val="00BE6C85"/>
    <w:rsid w:val="00BE718A"/>
    <w:rsid w:val="00BF081D"/>
    <w:rsid w:val="00BF49CF"/>
    <w:rsid w:val="00C02433"/>
    <w:rsid w:val="00C20ED2"/>
    <w:rsid w:val="00C247C8"/>
    <w:rsid w:val="00C26D1E"/>
    <w:rsid w:val="00C3054A"/>
    <w:rsid w:val="00C370A3"/>
    <w:rsid w:val="00C60BD0"/>
    <w:rsid w:val="00C6232D"/>
    <w:rsid w:val="00C63B6B"/>
    <w:rsid w:val="00C66BA2"/>
    <w:rsid w:val="00C777AD"/>
    <w:rsid w:val="00C81C63"/>
    <w:rsid w:val="00C82B8A"/>
    <w:rsid w:val="00C863E3"/>
    <w:rsid w:val="00C86424"/>
    <w:rsid w:val="00C870F6"/>
    <w:rsid w:val="00C87494"/>
    <w:rsid w:val="00C91EAB"/>
    <w:rsid w:val="00C95985"/>
    <w:rsid w:val="00CA1205"/>
    <w:rsid w:val="00CA4016"/>
    <w:rsid w:val="00CA4F8E"/>
    <w:rsid w:val="00CB7009"/>
    <w:rsid w:val="00CB71F7"/>
    <w:rsid w:val="00CC2AD8"/>
    <w:rsid w:val="00CC5026"/>
    <w:rsid w:val="00CC68D0"/>
    <w:rsid w:val="00CD3022"/>
    <w:rsid w:val="00CE0F7F"/>
    <w:rsid w:val="00CE4FAC"/>
    <w:rsid w:val="00CF3689"/>
    <w:rsid w:val="00CF4DE2"/>
    <w:rsid w:val="00CF6BA7"/>
    <w:rsid w:val="00D02481"/>
    <w:rsid w:val="00D03F9A"/>
    <w:rsid w:val="00D06D51"/>
    <w:rsid w:val="00D107FB"/>
    <w:rsid w:val="00D20AE9"/>
    <w:rsid w:val="00D20DE0"/>
    <w:rsid w:val="00D24991"/>
    <w:rsid w:val="00D44572"/>
    <w:rsid w:val="00D50255"/>
    <w:rsid w:val="00D52B60"/>
    <w:rsid w:val="00D63737"/>
    <w:rsid w:val="00D66520"/>
    <w:rsid w:val="00D725D1"/>
    <w:rsid w:val="00D72D1F"/>
    <w:rsid w:val="00D743F4"/>
    <w:rsid w:val="00D84AE9"/>
    <w:rsid w:val="00DA7EC5"/>
    <w:rsid w:val="00DB4CA6"/>
    <w:rsid w:val="00DB770C"/>
    <w:rsid w:val="00DB7D2F"/>
    <w:rsid w:val="00DD094C"/>
    <w:rsid w:val="00DE1CC8"/>
    <w:rsid w:val="00DE34CF"/>
    <w:rsid w:val="00DE40EA"/>
    <w:rsid w:val="00DF3D68"/>
    <w:rsid w:val="00E13F3D"/>
    <w:rsid w:val="00E2269B"/>
    <w:rsid w:val="00E22BED"/>
    <w:rsid w:val="00E2642A"/>
    <w:rsid w:val="00E34898"/>
    <w:rsid w:val="00E377A4"/>
    <w:rsid w:val="00E37C01"/>
    <w:rsid w:val="00E44E97"/>
    <w:rsid w:val="00E4651A"/>
    <w:rsid w:val="00E70962"/>
    <w:rsid w:val="00E72132"/>
    <w:rsid w:val="00E75219"/>
    <w:rsid w:val="00E770EE"/>
    <w:rsid w:val="00E83FEF"/>
    <w:rsid w:val="00EA7DCA"/>
    <w:rsid w:val="00EB09B7"/>
    <w:rsid w:val="00EB2949"/>
    <w:rsid w:val="00EB4529"/>
    <w:rsid w:val="00EB605B"/>
    <w:rsid w:val="00EC35EB"/>
    <w:rsid w:val="00EE3EB2"/>
    <w:rsid w:val="00EE7D7C"/>
    <w:rsid w:val="00F0485F"/>
    <w:rsid w:val="00F159B3"/>
    <w:rsid w:val="00F20210"/>
    <w:rsid w:val="00F21F8C"/>
    <w:rsid w:val="00F25D98"/>
    <w:rsid w:val="00F2700A"/>
    <w:rsid w:val="00F300FB"/>
    <w:rsid w:val="00F33300"/>
    <w:rsid w:val="00F33E10"/>
    <w:rsid w:val="00F43854"/>
    <w:rsid w:val="00F46A68"/>
    <w:rsid w:val="00F62238"/>
    <w:rsid w:val="00F652AB"/>
    <w:rsid w:val="00F665AF"/>
    <w:rsid w:val="00F8001D"/>
    <w:rsid w:val="00F832B2"/>
    <w:rsid w:val="00F83FBD"/>
    <w:rsid w:val="00F85509"/>
    <w:rsid w:val="00F958D1"/>
    <w:rsid w:val="00F96B9B"/>
    <w:rsid w:val="00FA3530"/>
    <w:rsid w:val="00FB0165"/>
    <w:rsid w:val="00FB1288"/>
    <w:rsid w:val="00FB35A6"/>
    <w:rsid w:val="00FB6386"/>
    <w:rsid w:val="00FC0AAE"/>
    <w:rsid w:val="00FC1A7C"/>
    <w:rsid w:val="00FC2058"/>
    <w:rsid w:val="00FC54AD"/>
    <w:rsid w:val="00FC5DDF"/>
    <w:rsid w:val="00FC64D3"/>
    <w:rsid w:val="00FC66A7"/>
    <w:rsid w:val="00FC6AB0"/>
    <w:rsid w:val="00FC7EE6"/>
    <w:rsid w:val="00FD04B3"/>
    <w:rsid w:val="00FD273C"/>
    <w:rsid w:val="00FE1E42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310</TotalTime>
  <Pages>3</Pages>
  <Words>470</Words>
  <Characters>3454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Rajanna, Lokesha</cp:lastModifiedBy>
  <cp:revision>14</cp:revision>
  <cp:lastPrinted>1900-01-01T00:00:00Z</cp:lastPrinted>
  <dcterms:created xsi:type="dcterms:W3CDTF">2023-07-10T20:00:00Z</dcterms:created>
  <dcterms:modified xsi:type="dcterms:W3CDTF">2023-07-14T09:38:00Z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