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3D0C7F7F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272C27">
          <w:rPr>
            <w:b/>
            <w:i/>
            <w:noProof/>
            <w:sz w:val="28"/>
          </w:rPr>
          <w:t>3</w:t>
        </w:r>
        <w:r w:rsidR="00AC2713">
          <w:rPr>
            <w:b/>
            <w:i/>
            <w:noProof/>
            <w:sz w:val="28"/>
          </w:rPr>
          <w:t>0</w:t>
        </w:r>
        <w:r w:rsidR="00482A72">
          <w:rPr>
            <w:b/>
            <w:i/>
            <w:noProof/>
            <w:sz w:val="28"/>
          </w:rPr>
          <w:t>526</w:t>
        </w:r>
      </w:fldSimple>
    </w:p>
    <w:p w14:paraId="210A5493" w14:textId="36EF72AA" w:rsidR="00745C21" w:rsidRDefault="0054225B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5422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38.523-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2D5819" w:rsidR="001E41F3" w:rsidRPr="00410371" w:rsidRDefault="00D373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579F6">
              <w:rPr>
                <w:b/>
                <w:noProof/>
                <w:sz w:val="28"/>
              </w:rPr>
              <w:t>1</w:t>
            </w:r>
            <w:r w:rsidR="002A14A3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B69581" w:rsidR="001E41F3" w:rsidRPr="00410371" w:rsidRDefault="005422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E35060">
                <w:rPr>
                  <w:b/>
                  <w:noProof/>
                  <w:sz w:val="28"/>
                </w:rPr>
                <w:t>7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EE0E30" w:rsidR="001E41F3" w:rsidRDefault="002A14A3" w:rsidP="009C5B9C">
            <w:pPr>
              <w:pStyle w:val="CRCoverPage"/>
              <w:spacing w:after="0"/>
              <w:rPr>
                <w:noProof/>
              </w:rPr>
            </w:pPr>
            <w:r w:rsidRPr="002A14A3">
              <w:t>Correction for EN-DC PDCP test case 7.1.3.5.3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C16841" w:rsidR="001E41F3" w:rsidRDefault="007C0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642C17">
              <w:rPr>
                <w:noProof/>
              </w:rPr>
              <w:t>1</w:t>
            </w:r>
            <w:r w:rsidR="00E962A8">
              <w:rPr>
                <w:noProof/>
              </w:rPr>
              <w:t>5</w:t>
            </w:r>
            <w:r w:rsidR="00642C17">
              <w:rPr>
                <w:noProof/>
              </w:rPr>
              <w:t>_Test,</w:t>
            </w:r>
            <w:r w:rsidR="00E962A8">
              <w:rPr>
                <w:noProof/>
              </w:rPr>
              <w:t xml:space="preserve"> </w:t>
            </w:r>
            <w:r w:rsidR="00E962A8" w:rsidRPr="00E962A8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4EDD5F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CA2787">
              <w:rPr>
                <w:noProof/>
              </w:rPr>
              <w:t>0</w:t>
            </w:r>
            <w:r w:rsidR="000B4C2A">
              <w:rPr>
                <w:noProof/>
              </w:rPr>
              <w:t>8-16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5422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0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B302A" w:rsidRDefault="000B302A" w:rsidP="000B3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0E08BE" w14:textId="77777777" w:rsidR="0090101C" w:rsidRPr="0090101C" w:rsidRDefault="0090101C" w:rsidP="0090101C">
            <w:pPr>
              <w:pStyle w:val="CRCoverPage"/>
              <w:spacing w:after="0"/>
              <w:rPr>
                <w:noProof/>
              </w:rPr>
            </w:pPr>
            <w:r w:rsidRPr="0090101C">
              <w:rPr>
                <w:noProof/>
              </w:rPr>
              <w:t>The call to f_NR_SendRRCReconfigurationContentsToEUTRA() at step 5 will currently block until RRCConnectionReconfigurationComplete is received on EUTRA, this adds an unpredictable delay which may mean the timing v_Timing3 which is calculated before this function may have already passed before it is used, leading to a large delay in allocating UL grant for step 8.</w:t>
            </w:r>
          </w:p>
          <w:p w14:paraId="708AA7DE" w14:textId="45D9EFD0" w:rsidR="000B302A" w:rsidRPr="00FB2005" w:rsidRDefault="000B302A" w:rsidP="0090101C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</w:tr>
      <w:tr w:rsidR="000B302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B302A" w:rsidRDefault="000B302A" w:rsidP="000B30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403086E" w:rsidR="000B302A" w:rsidRDefault="000B302A" w:rsidP="000B30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0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B302A" w:rsidRDefault="000B302A" w:rsidP="000B3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002A7C" w:rsidR="000B302A" w:rsidRDefault="0090101C" w:rsidP="000B302A">
            <w:pPr>
              <w:pStyle w:val="CRCoverPage"/>
              <w:spacing w:after="0"/>
              <w:ind w:left="100"/>
              <w:rPr>
                <w:noProof/>
              </w:rPr>
            </w:pPr>
            <w:r w:rsidRPr="0090101C">
              <w:rPr>
                <w:noProof/>
              </w:rPr>
              <w:t>Call the function f_NR_SendRRCReconfigurationContentsToEUTRA  with paramter p_WaitForRRCReconfigurationComplete set to FALSE so that the function will return without waitingfor RRCConfigurationReconfigurationComplete to be received at EUTRA PTC</w:t>
            </w:r>
            <w:r w:rsidR="00DE7864">
              <w:rPr>
                <w:noProof/>
              </w:rPr>
              <w:t>, and then handle</w:t>
            </w:r>
            <w:r w:rsidR="0099464A">
              <w:rPr>
                <w:noProof/>
              </w:rPr>
              <w:t xml:space="preserve"> this</w:t>
            </w:r>
            <w:r w:rsidR="00DE7864">
              <w:rPr>
                <w:noProof/>
              </w:rPr>
              <w:t xml:space="preserve"> later in parallel with the expected DRB indication.</w:t>
            </w:r>
          </w:p>
        </w:tc>
      </w:tr>
      <w:tr w:rsidR="000B30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B302A" w:rsidRDefault="000B302A" w:rsidP="000B30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B302A" w:rsidRDefault="000B302A" w:rsidP="000B30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0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B302A" w:rsidRDefault="000B302A" w:rsidP="000B3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9B90A5" w:rsidR="000B302A" w:rsidRDefault="000B302A" w:rsidP="000B3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0B302A" w14:paraId="034AF533" w14:textId="77777777" w:rsidTr="00547111">
        <w:tc>
          <w:tcPr>
            <w:tcW w:w="2694" w:type="dxa"/>
            <w:gridSpan w:val="2"/>
          </w:tcPr>
          <w:p w14:paraId="39D9EB5B" w14:textId="77777777" w:rsidR="000B302A" w:rsidRDefault="000B302A" w:rsidP="000B30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B302A" w:rsidRDefault="000B302A" w:rsidP="000B30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0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B302A" w:rsidRDefault="000B302A" w:rsidP="000B3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AFCC1D" w:rsidR="000B302A" w:rsidRPr="00E02E82" w:rsidRDefault="000B4C2A" w:rsidP="000B302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7.1.3.5.3</w:t>
            </w:r>
            <w:r w:rsidR="000B302A">
              <w:rPr>
                <w:noProof/>
              </w:rPr>
              <w:t>.</w:t>
            </w:r>
            <w:r>
              <w:rPr>
                <w:noProof/>
                <w:lang w:val="en-US"/>
              </w:rPr>
              <w:t>ENDC</w:t>
            </w:r>
          </w:p>
        </w:tc>
      </w:tr>
      <w:tr w:rsidR="000B30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B302A" w:rsidRDefault="000B302A" w:rsidP="000B30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B302A" w:rsidRDefault="000B302A" w:rsidP="000B30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0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B302A" w:rsidRDefault="000B302A" w:rsidP="000B3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B302A" w:rsidRDefault="000B302A" w:rsidP="000B3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B302A" w:rsidRDefault="000B302A" w:rsidP="000B3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B302A" w:rsidRDefault="000B302A" w:rsidP="000B30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B302A" w:rsidRDefault="000B302A" w:rsidP="000B30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30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B302A" w:rsidRDefault="000B302A" w:rsidP="000B3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B302A" w:rsidRDefault="000B302A" w:rsidP="000B3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0B302A" w:rsidRDefault="000B302A" w:rsidP="000B3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B302A" w:rsidRDefault="000B302A" w:rsidP="000B30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B302A" w:rsidRDefault="000B302A" w:rsidP="000B30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0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B302A" w:rsidRDefault="000B302A" w:rsidP="000B30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B302A" w:rsidRDefault="000B302A" w:rsidP="000B3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0B302A" w:rsidRDefault="000B302A" w:rsidP="000B3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B302A" w:rsidRDefault="000B302A" w:rsidP="000B30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B302A" w:rsidRDefault="000B302A" w:rsidP="000B30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0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B302A" w:rsidRDefault="000B302A" w:rsidP="000B30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B302A" w:rsidRDefault="000B302A" w:rsidP="000B3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0B302A" w:rsidRDefault="000B302A" w:rsidP="000B3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B302A" w:rsidRDefault="000B302A" w:rsidP="000B30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B302A" w:rsidRDefault="000B302A" w:rsidP="000B30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0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B302A" w:rsidRDefault="000B302A" w:rsidP="000B30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B302A" w:rsidRDefault="000B302A" w:rsidP="000B302A">
            <w:pPr>
              <w:pStyle w:val="CRCoverPage"/>
              <w:spacing w:after="0"/>
              <w:rPr>
                <w:noProof/>
              </w:rPr>
            </w:pPr>
          </w:p>
        </w:tc>
      </w:tr>
      <w:tr w:rsidR="000B30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B302A" w:rsidRDefault="000B302A" w:rsidP="000B3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B302A" w:rsidRDefault="000B302A" w:rsidP="000B3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302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B302A" w:rsidRPr="008863B9" w:rsidRDefault="000B302A" w:rsidP="000B3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B302A" w:rsidRPr="008863B9" w:rsidRDefault="000B302A" w:rsidP="000B30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30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B302A" w:rsidRDefault="000B302A" w:rsidP="000B3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B302A" w:rsidRDefault="000B302A" w:rsidP="000B3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4309965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83C07A3" w14:textId="6AF098E8" w:rsidR="00841F7F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41F7F" w:rsidRPr="008D440D">
        <w:rPr>
          <w:rFonts w:cs="Arial"/>
          <w:iCs/>
        </w:rPr>
        <w:t>Table of Contents</w:t>
      </w:r>
      <w:r w:rsidR="00841F7F">
        <w:tab/>
      </w:r>
      <w:r w:rsidR="00841F7F">
        <w:fldChar w:fldCharType="begin"/>
      </w:r>
      <w:r w:rsidR="00841F7F">
        <w:instrText xml:space="preserve"> PAGEREF _Toc143099656 \h </w:instrText>
      </w:r>
      <w:r w:rsidR="00841F7F">
        <w:fldChar w:fldCharType="separate"/>
      </w:r>
      <w:r w:rsidR="00841F7F">
        <w:t>2</w:t>
      </w:r>
      <w:r w:rsidR="00841F7F">
        <w:fldChar w:fldCharType="end"/>
      </w:r>
    </w:p>
    <w:p w14:paraId="71FDB79A" w14:textId="4117DAB3" w:rsidR="00841F7F" w:rsidRDefault="00841F7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8D440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8D440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_Toc143099657 \h </w:instrText>
      </w:r>
      <w:r>
        <w:fldChar w:fldCharType="separate"/>
      </w:r>
      <w:r>
        <w:t>3</w:t>
      </w:r>
      <w:r>
        <w:fldChar w:fldCharType="end"/>
      </w:r>
    </w:p>
    <w:p w14:paraId="2D798269" w14:textId="1F2901D5" w:rsidR="00841F7F" w:rsidRDefault="00841F7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8D440D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8D440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_Toc143099658 \h </w:instrText>
      </w:r>
      <w:r>
        <w:fldChar w:fldCharType="separate"/>
      </w:r>
      <w:r>
        <w:t>3</w:t>
      </w:r>
      <w:r>
        <w:fldChar w:fldCharType="end"/>
      </w:r>
    </w:p>
    <w:p w14:paraId="298CCC8A" w14:textId="19DB4B12" w:rsidR="00841F7F" w:rsidRDefault="00841F7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8D440D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8D440D">
        <w:rPr>
          <w:rFonts w:cs="Arial"/>
          <w:color w:val="000000"/>
          <w:lang w:eastAsia="en-GB"/>
        </w:rPr>
        <w:t xml:space="preserve">Change </w:t>
      </w:r>
      <w:r w:rsidRPr="008D440D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_Toc143099659 \h </w:instrText>
      </w:r>
      <w:r>
        <w:fldChar w:fldCharType="separate"/>
      </w:r>
      <w:r>
        <w:t>3</w:t>
      </w:r>
      <w:r>
        <w:fldChar w:fldCharType="end"/>
      </w:r>
    </w:p>
    <w:p w14:paraId="198F8E2C" w14:textId="44EDF191" w:rsidR="00841F7F" w:rsidRDefault="00841F7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8D440D">
        <w:rPr>
          <w:rFonts w:eastAsia="SimSun"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8D440D">
        <w:rPr>
          <w:rFonts w:cs="Arial"/>
          <w:color w:val="000000"/>
          <w:lang w:eastAsia="en-GB"/>
        </w:rPr>
        <w:t xml:space="preserve">Change </w:t>
      </w:r>
      <w:r w:rsidRPr="008D440D">
        <w:rPr>
          <w:rFonts w:eastAsia="SimSun"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_Toc143099660 \h </w:instrText>
      </w:r>
      <w:r>
        <w:fldChar w:fldCharType="separate"/>
      </w:r>
      <w:r>
        <w:t>5</w:t>
      </w:r>
      <w:r>
        <w:fldChar w:fldCharType="end"/>
      </w:r>
    </w:p>
    <w:p w14:paraId="325A0C2F" w14:textId="334DDEC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43099657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4E47CAAE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98422A">
        <w:rPr>
          <w:rFonts w:cs="Arial"/>
          <w:lang w:eastAsia="ja-JP"/>
        </w:rPr>
        <w:t>24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43099658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4"/>
      <w:bookmarkEnd w:id="5"/>
      <w:bookmarkEnd w:id="6"/>
      <w:proofErr w:type="gramEnd"/>
    </w:p>
    <w:p w14:paraId="043B1248" w14:textId="77777777" w:rsidR="005C3BAE" w:rsidRDefault="005C3BAE" w:rsidP="005C3BAE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43099659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C3BAE" w14:paraId="77E8D5F1" w14:textId="77777777" w:rsidTr="005B448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0708" w14:textId="77777777" w:rsidR="005C3BAE" w:rsidRDefault="005C3BAE" w:rsidP="005B448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A48F" w14:textId="0A6CB9D8" w:rsidR="005C3BAE" w:rsidRPr="00B65B1E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DD2">
              <w:rPr>
                <w:rFonts w:ascii="Arial" w:hAnsi="Arial" w:cs="Arial"/>
                <w:lang w:val="en-US" w:eastAsia="en-GB"/>
              </w:rPr>
              <w:t>fl_TC_7_1_3_5_3_ENDC_NR_</w:t>
            </w:r>
            <w:proofErr w:type="gramStart"/>
            <w:r w:rsidRPr="00462DD2">
              <w:rPr>
                <w:rFonts w:ascii="Arial" w:hAnsi="Arial" w:cs="Arial"/>
                <w:lang w:val="en-US" w:eastAsia="en-GB"/>
              </w:rPr>
              <w:t>TestBody</w:t>
            </w:r>
            <w:r w:rsidR="007F28D4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="007F28D4">
              <w:rPr>
                <w:rFonts w:ascii="Arial" w:hAnsi="Arial" w:cs="Arial"/>
                <w:lang w:val="en-US" w:eastAsia="en-GB"/>
              </w:rPr>
              <w:t>)</w:t>
            </w:r>
          </w:p>
        </w:tc>
      </w:tr>
      <w:tr w:rsidR="005C3BAE" w14:paraId="37ACE6BB" w14:textId="77777777" w:rsidTr="005B448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7025" w14:textId="77777777" w:rsidR="005C3BAE" w:rsidRDefault="005C3BAE" w:rsidP="005B448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FD01" w14:textId="4E358097" w:rsidR="005C3BAE" w:rsidRPr="008D31B6" w:rsidRDefault="007323B0" w:rsidP="00667429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call to </w:t>
            </w:r>
            <w:proofErr w:type="spellStart"/>
            <w:r w:rsidRPr="00232559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232559">
              <w:rPr>
                <w:rFonts w:ascii="Arial" w:hAnsi="Arial" w:cs="Arial"/>
                <w:lang w:val="en-US" w:eastAsia="en-GB"/>
              </w:rPr>
              <w:t>SendRRCReconfigurationContentsToEUTRA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>
              <w:rPr>
                <w:rFonts w:ascii="Arial" w:hAnsi="Arial" w:cs="Arial"/>
                <w:lang w:val="en-US" w:eastAsia="en-GB"/>
              </w:rPr>
              <w:t xml:space="preserve">) at step 5 will currently block until </w:t>
            </w:r>
            <w:proofErr w:type="spellStart"/>
            <w:r w:rsidR="001D6204">
              <w:rPr>
                <w:rFonts w:ascii="Arial" w:hAnsi="Arial" w:cs="Arial"/>
                <w:lang w:val="en-US" w:eastAsia="en-GB"/>
              </w:rPr>
              <w:t>RRCConnectionReconfigurationComplete</w:t>
            </w:r>
            <w:proofErr w:type="spellEnd"/>
            <w:r w:rsidR="001D6204">
              <w:rPr>
                <w:rFonts w:ascii="Arial" w:hAnsi="Arial" w:cs="Arial"/>
                <w:lang w:val="en-US" w:eastAsia="en-GB"/>
              </w:rPr>
              <w:t xml:space="preserve"> is received on EUTRA, this adds an unpredictable delay which may mean the </w:t>
            </w:r>
            <w:r w:rsidR="00EA4D9F">
              <w:rPr>
                <w:rFonts w:ascii="Arial" w:hAnsi="Arial" w:cs="Arial"/>
                <w:lang w:val="en-US" w:eastAsia="en-GB"/>
              </w:rPr>
              <w:t xml:space="preserve">timing </w:t>
            </w:r>
            <w:r w:rsidR="00667429" w:rsidRPr="00232559">
              <w:rPr>
                <w:rFonts w:ascii="Arial" w:hAnsi="Arial" w:cs="Arial"/>
                <w:lang w:val="en-US" w:eastAsia="en-GB"/>
              </w:rPr>
              <w:t>v_Timing3</w:t>
            </w:r>
            <w:r w:rsidR="00667429">
              <w:rPr>
                <w:rFonts w:ascii="Arial" w:hAnsi="Arial" w:cs="Arial"/>
                <w:lang w:val="en-US" w:eastAsia="en-GB"/>
              </w:rPr>
              <w:t xml:space="preserve"> which is calculated before this function may have already passed before it is used, leading to a large delay in allocating UL grant for step 8.</w:t>
            </w:r>
          </w:p>
        </w:tc>
      </w:tr>
      <w:tr w:rsidR="005C3BAE" w14:paraId="6C16DB0C" w14:textId="77777777" w:rsidTr="005B448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65D4" w14:textId="77777777" w:rsidR="005C3BAE" w:rsidRDefault="005C3BAE" w:rsidP="005B448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12ED" w14:textId="5ABE0429" w:rsidR="005C3BAE" w:rsidRPr="003B2F07" w:rsidRDefault="00667429" w:rsidP="00667429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Call the function </w:t>
            </w:r>
            <w:proofErr w:type="spellStart"/>
            <w:r w:rsidRPr="00232559">
              <w:rPr>
                <w:rFonts w:cs="Arial"/>
                <w:lang w:val="en-US" w:eastAsia="en-GB"/>
              </w:rPr>
              <w:t>f_NR_</w:t>
            </w:r>
            <w:proofErr w:type="gramStart"/>
            <w:r w:rsidRPr="00232559">
              <w:rPr>
                <w:rFonts w:cs="Arial"/>
                <w:lang w:val="en-US" w:eastAsia="en-GB"/>
              </w:rPr>
              <w:t>SendRRCReconfigurationContentsToEUTRA</w:t>
            </w:r>
            <w:proofErr w:type="spellEnd"/>
            <w:r>
              <w:rPr>
                <w:noProof/>
              </w:rPr>
              <w:t xml:space="preserve">  with</w:t>
            </w:r>
            <w:proofErr w:type="gramEnd"/>
            <w:r>
              <w:rPr>
                <w:noProof/>
              </w:rPr>
              <w:t xml:space="preserve"> paramter </w:t>
            </w:r>
            <w:r w:rsidR="005C3BAE">
              <w:rPr>
                <w:noProof/>
              </w:rPr>
              <w:t xml:space="preserve">p_WaitForRRCReconfigurationComplete set to FALSE so that </w:t>
            </w:r>
            <w:r>
              <w:rPr>
                <w:noProof/>
              </w:rPr>
              <w:t>the function will return without waitingfor RRCConfigurationReconfigurationComplete to be received at EUTRA PTC.</w:t>
            </w:r>
            <w:r w:rsidR="005C3BAE">
              <w:rPr>
                <w:noProof/>
              </w:rPr>
              <w:t xml:space="preserve"> </w:t>
            </w:r>
          </w:p>
        </w:tc>
      </w:tr>
      <w:tr w:rsidR="005C3BAE" w14:paraId="0B632028" w14:textId="77777777" w:rsidTr="005B448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4A1A" w14:textId="77777777" w:rsidR="005C3BAE" w:rsidRDefault="005C3BAE" w:rsidP="005B448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B344" w14:textId="77777777" w:rsidR="005C3BAE" w:rsidRDefault="005C3BAE" w:rsidP="005B4484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AF3AF0">
              <w:rPr>
                <w:rFonts w:ascii="Arial" w:hAnsi="Arial" w:cs="Arial"/>
                <w:lang w:eastAsia="en-GB"/>
              </w:rPr>
              <w:t>PDCP_ENDC_</w:t>
            </w:r>
            <w:proofErr w:type="gramStart"/>
            <w:r w:rsidRPr="00AF3AF0">
              <w:rPr>
                <w:rFonts w:ascii="Arial" w:hAnsi="Arial" w:cs="Arial"/>
                <w:lang w:eastAsia="en-GB"/>
              </w:rPr>
              <w:t>NR</w:t>
            </w:r>
            <w:r w:rsidRPr="000D3A73">
              <w:rPr>
                <w:rFonts w:ascii="Arial" w:hAnsi="Arial" w:cs="Arial"/>
                <w:lang w:eastAsia="en-GB"/>
              </w:rPr>
              <w:t>.ttcn</w:t>
            </w:r>
            <w:proofErr w:type="spellEnd"/>
            <w:proofErr w:type="gramEnd"/>
          </w:p>
        </w:tc>
      </w:tr>
      <w:tr w:rsidR="005C3BAE" w14:paraId="718342DA" w14:textId="77777777" w:rsidTr="005B448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59F2" w14:textId="77777777" w:rsidR="005C3BAE" w:rsidRDefault="005C3BAE" w:rsidP="005B448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9AB1" w14:textId="77777777" w:rsidR="005C3BAE" w:rsidRDefault="005C3BAE" w:rsidP="005B4484">
            <w:pPr>
              <w:rPr>
                <w:rFonts w:ascii="Arial" w:hAnsi="Arial"/>
                <w:lang w:eastAsia="zh-CN"/>
              </w:rPr>
            </w:pPr>
          </w:p>
        </w:tc>
      </w:tr>
    </w:tbl>
    <w:p w14:paraId="53A89B22" w14:textId="77777777" w:rsidR="005C3BAE" w:rsidRDefault="005C3BAE" w:rsidP="005C3BAE">
      <w:pPr>
        <w:rPr>
          <w:lang w:val="en-US" w:eastAsia="zh-CN"/>
        </w:rPr>
      </w:pPr>
      <w:r>
        <w:rPr>
          <w:lang w:val="en-US" w:eastAsia="zh-CN"/>
        </w:rPr>
        <w:t>x</w:t>
      </w:r>
    </w:p>
    <w:p w14:paraId="06543D99" w14:textId="77777777" w:rsidR="005C3BAE" w:rsidRDefault="005C3BAE" w:rsidP="005C3BA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C3BAE" w14:paraId="77EAE34B" w14:textId="77777777" w:rsidTr="005B448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CCAE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E2CE3">
              <w:rPr>
                <w:rFonts w:ascii="Arial" w:hAnsi="Arial" w:cs="Arial"/>
                <w:lang w:val="en-US" w:eastAsia="en-GB"/>
              </w:rPr>
              <w:t xml:space="preserve"> </w:t>
            </w:r>
            <w:r w:rsidRPr="006F2309">
              <w:rPr>
                <w:rFonts w:ascii="Arial" w:hAnsi="Arial" w:cs="Arial"/>
                <w:lang w:val="en-US" w:eastAsia="en-GB"/>
              </w:rPr>
              <w:t>function fl_TC_7_1_3_5_3_ENDC_NR_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TestBody(</w:t>
            </w:r>
            <w:proofErr w:type="spellStart"/>
            <w:proofErr w:type="gramEnd"/>
            <w:r w:rsidRPr="006F2309">
              <w:rPr>
                <w:rFonts w:ascii="Arial" w:hAnsi="Arial" w:cs="Arial"/>
                <w:lang w:val="en-US" w:eastAsia="en-GB"/>
              </w:rPr>
              <w:t>NR_PDCP_SS_State_Type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p_NR_PDCP_State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) runs on ENDC_NR_PTC</w:t>
            </w:r>
          </w:p>
          <w:p w14:paraId="6D780E98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31D4BFD3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NR_SecurityParams_Type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v_NR_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Security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:=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f_NR_Security_Get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();</w:t>
            </w:r>
          </w:p>
          <w:p w14:paraId="49CFDCFD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RadioBearerConfig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RadioBearerConfig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465DBFDC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var template (omit)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PDCP_Config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v_PDCP_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15962E9F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CellGroupConfig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SCGConfig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f_NR_GetSCGConfigDef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(nr_Cell1); // @sic R5s191042, R5-198180 sic@</w:t>
            </w:r>
          </w:p>
          <w:p w14:paraId="3D87391E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v_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Timing1;</w:t>
            </w:r>
            <w:proofErr w:type="gramEnd"/>
          </w:p>
          <w:p w14:paraId="07A705F3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v_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Timing2;</w:t>
            </w:r>
            <w:proofErr w:type="gramEnd"/>
          </w:p>
          <w:p w14:paraId="2D9BEAC9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v_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Timing3;</w:t>
            </w:r>
            <w:proofErr w:type="gramEnd"/>
          </w:p>
          <w:p w14:paraId="518ADAA3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NR_RadioBearerList_Type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v_SS_Drb_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ConfigList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56F29334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30612A0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p_NR_PDCP_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State.KUPenc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v_NR_Security.AS_Ciphering.KUPenc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;</w:t>
            </w:r>
          </w:p>
          <w:p w14:paraId="0B054AB6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50FDFA3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f_TC_7_1_3_5_3_NR_TestBody_Step1to4A (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p_NR_PDCP_State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, nr_Cell1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2D0360E9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5A9854F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//@siclog "Step 5 and 7"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@ @sic R5-233449 sic@</w:t>
            </w:r>
          </w:p>
          <w:p w14:paraId="036C3086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// The SS transmits 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 xml:space="preserve">a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RRCConnectionReconfiguration</w:t>
            </w:r>
            <w:proofErr w:type="spellEnd"/>
            <w:proofErr w:type="gramEnd"/>
            <w:r w:rsidRPr="006F2309">
              <w:rPr>
                <w:rFonts w:ascii="Arial" w:hAnsi="Arial" w:cs="Arial"/>
                <w:lang w:val="en-US" w:eastAsia="en-GB"/>
              </w:rPr>
              <w:t xml:space="preserve"> message containing NR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RRCReconfiguration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.</w:t>
            </w:r>
          </w:p>
          <w:p w14:paraId="688E2BDD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// The UE transmits a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RRCConnectionReconfigurationComplete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message containing NR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RRCReconfigurationComplete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.</w:t>
            </w:r>
          </w:p>
          <w:p w14:paraId="3135BD6A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v_PDCP_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>= cs_NR_PDCP_Config_Split_moreThan1RLC;</w:t>
            </w:r>
          </w:p>
          <w:p w14:paraId="75B05635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RadioBearerConfig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cs_NR_RbRecoverPDCP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(secondary,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v_PDCP_Config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);</w:t>
            </w:r>
          </w:p>
          <w:p w14:paraId="08E83322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EFE46D7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//Prepare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CellGroupConfig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as per Table 7.1.3.5.3.3.3-2A: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CellGroupConfig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-PDCP</w:t>
            </w:r>
          </w:p>
          <w:p w14:paraId="0BF07562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v_SCGConfig.rlc_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BearerToAddModList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[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>0].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reestablishRLC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:= true_; // @sic R5s191042, R5-198180 sic@</w:t>
            </w:r>
          </w:p>
          <w:p w14:paraId="22D3EAD3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SCGConfig.spCellConfig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>= omit;</w:t>
            </w:r>
          </w:p>
          <w:p w14:paraId="36E4594D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1429EBC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//Reestablish DRB2 RLC in SS</w:t>
            </w:r>
          </w:p>
          <w:p w14:paraId="23D0823E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v_Timing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1 :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f_NR_GetNextSendOccasion_DL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(nr_Cell1); //@sic R5s220194 sic@</w:t>
            </w:r>
          </w:p>
          <w:p w14:paraId="11214663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f_NR_SS_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CommonRadioBearerConfig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>nr_Cell1, {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cs_NR_SS_DRB_Release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(tsc_NR_DRB2)},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cs_TimingInfo_NR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(v_Timing1)); //@sic R5s220194 sic@</w:t>
            </w:r>
          </w:p>
          <w:p w14:paraId="449610D7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v_Timing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2 :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f_SubFrameTiming_AddMilliSeconds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(v_Timing1, 5);   // add 5ms @sic R5s220194 sic@</w:t>
            </w:r>
          </w:p>
          <w:p w14:paraId="4C10EFE1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v_SS_Drb_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ConfigList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>= {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f_NR_GetRadioBearerConfig_FullAM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(nr_Cell1,</w:t>
            </w:r>
          </w:p>
          <w:p w14:paraId="40CF7A88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tsc_NR_DRB2,</w:t>
            </w:r>
          </w:p>
          <w:p w14:paraId="729C8D8B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-,</w:t>
            </w:r>
          </w:p>
          <w:p w14:paraId="7AEEFB0A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cs_NR_PDCP_RbConfig_TransparentMode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)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};</w:t>
            </w:r>
            <w:proofErr w:type="gramEnd"/>
          </w:p>
          <w:p w14:paraId="3D219E0D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f_NR_SS_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CommonRadioBearerConfig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 xml:space="preserve">nr_Cell1,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v_SS_Drb_ConfigList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cs_TimingInfo_NR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(v_Timing2)); //@sic R5s220194 sic@</w:t>
            </w:r>
          </w:p>
          <w:p w14:paraId="4DB93675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f_NR_SendRRCReconfigurationContentsToEUTRA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v_RadioBearerConfig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v_SCGConfig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, -, -, </w:t>
            </w:r>
            <w:r w:rsidRPr="00667429">
              <w:rPr>
                <w:rFonts w:ascii="Arial" w:hAnsi="Arial" w:cs="Arial"/>
                <w:highlight w:val="yellow"/>
                <w:lang w:val="en-US" w:eastAsia="en-GB"/>
              </w:rPr>
              <w:t>-</w:t>
            </w:r>
            <w:r w:rsidRPr="006F2309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noRACH_Check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); //@sic draft prose CR 7.1.3.5.3: no HO -&gt; no RACH sic@</w:t>
            </w:r>
          </w:p>
          <w:p w14:paraId="556B0942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v_Timing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3 :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f_NR_GetNextSendOccasion_ULafterDL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(nr_Cell1,v_Timing2, 0); //@sic R5s220194 sic@</w:t>
            </w:r>
          </w:p>
          <w:p w14:paraId="064F1241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f_TC_7_1_3_5_3_NR_TestBody_Step7to9 (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p_NR_PDCP_State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, nr_Cell1, nr_Cell1, v_Timing3); //@sic R5s210082 sic@ @sic R5s220028 - UL grant with the timing information 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in order to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 xml:space="preserve"> align to the DRB2 configuration sic@</w:t>
            </w:r>
          </w:p>
          <w:p w14:paraId="227C02F5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A8A4574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//Coordination message to trigger the EUTRA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Postamble</w:t>
            </w:r>
            <w:proofErr w:type="spellEnd"/>
          </w:p>
          <w:p w14:paraId="75971B73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f_EUTRA_NR_SendCoOrd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(EUTRA,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cms_EUTRA_NR_Trigger</w:t>
            </w:r>
            <w:proofErr w:type="spellEnd"/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41050057" w14:textId="77777777" w:rsidR="005C3BAE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091E9E59" w14:textId="77777777" w:rsidR="005C3BAE" w:rsidRDefault="005C3BAE" w:rsidP="005C3BAE">
      <w:pPr>
        <w:spacing w:after="0"/>
        <w:rPr>
          <w:rFonts w:ascii="Arial" w:hAnsi="Arial"/>
          <w:b/>
          <w:lang w:eastAsia="en-GB"/>
        </w:rPr>
      </w:pPr>
    </w:p>
    <w:p w14:paraId="76AD7799" w14:textId="77777777" w:rsidR="005C3BAE" w:rsidRDefault="005C3BAE" w:rsidP="005C3BA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C3BAE" w14:paraId="31832EB5" w14:textId="77777777" w:rsidTr="005B448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5F5" w14:textId="77777777" w:rsidR="00667429" w:rsidRPr="006F2309" w:rsidRDefault="005C3BAE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32559">
              <w:rPr>
                <w:rFonts w:ascii="Arial" w:hAnsi="Arial" w:cs="Arial"/>
                <w:lang w:val="en-US" w:eastAsia="en-GB"/>
              </w:rPr>
              <w:t xml:space="preserve">  </w:t>
            </w:r>
            <w:r w:rsidR="00667429" w:rsidRPr="006F2309">
              <w:rPr>
                <w:rFonts w:ascii="Arial" w:hAnsi="Arial" w:cs="Arial"/>
                <w:lang w:val="en-US" w:eastAsia="en-GB"/>
              </w:rPr>
              <w:t>function fl_TC_7_1_3_5_3_ENDC_NR_</w:t>
            </w:r>
            <w:proofErr w:type="gramStart"/>
            <w:r w:rsidR="00667429" w:rsidRPr="006F2309">
              <w:rPr>
                <w:rFonts w:ascii="Arial" w:hAnsi="Arial" w:cs="Arial"/>
                <w:lang w:val="en-US" w:eastAsia="en-GB"/>
              </w:rPr>
              <w:t>TestBody(</w:t>
            </w:r>
            <w:proofErr w:type="spellStart"/>
            <w:proofErr w:type="gramEnd"/>
            <w:r w:rsidR="00667429" w:rsidRPr="006F2309">
              <w:rPr>
                <w:rFonts w:ascii="Arial" w:hAnsi="Arial" w:cs="Arial"/>
                <w:lang w:val="en-US" w:eastAsia="en-GB"/>
              </w:rPr>
              <w:t>NR_PDCP_SS_State_Type</w:t>
            </w:r>
            <w:proofErr w:type="spellEnd"/>
            <w:r w:rsidR="00667429" w:rsidRPr="006F230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="00667429" w:rsidRPr="006F2309">
              <w:rPr>
                <w:rFonts w:ascii="Arial" w:hAnsi="Arial" w:cs="Arial"/>
                <w:lang w:val="en-US" w:eastAsia="en-GB"/>
              </w:rPr>
              <w:t>p_NR_PDCP_State</w:t>
            </w:r>
            <w:proofErr w:type="spellEnd"/>
            <w:r w:rsidR="00667429" w:rsidRPr="006F2309">
              <w:rPr>
                <w:rFonts w:ascii="Arial" w:hAnsi="Arial" w:cs="Arial"/>
                <w:lang w:val="en-US" w:eastAsia="en-GB"/>
              </w:rPr>
              <w:t>) runs on ENDC_NR_PTC</w:t>
            </w:r>
          </w:p>
          <w:p w14:paraId="09B28D16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21DB39BE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NR_SecurityParams_Type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v_NR_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Security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:=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f_NR_Security_Get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();</w:t>
            </w:r>
          </w:p>
          <w:p w14:paraId="72430310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RadioBearerConfig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RadioBearerConfig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0FD9833D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var template (omit)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PDCP_Config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v_PDCP_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268C698B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CellGroupConfig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SCGConfig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f_NR_GetSCGConfigDef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(nr_Cell1); // @sic R5s191042, R5-198180 sic@</w:t>
            </w:r>
          </w:p>
          <w:p w14:paraId="73B9BDAE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v_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Timing1;</w:t>
            </w:r>
            <w:proofErr w:type="gramEnd"/>
          </w:p>
          <w:p w14:paraId="37AEA14A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v_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Timing2;</w:t>
            </w:r>
            <w:proofErr w:type="gramEnd"/>
          </w:p>
          <w:p w14:paraId="416E6F12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v_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Timing3;</w:t>
            </w:r>
            <w:proofErr w:type="gramEnd"/>
          </w:p>
          <w:p w14:paraId="44A7E18D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NR_RadioBearerList_Type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v_SS_Drb_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ConfigList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7784BA28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9E68BDD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p_NR_PDCP_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State.KUPenc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v_NR_Security.AS_Ciphering.KUPenc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;</w:t>
            </w:r>
          </w:p>
          <w:p w14:paraId="5C907686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D1FD955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f_TC_7_1_3_5_3_NR_TestBody_Step1to4A (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p_NR_PDCP_State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, nr_Cell1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39E165E0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70E0D9B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//@siclog "Step 5 and 7"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@ @sic R5-233449 sic@</w:t>
            </w:r>
          </w:p>
          <w:p w14:paraId="112CB4E0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// The SS transmits 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 xml:space="preserve">a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RRCConnectionReconfiguration</w:t>
            </w:r>
            <w:proofErr w:type="spellEnd"/>
            <w:proofErr w:type="gramEnd"/>
            <w:r w:rsidRPr="006F2309">
              <w:rPr>
                <w:rFonts w:ascii="Arial" w:hAnsi="Arial" w:cs="Arial"/>
                <w:lang w:val="en-US" w:eastAsia="en-GB"/>
              </w:rPr>
              <w:t xml:space="preserve"> message containing NR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RRCReconfiguration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.</w:t>
            </w:r>
          </w:p>
          <w:p w14:paraId="7B23A660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// The UE transmits a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RRCConnectionReconfigurationComplete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message containing NR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RRCReconfigurationComplete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.</w:t>
            </w:r>
          </w:p>
          <w:p w14:paraId="21B2A923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v_PDCP_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>= cs_NR_PDCP_Config_Split_moreThan1RLC;</w:t>
            </w:r>
          </w:p>
          <w:p w14:paraId="5E0F6BB8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RadioBearerConfig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cs_NR_RbRecoverPDCP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(secondary,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v_PDCP_Config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);</w:t>
            </w:r>
          </w:p>
          <w:p w14:paraId="10A4610A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D2B8564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//Prepare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CellGroupConfig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as per Table 7.1.3.5.3.3.3-2A: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CellGroupConfig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-PDCP</w:t>
            </w:r>
          </w:p>
          <w:p w14:paraId="59A90F1D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v_SCGConfig.rlc_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BearerToAddModList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[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>0].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reestablishRLC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:= true_; // @sic R5s191042, R5-198180 sic@</w:t>
            </w:r>
          </w:p>
          <w:p w14:paraId="45B5B7CE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SCGConfig.spCellConfig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>= omit;</w:t>
            </w:r>
          </w:p>
          <w:p w14:paraId="675945BB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6D5065A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//Reestablish DRB2 RLC in SS</w:t>
            </w:r>
          </w:p>
          <w:p w14:paraId="1561885C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v_Timing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1 :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f_NR_GetNextSendOccasion_DL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(nr_Cell1); //@sic R5s220194 sic@</w:t>
            </w:r>
          </w:p>
          <w:p w14:paraId="59B8E6D8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f_NR_SS_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CommonRadioBearerConfig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>nr_Cell1, {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cs_NR_SS_DRB_Release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(tsc_NR_DRB2)},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cs_TimingInfo_NR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(v_Timing1)); //@sic R5s220194 sic@</w:t>
            </w:r>
          </w:p>
          <w:p w14:paraId="257CD9DE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v_Timing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2 :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f_SubFrameTiming_AddMilliSeconds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(v_Timing1, 5);   // add 5ms @sic R5s220194 sic@</w:t>
            </w:r>
          </w:p>
          <w:p w14:paraId="41BED49E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v_SS_Drb_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ConfigList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>= {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f_NR_GetRadioBearerConfig_FullAM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(nr_Cell1,</w:t>
            </w:r>
          </w:p>
          <w:p w14:paraId="50EF895D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tsc_NR_DRB2,</w:t>
            </w:r>
          </w:p>
          <w:p w14:paraId="10759812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-,</w:t>
            </w:r>
          </w:p>
          <w:p w14:paraId="0A579181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lastRenderedPageBreak/>
              <w:t xml:space="preserve">                                                           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cs_NR_PDCP_RbConfig_TransparentMode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)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};</w:t>
            </w:r>
            <w:proofErr w:type="gramEnd"/>
          </w:p>
          <w:p w14:paraId="5C75C6B9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f_NR_SS_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CommonRadioBearerConfig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 xml:space="preserve">nr_Cell1,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v_SS_Drb_ConfigList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cs_TimingInfo_NR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(v_Timing2)); //@sic R5s220194 sic@</w:t>
            </w:r>
          </w:p>
          <w:p w14:paraId="2D557E46" w14:textId="1126494F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f_NR_SendRRCReconfigurationContentsToEUTRA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v_RadioBearerConfig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v_SCGConfig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, -, -, </w:t>
            </w:r>
            <w:r w:rsidRPr="00667429">
              <w:rPr>
                <w:rFonts w:ascii="Arial" w:hAnsi="Arial" w:cs="Arial"/>
                <w:highlight w:val="yellow"/>
                <w:lang w:val="en-US" w:eastAsia="en-GB"/>
              </w:rPr>
              <w:t>false</w:t>
            </w:r>
            <w:r w:rsidRPr="006F2309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noRACH_Check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); //@sic draft prose CR 7.1.3.5.3: no HO -&gt; no RACH sic@</w:t>
            </w:r>
          </w:p>
          <w:p w14:paraId="43DA1FD1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v_Timing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3 :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f_NR_GetNextSendOccasion_ULafterDL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(nr_Cell1,v_Timing2, 0); //@sic R5s220194 sic@</w:t>
            </w:r>
          </w:p>
          <w:p w14:paraId="22036D58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f_TC_7_1_3_5_3_NR_TestBody_Step7to9 (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p_NR_PDCP_State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, nr_Cell1, nr_Cell1, v_Timing3); //@sic R5s210082 sic@ @sic R5s220028 - UL grant with the timing information 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in order to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 xml:space="preserve"> align to the DRB2 configuration sic@</w:t>
            </w:r>
          </w:p>
          <w:p w14:paraId="78868954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C4F5CD7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//Coordination message to trigger the EUTRA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Postamble</w:t>
            </w:r>
            <w:proofErr w:type="spellEnd"/>
          </w:p>
          <w:p w14:paraId="6BA991B9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f_EUTRA_NR_SendCoOrd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(EUTRA,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cms_EUTRA_NR_Trigger</w:t>
            </w:r>
            <w:proofErr w:type="spellEnd"/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20EFFB2A" w14:textId="63485C71" w:rsidR="005C3BAE" w:rsidRPr="00571BB2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10A3B54A" w14:textId="77777777" w:rsidR="005C3BAE" w:rsidRDefault="005C3BAE" w:rsidP="005C3BAE">
      <w:pPr>
        <w:rPr>
          <w:lang w:val="en-US" w:eastAsia="zh-CN"/>
        </w:rPr>
      </w:pPr>
    </w:p>
    <w:p w14:paraId="736EA20F" w14:textId="77777777" w:rsidR="005C3BAE" w:rsidRDefault="005C3BAE" w:rsidP="005C3BAE">
      <w:pPr>
        <w:rPr>
          <w:lang w:val="en-US" w:eastAsia="zh-CN"/>
        </w:rPr>
      </w:pPr>
    </w:p>
    <w:p w14:paraId="764C12E8" w14:textId="77777777" w:rsidR="005C3BAE" w:rsidRDefault="005C3BAE" w:rsidP="005C3BAE">
      <w:pPr>
        <w:rPr>
          <w:lang w:val="en-US" w:eastAsia="zh-CN"/>
        </w:rPr>
      </w:pPr>
    </w:p>
    <w:p w14:paraId="5F7E390D" w14:textId="77777777" w:rsidR="005C3BAE" w:rsidRDefault="005C3BAE" w:rsidP="005C3BAE">
      <w:pPr>
        <w:rPr>
          <w:lang w:val="en-US" w:eastAsia="zh-CN"/>
        </w:rPr>
      </w:pPr>
    </w:p>
    <w:p w14:paraId="085FA1C9" w14:textId="77777777" w:rsidR="005C3BAE" w:rsidRDefault="005C3BAE" w:rsidP="005C3BAE">
      <w:pPr>
        <w:rPr>
          <w:lang w:val="en-US" w:eastAsia="zh-CN"/>
        </w:rPr>
      </w:pPr>
    </w:p>
    <w:p w14:paraId="57CE4B60" w14:textId="77777777" w:rsidR="005C3BAE" w:rsidRDefault="005C3BAE" w:rsidP="005C3BAE"/>
    <w:p w14:paraId="202E73EC" w14:textId="77777777" w:rsidR="005C3BAE" w:rsidRDefault="005C3BAE" w:rsidP="005C3BAE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8" w:name="_Toc143099660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2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C3BAE" w14:paraId="7C910915" w14:textId="77777777" w:rsidTr="005B448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FA9A" w14:textId="77777777" w:rsidR="005C3BAE" w:rsidRDefault="005C3BAE" w:rsidP="005B448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C5ED" w14:textId="77777777" w:rsidR="005C3BAE" w:rsidRPr="00B65B1E" w:rsidRDefault="005C3BAE" w:rsidP="005B4484">
            <w:pPr>
              <w:pStyle w:val="CRCoverPage"/>
              <w:rPr>
                <w:lang w:val="en-US" w:eastAsia="en-GB"/>
              </w:rPr>
            </w:pPr>
            <w:r w:rsidRPr="00D04CC5">
              <w:rPr>
                <w:lang w:val="en-US" w:eastAsia="en-GB"/>
              </w:rPr>
              <w:t>f_TC_7_1_3_5_3_NR_TestBody_Step7to9</w:t>
            </w:r>
          </w:p>
        </w:tc>
      </w:tr>
      <w:tr w:rsidR="005C3BAE" w14:paraId="2E899CED" w14:textId="77777777" w:rsidTr="005B448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71B9" w14:textId="77777777" w:rsidR="005C3BAE" w:rsidRDefault="005C3BAE" w:rsidP="005B448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B33A" w14:textId="695389FF" w:rsidR="005C3BAE" w:rsidRPr="008D31B6" w:rsidRDefault="00667429" w:rsidP="005B4484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call to </w:t>
            </w:r>
            <w:proofErr w:type="spellStart"/>
            <w:r w:rsidRPr="00232559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232559">
              <w:rPr>
                <w:rFonts w:ascii="Arial" w:hAnsi="Arial" w:cs="Arial"/>
                <w:lang w:val="en-US" w:eastAsia="en-GB"/>
              </w:rPr>
              <w:t>SendRRCReconfigurationContentsToEUTRA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>
              <w:rPr>
                <w:rFonts w:ascii="Arial" w:hAnsi="Arial" w:cs="Arial"/>
                <w:lang w:val="en-US" w:eastAsia="en-GB"/>
              </w:rPr>
              <w:t xml:space="preserve">) at step 5 will currently block until </w:t>
            </w:r>
            <w:proofErr w:type="spellStart"/>
            <w:r>
              <w:rPr>
                <w:rFonts w:ascii="Arial" w:hAnsi="Arial" w:cs="Arial"/>
                <w:lang w:val="en-US" w:eastAsia="en-GB"/>
              </w:rPr>
              <w:t>RRCConnectionReconfigurationComplete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 xml:space="preserve"> is received on EUTRA, this adds an unpredictable delay which may mean the timing </w:t>
            </w:r>
            <w:r w:rsidRPr="00232559">
              <w:rPr>
                <w:rFonts w:ascii="Arial" w:hAnsi="Arial" w:cs="Arial"/>
                <w:lang w:val="en-US" w:eastAsia="en-GB"/>
              </w:rPr>
              <w:t>v_Timing3</w:t>
            </w:r>
            <w:r>
              <w:rPr>
                <w:rFonts w:ascii="Arial" w:hAnsi="Arial" w:cs="Arial"/>
                <w:lang w:val="en-US" w:eastAsia="en-GB"/>
              </w:rPr>
              <w:t xml:space="preserve"> which is calculated before this function may have already passed before it is used, leading to a large delay in allocating UL grant for step 8.</w:t>
            </w:r>
          </w:p>
        </w:tc>
      </w:tr>
      <w:tr w:rsidR="005C3BAE" w14:paraId="2944FEE4" w14:textId="77777777" w:rsidTr="005B448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F674" w14:textId="77777777" w:rsidR="005C3BAE" w:rsidRDefault="005C3BAE" w:rsidP="005B448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AF7C" w14:textId="109335B4" w:rsidR="005C3BAE" w:rsidRPr="0066224B" w:rsidRDefault="0090101C" w:rsidP="005B4484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For EN-DC operation, add</w:t>
            </w:r>
            <w:r w:rsidR="00667429">
              <w:rPr>
                <w:rFonts w:cs="Arial"/>
                <w:lang w:eastAsia="zh-CN"/>
              </w:rPr>
              <w:t xml:space="preserve"> handling for the </w:t>
            </w:r>
            <w:proofErr w:type="spellStart"/>
            <w:r w:rsidR="00667429">
              <w:rPr>
                <w:rFonts w:cs="Arial"/>
                <w:lang w:eastAsia="zh-CN"/>
              </w:rPr>
              <w:t>RRCConnectionReconfigurationComplete</w:t>
            </w:r>
            <w:proofErr w:type="spellEnd"/>
            <w:r w:rsidR="00667429">
              <w:rPr>
                <w:rFonts w:cs="Arial"/>
                <w:lang w:eastAsia="zh-CN"/>
              </w:rPr>
              <w:t xml:space="preserve"> indication from EUTRA PTC since it is now not handled inside the function f</w:t>
            </w:r>
            <w:r w:rsidR="00667429" w:rsidRPr="00232559">
              <w:rPr>
                <w:rFonts w:cs="Arial"/>
                <w:lang w:val="en-US" w:eastAsia="en-GB"/>
              </w:rPr>
              <w:t>_</w:t>
            </w:r>
            <w:proofErr w:type="spellStart"/>
            <w:r w:rsidR="00667429" w:rsidRPr="00232559">
              <w:rPr>
                <w:rFonts w:cs="Arial"/>
                <w:lang w:val="en-US" w:eastAsia="en-GB"/>
              </w:rPr>
              <w:t>NR_</w:t>
            </w:r>
            <w:proofErr w:type="gramStart"/>
            <w:r w:rsidR="00667429" w:rsidRPr="00232559">
              <w:rPr>
                <w:rFonts w:cs="Arial"/>
                <w:lang w:val="en-US" w:eastAsia="en-GB"/>
              </w:rPr>
              <w:t>SendRRCReconfigurationContentsToEUTRA</w:t>
            </w:r>
            <w:proofErr w:type="spellEnd"/>
            <w:r w:rsidR="00667429">
              <w:rPr>
                <w:rFonts w:cs="Arial"/>
                <w:lang w:val="en-US" w:eastAsia="en-GB"/>
              </w:rPr>
              <w:t>(</w:t>
            </w:r>
            <w:proofErr w:type="gramEnd"/>
            <w:r w:rsidR="00667429">
              <w:rPr>
                <w:rFonts w:cs="Arial"/>
                <w:lang w:val="en-US" w:eastAsia="en-GB"/>
              </w:rPr>
              <w:t>), see change 1.</w:t>
            </w:r>
          </w:p>
        </w:tc>
      </w:tr>
      <w:tr w:rsidR="005C3BAE" w14:paraId="3C2C14EC" w14:textId="77777777" w:rsidTr="005B448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384F" w14:textId="77777777" w:rsidR="005C3BAE" w:rsidRDefault="005C3BAE" w:rsidP="005B448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137A" w14:textId="77777777" w:rsidR="005C3BAE" w:rsidRDefault="005C3BAE" w:rsidP="005B4484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50776C">
              <w:rPr>
                <w:rFonts w:ascii="Arial" w:hAnsi="Arial" w:cs="Arial"/>
                <w:lang w:eastAsia="en-GB"/>
              </w:rPr>
              <w:t>PDCP_TC_Common_NR</w:t>
            </w:r>
            <w:proofErr w:type="spellEnd"/>
          </w:p>
        </w:tc>
      </w:tr>
      <w:tr w:rsidR="005C3BAE" w14:paraId="68C9A13C" w14:textId="77777777" w:rsidTr="005B448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8744" w14:textId="77777777" w:rsidR="005C3BAE" w:rsidRDefault="005C3BAE" w:rsidP="005B448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F3E6" w14:textId="77777777" w:rsidR="005C3BAE" w:rsidRDefault="005C3BAE" w:rsidP="005B4484">
            <w:pPr>
              <w:rPr>
                <w:rFonts w:ascii="Arial" w:hAnsi="Arial"/>
                <w:lang w:eastAsia="zh-CN"/>
              </w:rPr>
            </w:pPr>
          </w:p>
        </w:tc>
      </w:tr>
    </w:tbl>
    <w:p w14:paraId="1A3B741C" w14:textId="6B963807" w:rsidR="005C3BAE" w:rsidRDefault="005C3BAE" w:rsidP="005C3BAE">
      <w:pPr>
        <w:rPr>
          <w:lang w:val="en-US" w:eastAsia="zh-CN"/>
        </w:rPr>
      </w:pPr>
    </w:p>
    <w:p w14:paraId="75E20C91" w14:textId="77777777" w:rsidR="005C3BAE" w:rsidRDefault="005C3BAE" w:rsidP="005C3BA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C3BAE" w14:paraId="21DDE3CA" w14:textId="77777777" w:rsidTr="005B448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11EE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>function f_TC_7_1_3_5_3_NR_TestBody_Step7to9(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inout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NR_PDCP_SS_State_Type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p_NR_PDCP_State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,</w:t>
            </w:r>
          </w:p>
          <w:p w14:paraId="0301D006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                                        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p_PSCellId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,</w:t>
            </w:r>
          </w:p>
          <w:p w14:paraId="779633B1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                                        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p_PCellId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,</w:t>
            </w:r>
          </w:p>
          <w:p w14:paraId="584A1260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                                        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SubFrameTiming_Type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p_Timing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) runs on NR_BASE_PTC</w:t>
            </w:r>
          </w:p>
          <w:p w14:paraId="2CAFCE35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{</w:t>
            </w:r>
          </w:p>
          <w:p w14:paraId="6F869F38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DRB_Identity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DrbId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814E98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p_NR_PDCP_State.DRB_Id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;</w:t>
            </w:r>
          </w:p>
          <w:p w14:paraId="1A970AA0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octetstring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IPData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814E98">
              <w:rPr>
                <w:rFonts w:ascii="Arial" w:hAnsi="Arial" w:cs="Arial"/>
                <w:lang w:eastAsia="de-DE"/>
              </w:rPr>
              <w:t>= f_IPv4IPv6_IcmpEchoReply(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f_LoopbackModeB_IP_Address_UE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());</w:t>
            </w:r>
          </w:p>
          <w:p w14:paraId="2F7F6987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NR_SecurityParams_Type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v_NR_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Security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:=</w:t>
            </w:r>
            <w:proofErr w:type="gramEnd"/>
            <w:r w:rsidRPr="00814E9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f_NR_Security_Get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();</w:t>
            </w:r>
          </w:p>
          <w:p w14:paraId="46002BDF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var integer 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k;</w:t>
            </w:r>
            <w:proofErr w:type="gramEnd"/>
          </w:p>
          <w:p w14:paraId="0F9FDCF6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PSCellId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814E98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p_PSCellId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;</w:t>
            </w:r>
          </w:p>
          <w:p w14:paraId="02EC7FC5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NRCellId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814E98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p_PCellId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; //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CellId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to be used in step 9</w:t>
            </w:r>
          </w:p>
          <w:p w14:paraId="45EE5719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NR_ResourceAllocation_Type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v_NR_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ResourceAllocation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;</w:t>
            </w:r>
            <w:proofErr w:type="gramEnd"/>
          </w:p>
          <w:p w14:paraId="63902C34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NR_UplinkBWP_Type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v_NR_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UplinkBWP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814E98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f_NR_CellInfo_GetUplinkBWP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v_PSCellId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tsc_NR_BWP_Id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);</w:t>
            </w:r>
          </w:p>
          <w:p w14:paraId="2CFCBABB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SubFrameTiming_Type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TimingUL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;</w:t>
            </w:r>
            <w:proofErr w:type="gramEnd"/>
          </w:p>
          <w:p w14:paraId="76946ABA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lastRenderedPageBreak/>
              <w:t xml:space="preserve">    </w:t>
            </w:r>
          </w:p>
          <w:p w14:paraId="36CF56C2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p_NR_PDCP_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State.KUPenc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814E98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v_NR_Security.AS_Ciphering.KUPenc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;</w:t>
            </w:r>
          </w:p>
          <w:p w14:paraId="4B402D9D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822B167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//@siclog "Step 6"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@</w:t>
            </w:r>
          </w:p>
          <w:p w14:paraId="65FCC6A9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// The SS assigns 1 UL grant of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sufficent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size.</w:t>
            </w:r>
          </w:p>
          <w:p w14:paraId="2D5E202E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// For EN-DC, 104-bits of grant size is provided to include 10 bytes of PDCP Status report MAC PDU+ 3 bytes of Short BSR and/or Padding.</w:t>
            </w:r>
          </w:p>
          <w:p w14:paraId="0F0555F0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// For NR-DC, 272-bits of grant size to include 5 bytes of RLC STATUS MAC PDU, 10 bytes of PDCP Status report MAC PDU, 14 bytes of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RRCReconfigurationComplete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MAC PDU, 2 bytes of Short BSR and 3 bytes of Padding.</w:t>
            </w:r>
          </w:p>
          <w:p w14:paraId="5ABE87C4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if (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f_GetTestcaseAttrib_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ENDC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814E98">
              <w:rPr>
                <w:rFonts w:ascii="Arial" w:hAnsi="Arial" w:cs="Arial"/>
                <w:lang w:eastAsia="de-DE"/>
              </w:rPr>
              <w:t>testcasename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())) //@sic R5s230377 sic@</w:t>
            </w:r>
          </w:p>
          <w:p w14:paraId="5A6B5127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{</w:t>
            </w:r>
          </w:p>
          <w:p w14:paraId="62153509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NRCellId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814E98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p_PSCellId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;</w:t>
            </w:r>
          </w:p>
          <w:p w14:paraId="62A07B60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v_NR_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ResourceAllocation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814E98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f_NR_ResourceAllocation_UplinkGrant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(104,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v_NR_UplinkBWP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);</w:t>
            </w:r>
          </w:p>
          <w:p w14:paraId="41A9FB4D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311A8241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else</w:t>
            </w:r>
          </w:p>
          <w:p w14:paraId="6103C3D0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{</w:t>
            </w:r>
          </w:p>
          <w:p w14:paraId="687BF859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NRCellId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814E98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p_PCellId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;</w:t>
            </w:r>
          </w:p>
          <w:p w14:paraId="76F35CD9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v_NR_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ResourceAllocation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814E98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f_NR_ResourceAllocation_UplinkGrant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(272,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v_NR_UplinkBWP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); // @sic R5s230377 sic@</w:t>
            </w:r>
          </w:p>
          <w:p w14:paraId="713DEDF6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6FDEDD64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f_NR_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OneULGrantTransmission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814E98">
              <w:rPr>
                <w:rFonts w:ascii="Arial" w:hAnsi="Arial" w:cs="Arial"/>
                <w:lang w:eastAsia="de-DE"/>
              </w:rPr>
              <w:t>v_NRCellId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cs_TimingInfo_NR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p_Timing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),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v_NR_ResourceAllocation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); //@sic R5s220028 - UL grant with the timing information, R5s220194, R5s230377 sic@</w:t>
            </w:r>
          </w:p>
          <w:p w14:paraId="53E03C3D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5C73D430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//EXCEPTION: Steps 7 and 8 can occur in any order.</w:t>
            </w:r>
          </w:p>
          <w:p w14:paraId="62A02215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//@siclog "Step 8"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@</w:t>
            </w:r>
          </w:p>
          <w:p w14:paraId="34486801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//The UE sends PDCP Control PDUs via RLC-AM RB entity configured for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PSCell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Connectivity (EN-DC) and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PCell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for Connectivity (NR-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DC)with</w:t>
            </w:r>
            <w:proofErr w:type="gramEnd"/>
            <w:r w:rsidRPr="00814E98">
              <w:rPr>
                <w:rFonts w:ascii="Arial" w:hAnsi="Arial" w:cs="Arial"/>
                <w:lang w:eastAsia="de-DE"/>
              </w:rPr>
              <w:t xml:space="preserve"> the following content to the SS:</w:t>
            </w:r>
          </w:p>
          <w:p w14:paraId="58CAC92D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//D/C field = 0 (PDCP control PDU) and PDU Type =000, FMC field = 3.</w:t>
            </w:r>
          </w:p>
          <w:p w14:paraId="7694A2E1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if (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f_GetTestcaseAttrib_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ENDC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814E98">
              <w:rPr>
                <w:rFonts w:ascii="Arial" w:hAnsi="Arial" w:cs="Arial"/>
                <w:lang w:eastAsia="de-DE"/>
              </w:rPr>
              <w:t>testcasename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())) // @sic R5s230377 sic@</w:t>
            </w:r>
          </w:p>
          <w:p w14:paraId="3F398248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{</w:t>
            </w:r>
          </w:p>
          <w:p w14:paraId="1C47D767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DRB.receive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car_NR_DRB_COMMON_IND_PDCP_PDUList_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DC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814E98">
              <w:rPr>
                <w:rFonts w:ascii="Arial" w:hAnsi="Arial" w:cs="Arial"/>
                <w:lang w:eastAsia="de-DE"/>
              </w:rPr>
              <w:t>v_NRCellId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,</w:t>
            </w:r>
          </w:p>
          <w:p w14:paraId="0B1F5CB1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                                                 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v_DrbId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,</w:t>
            </w:r>
          </w:p>
          <w:p w14:paraId="4D33B6B6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                                                 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cr_RlcBearerRouting_NR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v_NRCellId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),</w:t>
            </w:r>
          </w:p>
          <w:p w14:paraId="53F537BC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                                                  -,</w:t>
            </w:r>
          </w:p>
          <w:p w14:paraId="01681C6A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                                                  {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cr_NR_PDCP_STATUS_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REPORT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814E98">
              <w:rPr>
                <w:rFonts w:ascii="Arial" w:hAnsi="Arial" w:cs="Arial"/>
                <w:lang w:eastAsia="de-DE"/>
              </w:rPr>
              <w:t>3)}));</w:t>
            </w:r>
          </w:p>
          <w:p w14:paraId="1216BE51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0D8FD88F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else</w:t>
            </w:r>
          </w:p>
          <w:p w14:paraId="6273AE97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{</w:t>
            </w:r>
          </w:p>
          <w:p w14:paraId="0AFDC7BD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interleave {</w:t>
            </w:r>
          </w:p>
          <w:p w14:paraId="44E4569B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  //@siclog "Step 7"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@</w:t>
            </w:r>
          </w:p>
          <w:p w14:paraId="06DB53F3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  //The UE transmits a NR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RRCReconfigurationComplete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.</w:t>
            </w:r>
          </w:p>
          <w:p w14:paraId="27304A60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  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[]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proofErr w:type="gramEnd"/>
            <w:r w:rsidRPr="00814E98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car_NR_SRB_RrcPdu_IND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v_NRCellId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, tsc_NR_RbId_SRB1, cr_38508_RRCReconfigurationComplete)){}</w:t>
            </w:r>
          </w:p>
          <w:p w14:paraId="02A20817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  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[]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DRB.receive</w:t>
            </w:r>
            <w:proofErr w:type="spellEnd"/>
            <w:proofErr w:type="gramEnd"/>
            <w:r w:rsidRPr="00814E98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car_NR_DRB_COMMON_IND_PDCP_PDUList_DC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v_NRCellId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,</w:t>
            </w:r>
          </w:p>
          <w:p w14:paraId="1D1D0B36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                                                      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v_DrbId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,</w:t>
            </w:r>
          </w:p>
          <w:p w14:paraId="7E43DA93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                                                      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cr_RlcBearerRouting_NR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v_NRCellId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),</w:t>
            </w:r>
          </w:p>
          <w:p w14:paraId="0C2546F2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                                                       -,</w:t>
            </w:r>
          </w:p>
          <w:p w14:paraId="0D1F6A0A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                                                       {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cr_NR_PDCP_STATUS_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REPORT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814E98">
              <w:rPr>
                <w:rFonts w:ascii="Arial" w:hAnsi="Arial" w:cs="Arial"/>
                <w:lang w:eastAsia="de-DE"/>
              </w:rPr>
              <w:t>3)})){}</w:t>
            </w:r>
          </w:p>
          <w:p w14:paraId="0933B6FC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1FFFA19D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2CE7C320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52357A37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//@siclog "Step 8A"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@</w:t>
            </w:r>
          </w:p>
          <w:p w14:paraId="689E76C8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// After 100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ms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the SS allocates 3 UL grants every 20ms of sufficient size to enable the UE to return each received PDCP PDU in one looped back PDCP PDU on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PSCell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for Connectivity (EN-DC) and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PCell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for Connectivity (NR-DC).</w:t>
            </w:r>
          </w:p>
          <w:p w14:paraId="223FB897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// 44 resp. 64 octets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IPData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+ 3 octets PDCP header + 3 octets RLC header + 2 octets MAC header + 2 octets BSR or padding = 54 resp. 74 octets</w:t>
            </w:r>
          </w:p>
          <w:p w14:paraId="01993BD8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if (f_IpAddressIsIPv4(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f_LoopbackModeB_IP_Address_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UE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814E98">
              <w:rPr>
                <w:rFonts w:ascii="Arial" w:hAnsi="Arial" w:cs="Arial"/>
                <w:lang w:eastAsia="de-DE"/>
              </w:rPr>
              <w:t>))) { // @sic R5s200153 sic@</w:t>
            </w:r>
          </w:p>
          <w:p w14:paraId="6E998FC7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v_NR_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ResourceAllocation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814E98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f_NR_ResourceAllocation_UplinkGrant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(432,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v_NR_UplinkBWP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); // @sic R5s191042, R5-198180 sic@</w:t>
            </w:r>
          </w:p>
          <w:p w14:paraId="142DBBFC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lastRenderedPageBreak/>
              <w:t xml:space="preserve">    } else {</w:t>
            </w:r>
          </w:p>
          <w:p w14:paraId="399166C6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v_NR_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ResourceAllocation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814E98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f_NR_ResourceAllocation_UplinkGrant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(608,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v_NR_UplinkBWP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);</w:t>
            </w:r>
          </w:p>
          <w:p w14:paraId="1A208490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6C8A387D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TimingUL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814E98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f_NR_GetNextSendOccasion_UL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v_NRCellId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);  // @sic R5s230377 sic@</w:t>
            </w:r>
          </w:p>
          <w:p w14:paraId="0DA60BC0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f_NR_ULGrantConfiguration_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StartPeriodicCyclicGrant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814E98">
              <w:rPr>
                <w:rFonts w:ascii="Arial" w:hAnsi="Arial" w:cs="Arial"/>
                <w:lang w:eastAsia="de-DE"/>
              </w:rPr>
              <w:t>v_NRCellId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cs_TimingInfo_NR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v_TimingUL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),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v_NR_ResourceAllocation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, 20, 3); //@sic R5-197255, R5s200029, R5s230377 sic@</w:t>
            </w:r>
          </w:p>
          <w:p w14:paraId="361D6D70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1FC2D5E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//EXCEPTION: Step 9 shall be repeated for k=0 to 2 (increment=1).</w:t>
            </w:r>
          </w:p>
          <w:p w14:paraId="62653428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//@siclog "Step 9"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@</w:t>
            </w:r>
          </w:p>
          <w:p w14:paraId="5F8EC788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// Check: Does the UE send the PDCP Data PDU #k via the AM RLC entity configured for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PSCell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for  Connectivity</w:t>
            </w:r>
            <w:proofErr w:type="gramEnd"/>
            <w:r w:rsidRPr="00814E98">
              <w:rPr>
                <w:rFonts w:ascii="Arial" w:hAnsi="Arial" w:cs="Arial"/>
                <w:lang w:eastAsia="de-DE"/>
              </w:rPr>
              <w:t xml:space="preserve"> ENDC and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PCell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for Connectivity (NR-DC).</w:t>
            </w:r>
          </w:p>
          <w:p w14:paraId="0389A6EB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// D/C field = 1 (PDCP Data PDU) and PDCP SN = k. Data is previously received data from PDU #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k ?</w:t>
            </w:r>
            <w:proofErr w:type="gramEnd"/>
          </w:p>
          <w:p w14:paraId="52D5382C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p_NR_PDCP_State.RX_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NEXT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:=</w:t>
            </w:r>
            <w:proofErr w:type="gramEnd"/>
            <w:r w:rsidRPr="00814E98">
              <w:rPr>
                <w:rFonts w:ascii="Arial" w:hAnsi="Arial" w:cs="Arial"/>
                <w:lang w:eastAsia="de-DE"/>
              </w:rPr>
              <w:t xml:space="preserve"> 0;</w:t>
            </w:r>
          </w:p>
          <w:p w14:paraId="58D8CFAB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for (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k:=</w:t>
            </w:r>
            <w:proofErr w:type="gramEnd"/>
            <w:r w:rsidRPr="00814E98">
              <w:rPr>
                <w:rFonts w:ascii="Arial" w:hAnsi="Arial" w:cs="Arial"/>
                <w:lang w:eastAsia="de-DE"/>
              </w:rPr>
              <w:t xml:space="preserve"> 0; k &lt;= 2; k:= k+1) {</w:t>
            </w:r>
          </w:p>
          <w:p w14:paraId="10A3AB3D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f_NR_PDCP_Recv(p_NR_PDCP_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State,v</w:t>
            </w:r>
            <w:proofErr w:type="gramEnd"/>
            <w:r w:rsidRPr="00814E98">
              <w:rPr>
                <w:rFonts w:ascii="Arial" w:hAnsi="Arial" w:cs="Arial"/>
                <w:lang w:eastAsia="de-DE"/>
              </w:rPr>
              <w:t>_NRCellId,v_IPData,cr_RlcBearerRouting_NR(v_NRCellId));</w:t>
            </w:r>
          </w:p>
          <w:p w14:paraId="71ED0E03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2E3F748A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f_NR_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PreliminaryPass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814E98">
              <w:rPr>
                <w:rFonts w:ascii="Arial" w:hAnsi="Arial" w:cs="Arial"/>
                <w:lang w:eastAsia="de-DE"/>
              </w:rPr>
              <w:t>__FILE__, __LINE__, "Step 9");</w:t>
            </w:r>
          </w:p>
          <w:p w14:paraId="536697E4" w14:textId="77777777" w:rsidR="005C3BAE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}</w:t>
            </w:r>
          </w:p>
        </w:tc>
      </w:tr>
    </w:tbl>
    <w:p w14:paraId="58788DAE" w14:textId="77777777" w:rsidR="005C3BAE" w:rsidRDefault="005C3BAE" w:rsidP="005C3BAE">
      <w:pPr>
        <w:spacing w:after="0"/>
        <w:rPr>
          <w:rFonts w:ascii="Arial" w:hAnsi="Arial"/>
          <w:b/>
          <w:lang w:eastAsia="en-GB"/>
        </w:rPr>
      </w:pPr>
    </w:p>
    <w:p w14:paraId="7647B2FC" w14:textId="589DCEBA" w:rsidR="00EC4AE3" w:rsidRDefault="00EC4AE3" w:rsidP="00EC4AE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</w:t>
      </w:r>
      <w:r>
        <w:rPr>
          <w:rFonts w:ascii="Arial" w:hAnsi="Arial"/>
          <w:b/>
          <w:lang w:eastAsia="en-GB"/>
        </w:rPr>
        <w:t xml:space="preserve">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C4AE3" w14:paraId="291902D6" w14:textId="77777777" w:rsidTr="005B448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5CBE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>function f_TC_7_1_3_5_3_NR_TestBody_Step7to9(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inout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NR_PDCP_SS_State_Type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p_NR_PDCP_State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,</w:t>
            </w:r>
          </w:p>
          <w:p w14:paraId="1DB4ADC8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                                        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p_PSCellId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,</w:t>
            </w:r>
          </w:p>
          <w:p w14:paraId="377B9372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                                        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p_PCellId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,</w:t>
            </w:r>
          </w:p>
          <w:p w14:paraId="1AD44253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                                        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SubFrameTiming_Type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p_Timing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) runs on NR_BASE_PTC</w:t>
            </w:r>
          </w:p>
          <w:p w14:paraId="5C012FAF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{</w:t>
            </w:r>
          </w:p>
          <w:p w14:paraId="348F3BFE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DRB_Identity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DrbId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EC4AE3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p_NR_PDCP_State.DRB_Id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;</w:t>
            </w:r>
          </w:p>
          <w:p w14:paraId="75FD5CEE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octetstring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IPData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EC4AE3">
              <w:rPr>
                <w:rFonts w:ascii="Arial" w:hAnsi="Arial" w:cs="Arial"/>
                <w:lang w:eastAsia="de-DE"/>
              </w:rPr>
              <w:t>= f_IPv4IPv6_IcmpEchoReply(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f_LoopbackModeB_IP_Address_UE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());</w:t>
            </w:r>
          </w:p>
          <w:p w14:paraId="13E3189D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NR_SecurityParams_Type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v_NR_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Security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:=</w:t>
            </w:r>
            <w:proofErr w:type="gramEnd"/>
            <w:r w:rsidRPr="00EC4AE3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f_NR_Security_Get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();</w:t>
            </w:r>
          </w:p>
          <w:p w14:paraId="0A340625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var integer 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k;</w:t>
            </w:r>
            <w:proofErr w:type="gramEnd"/>
          </w:p>
          <w:p w14:paraId="08DC7B62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PSCellId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EC4AE3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p_PSCellId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;</w:t>
            </w:r>
          </w:p>
          <w:p w14:paraId="0D760C16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NRCellId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EC4AE3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p_PCellId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; //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CellId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to be used in step 9</w:t>
            </w:r>
          </w:p>
          <w:p w14:paraId="04BA654A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NR_ResourceAllocation_Type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v_NR_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ResourceAllocation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;</w:t>
            </w:r>
            <w:proofErr w:type="gramEnd"/>
          </w:p>
          <w:p w14:paraId="7DCC6B52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NR_UplinkBWP_Type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v_NR_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UplinkBWP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EC4AE3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f_NR_CellInfo_GetUplinkBWP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v_PSCellId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tsc_NR_BWP_Id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);</w:t>
            </w:r>
          </w:p>
          <w:p w14:paraId="263E25C5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SubFrameTiming_Type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TimingUL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;</w:t>
            </w:r>
            <w:proofErr w:type="gramEnd"/>
          </w:p>
          <w:p w14:paraId="393BCF82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46947901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p_NR_PDCP_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State.KUPenc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EC4AE3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v_NR_Security.AS_Ciphering.KUPenc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;</w:t>
            </w:r>
          </w:p>
          <w:p w14:paraId="48F2FFD8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D4DCB33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//@siclog "Step 6"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@</w:t>
            </w:r>
          </w:p>
          <w:p w14:paraId="1C79332E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// The SS assigns 1 UL grant of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sufficent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size.</w:t>
            </w:r>
          </w:p>
          <w:p w14:paraId="70AD2268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// For EN-DC, 104-bits of grant size is provided to include 10 bytes of PDCP Status report MAC PDU+ 3 bytes of Short BSR and/or Padding.</w:t>
            </w:r>
          </w:p>
          <w:p w14:paraId="3D0DE08D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// For NR-DC, 272-bits of grant size to include 5 bytes of RLC STATUS MAC PDU, 10 bytes of PDCP Status report MAC PDU, 14 bytes of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RRCReconfigurationComplete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MAC PDU, 2 bytes of Short BSR and 3 bytes of Padding.</w:t>
            </w:r>
          </w:p>
          <w:p w14:paraId="586C42EF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if (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f_GetTestcaseAttrib_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ENDC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EC4AE3">
              <w:rPr>
                <w:rFonts w:ascii="Arial" w:hAnsi="Arial" w:cs="Arial"/>
                <w:lang w:eastAsia="de-DE"/>
              </w:rPr>
              <w:t>testcasename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())) //@sic R5s230377 sic@</w:t>
            </w:r>
          </w:p>
          <w:p w14:paraId="4C50B020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{</w:t>
            </w:r>
          </w:p>
          <w:p w14:paraId="4E81ABA4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NRCellId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EC4AE3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p_PSCellId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;</w:t>
            </w:r>
          </w:p>
          <w:p w14:paraId="5FA2A19F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v_NR_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ResourceAllocation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EC4AE3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f_NR_ResourceAllocation_UplinkGrant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(104,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v_NR_UplinkBWP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);</w:t>
            </w:r>
          </w:p>
          <w:p w14:paraId="7D1F31F1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30CBDAF2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else</w:t>
            </w:r>
          </w:p>
          <w:p w14:paraId="179B3B13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{</w:t>
            </w:r>
          </w:p>
          <w:p w14:paraId="3936147B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NRCellId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EC4AE3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p_PCellId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;</w:t>
            </w:r>
          </w:p>
          <w:p w14:paraId="6ABC7E95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v_NR_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ResourceAllocation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EC4AE3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f_NR_ResourceAllocation_UplinkGrant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(272,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v_NR_UplinkBWP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); // @sic R5s230377 sic@</w:t>
            </w:r>
          </w:p>
          <w:p w14:paraId="5C511A68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2E6EE06C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f_NR_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OneULGrantTransmission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EC4AE3">
              <w:rPr>
                <w:rFonts w:ascii="Arial" w:hAnsi="Arial" w:cs="Arial"/>
                <w:lang w:eastAsia="de-DE"/>
              </w:rPr>
              <w:t>v_NRCellId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cs_TimingInfo_NR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p_Timing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),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v_NR_ResourceAllocation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); //@sic R5s220028 - UL grant with the timing information, R5s220194, R5s230377 sic@</w:t>
            </w:r>
          </w:p>
          <w:p w14:paraId="6EA46480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3B07777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lastRenderedPageBreak/>
              <w:t xml:space="preserve">    //EXCEPTION: Steps 7 and 8 can occur in any order.</w:t>
            </w:r>
          </w:p>
          <w:p w14:paraId="13E3D88A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//@siclog "Step 8"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@</w:t>
            </w:r>
          </w:p>
          <w:p w14:paraId="26F6E47A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//The UE sends PDCP Control PDUs via RLC-AM RB entity configured for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PSCell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Connectivity (EN-DC) and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PCell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for Connectivity (NR-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DC)with</w:t>
            </w:r>
            <w:proofErr w:type="gramEnd"/>
            <w:r w:rsidRPr="00EC4AE3">
              <w:rPr>
                <w:rFonts w:ascii="Arial" w:hAnsi="Arial" w:cs="Arial"/>
                <w:lang w:eastAsia="de-DE"/>
              </w:rPr>
              <w:t xml:space="preserve"> the following content to the SS:</w:t>
            </w:r>
          </w:p>
          <w:p w14:paraId="68A7D497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//D/C field = 0 (PDCP control PDU) and PDU Type =000, FMC field = 3.</w:t>
            </w:r>
          </w:p>
          <w:p w14:paraId="09938E82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if (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f_GetTestcaseAttrib_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ENDC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EC4AE3">
              <w:rPr>
                <w:rFonts w:ascii="Arial" w:hAnsi="Arial" w:cs="Arial"/>
                <w:lang w:eastAsia="de-DE"/>
              </w:rPr>
              <w:t>testcasename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())) // @sic R5s230377 sic@</w:t>
            </w:r>
          </w:p>
          <w:p w14:paraId="7CCEC90B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{</w:t>
            </w:r>
          </w:p>
          <w:p w14:paraId="259CD0CA" w14:textId="5B51C0E2" w:rsidR="00EC4AE3" w:rsidRPr="00EC4AE3" w:rsidRDefault="00EC4AE3" w:rsidP="00EC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</w:t>
            </w:r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 xml:space="preserve">     interleave </w:t>
            </w:r>
            <w:r w:rsidR="00814E98">
              <w:rPr>
                <w:rFonts w:ascii="Arial" w:hAnsi="Arial" w:cs="Arial"/>
                <w:highlight w:val="yellow"/>
                <w:lang w:val="en-US" w:eastAsia="en-GB"/>
              </w:rPr>
              <w:t>{</w:t>
            </w:r>
          </w:p>
          <w:p w14:paraId="0C028E55" w14:textId="77777777" w:rsidR="00EC4AE3" w:rsidRPr="00EC4AE3" w:rsidRDefault="00EC4AE3" w:rsidP="00EC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 xml:space="preserve">      </w:t>
            </w:r>
          </w:p>
          <w:p w14:paraId="591B0827" w14:textId="77777777" w:rsidR="00EC4AE3" w:rsidRPr="00EC4AE3" w:rsidRDefault="00EC4AE3" w:rsidP="00EC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 xml:space="preserve">            </w:t>
            </w:r>
            <w:proofErr w:type="gramStart"/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>[]</w:t>
            </w:r>
            <w:proofErr w:type="spellStart"/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>EUTRA.receive</w:t>
            </w:r>
            <w:proofErr w:type="spellEnd"/>
            <w:proofErr w:type="gramEnd"/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>cmr_EUTRA_NR_OctetData</w:t>
            </w:r>
            <w:proofErr w:type="spellEnd"/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 xml:space="preserve">( "Complete")) -&gt; value </w:t>
            </w:r>
            <w:proofErr w:type="spellStart"/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>v_ReceivedMsg</w:t>
            </w:r>
            <w:proofErr w:type="spellEnd"/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>{</w:t>
            </w:r>
          </w:p>
          <w:p w14:paraId="7D149FA0" w14:textId="77777777" w:rsidR="00EC4AE3" w:rsidRPr="00EC4AE3" w:rsidRDefault="00EC4AE3" w:rsidP="00EC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 xml:space="preserve">      // If we sent the reconfiguration message, then we need to check the complete sent back</w:t>
            </w:r>
          </w:p>
          <w:p w14:paraId="1B3CA6B4" w14:textId="77777777" w:rsidR="00EC4AE3" w:rsidRPr="00EC4AE3" w:rsidRDefault="00EC4AE3" w:rsidP="00EC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</w:t>
            </w:r>
            <w:proofErr w:type="spellStart"/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>f_NR_CheckReceived_RRCReconfigurationComplete</w:t>
            </w:r>
            <w:proofErr w:type="spellEnd"/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>v_ReceivedMsg</w:t>
            </w:r>
            <w:proofErr w:type="spellEnd"/>
            <w:proofErr w:type="gramStart"/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  <w:proofErr w:type="gramEnd"/>
          </w:p>
          <w:p w14:paraId="00D3F853" w14:textId="20EDCEF4" w:rsidR="00EC4AE3" w:rsidRPr="00EC4AE3" w:rsidRDefault="00EC4AE3" w:rsidP="00EC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 xml:space="preserve">             </w:t>
            </w:r>
            <w:proofErr w:type="spellStart"/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>f_NR_</w:t>
            </w:r>
            <w:proofErr w:type="gramStart"/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>PreliminaryPass</w:t>
            </w:r>
            <w:proofErr w:type="spellEnd"/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gramEnd"/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>__FILE__, __LINE__, "Step 6");}</w:t>
            </w:r>
          </w:p>
          <w:p w14:paraId="1AFECEC5" w14:textId="77777777" w:rsidR="00EC4AE3" w:rsidRPr="00EC4AE3" w:rsidRDefault="00EC4AE3" w:rsidP="00EC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</w:p>
          <w:p w14:paraId="2403B790" w14:textId="198B0AB2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</w:t>
            </w:r>
            <w:proofErr w:type="gramStart"/>
            <w:r w:rsidRPr="00EC4AE3">
              <w:rPr>
                <w:rFonts w:ascii="Arial" w:hAnsi="Arial" w:cs="Arial"/>
                <w:highlight w:val="yellow"/>
                <w:lang w:eastAsia="de-DE"/>
              </w:rPr>
              <w:t>[]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DRB.receive</w:t>
            </w:r>
            <w:proofErr w:type="spellEnd"/>
            <w:proofErr w:type="gramEnd"/>
            <w:r w:rsidRPr="00EC4AE3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car_NR_DRB_COMMON_IND_PDCP_PDUList_DC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v_NRCellId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,</w:t>
            </w:r>
          </w:p>
          <w:p w14:paraId="3DA5DFDC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                                                 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v_DrbId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,</w:t>
            </w:r>
          </w:p>
          <w:p w14:paraId="1F89DEE1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                                                 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cr_RlcBearerRouting_NR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v_NRCellId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),</w:t>
            </w:r>
          </w:p>
          <w:p w14:paraId="07381D0E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                                                  -,</w:t>
            </w:r>
          </w:p>
          <w:p w14:paraId="4765E1C0" w14:textId="29E735D5" w:rsidR="00EC4AE3" w:rsidRPr="00EC4AE3" w:rsidRDefault="00EC4AE3" w:rsidP="00EC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                                                  {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cr_NR_PDCP_STATUS_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REPORT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EC4AE3">
              <w:rPr>
                <w:rFonts w:ascii="Arial" w:hAnsi="Arial" w:cs="Arial"/>
                <w:lang w:eastAsia="de-DE"/>
              </w:rPr>
              <w:t>3)}))</w:t>
            </w:r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>{</w:t>
            </w:r>
          </w:p>
          <w:p w14:paraId="2A924C8E" w14:textId="2795F627" w:rsidR="00EC4AE3" w:rsidRPr="00EC4AE3" w:rsidRDefault="00EC4AE3" w:rsidP="00EC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</w:t>
            </w:r>
            <w:proofErr w:type="spellStart"/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>f_NR_</w:t>
            </w:r>
            <w:proofErr w:type="gramStart"/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>PreliminaryPass</w:t>
            </w:r>
            <w:proofErr w:type="spellEnd"/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gramEnd"/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>__FILE__, __LINE__, "Step 8");</w:t>
            </w:r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>}</w:t>
            </w:r>
          </w:p>
          <w:p w14:paraId="0EBF6839" w14:textId="3F10FA81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00E06C8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152709B7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else</w:t>
            </w:r>
          </w:p>
          <w:p w14:paraId="15AC69E8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{</w:t>
            </w:r>
          </w:p>
          <w:p w14:paraId="12679425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interleave {</w:t>
            </w:r>
          </w:p>
          <w:p w14:paraId="2AAAFF06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  //@siclog "Step 7"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@</w:t>
            </w:r>
          </w:p>
          <w:p w14:paraId="7D0649C4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  //The UE transmits a NR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RRCReconfigurationComplete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.</w:t>
            </w:r>
          </w:p>
          <w:p w14:paraId="7548D411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  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[]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proofErr w:type="gramEnd"/>
            <w:r w:rsidRPr="00EC4AE3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car_NR_SRB_RrcPdu_IND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v_NRCellId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, tsc_NR_RbId_SRB1, cr_38508_RRCReconfigurationComplete)){}</w:t>
            </w:r>
          </w:p>
          <w:p w14:paraId="05FC97BA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  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[]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DRB.receive</w:t>
            </w:r>
            <w:proofErr w:type="spellEnd"/>
            <w:proofErr w:type="gramEnd"/>
            <w:r w:rsidRPr="00EC4AE3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car_NR_DRB_COMMON_IND_PDCP_PDUList_DC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v_NRCellId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,</w:t>
            </w:r>
          </w:p>
          <w:p w14:paraId="46555E50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                                                      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v_DrbId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,</w:t>
            </w:r>
          </w:p>
          <w:p w14:paraId="540FEF30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                                                      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cr_RlcBearerRouting_NR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v_NRCellId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),</w:t>
            </w:r>
          </w:p>
          <w:p w14:paraId="0257F343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                                                       -,</w:t>
            </w:r>
          </w:p>
          <w:p w14:paraId="031BF742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                                                       {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cr_NR_PDCP_STATUS_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REPORT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EC4AE3">
              <w:rPr>
                <w:rFonts w:ascii="Arial" w:hAnsi="Arial" w:cs="Arial"/>
                <w:lang w:eastAsia="de-DE"/>
              </w:rPr>
              <w:t>3)})){}</w:t>
            </w:r>
          </w:p>
          <w:p w14:paraId="62E94F02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2B88DAC3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3C3D3146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2981A62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//@siclog "Step 8A"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@</w:t>
            </w:r>
          </w:p>
          <w:p w14:paraId="7038CDCF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// After 100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ms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the SS allocates 3 UL grants every 20ms of sufficient size to enable the UE to return each received PDCP PDU in one looped back PDCP PDU on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PSCell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for Connectivity (EN-DC) and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PCell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for Connectivity (NR-DC).</w:t>
            </w:r>
          </w:p>
          <w:p w14:paraId="4E3C5E7B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// 44 resp. 64 octets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IPData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+ 3 octets PDCP header + 3 octets RLC header + 2 octets MAC header + 2 octets BSR or padding = 54 resp. 74 octets</w:t>
            </w:r>
          </w:p>
          <w:p w14:paraId="7D017E41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if (f_IpAddressIsIPv4(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f_LoopbackModeB_IP_Address_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UE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EC4AE3">
              <w:rPr>
                <w:rFonts w:ascii="Arial" w:hAnsi="Arial" w:cs="Arial"/>
                <w:lang w:eastAsia="de-DE"/>
              </w:rPr>
              <w:t>))) { // @sic R5s200153 sic@</w:t>
            </w:r>
          </w:p>
          <w:p w14:paraId="3D558132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v_NR_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ResourceAllocation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EC4AE3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f_NR_ResourceAllocation_UplinkGrant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(432,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v_NR_UplinkBWP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); // @sic R5s191042, R5-198180 sic@</w:t>
            </w:r>
          </w:p>
          <w:p w14:paraId="144A1F21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} else {</w:t>
            </w:r>
          </w:p>
          <w:p w14:paraId="7A98DECC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v_NR_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ResourceAllocation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EC4AE3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f_NR_ResourceAllocation_UplinkGrant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(608,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v_NR_UplinkBWP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);</w:t>
            </w:r>
          </w:p>
          <w:p w14:paraId="55A81F96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2DD0917D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TimingUL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EC4AE3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f_NR_GetNextSendOccasion_UL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v_NRCellId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);  // @sic R5s230377 sic@</w:t>
            </w:r>
          </w:p>
          <w:p w14:paraId="356A33A4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f_NR_ULGrantConfiguration_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StartPeriodicCyclicGrant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EC4AE3">
              <w:rPr>
                <w:rFonts w:ascii="Arial" w:hAnsi="Arial" w:cs="Arial"/>
                <w:lang w:eastAsia="de-DE"/>
              </w:rPr>
              <w:t>v_NRCellId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cs_TimingInfo_NR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v_TimingUL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),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v_NR_ResourceAllocation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, 20, 3); //@sic R5-197255, R5s200029, R5s230377 sic@</w:t>
            </w:r>
          </w:p>
          <w:p w14:paraId="464BDC24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7492871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//EXCEPTION: Step 9 shall be repeated for k=0 to 2 (increment=1).</w:t>
            </w:r>
          </w:p>
          <w:p w14:paraId="7CA16F4F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//@siclog "Step 9"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@</w:t>
            </w:r>
          </w:p>
          <w:p w14:paraId="583817FE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// Check: Does the UE send the PDCP Data PDU #k via the AM RLC entity configured for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PSCell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for  Connectivity</w:t>
            </w:r>
            <w:proofErr w:type="gramEnd"/>
            <w:r w:rsidRPr="00EC4AE3">
              <w:rPr>
                <w:rFonts w:ascii="Arial" w:hAnsi="Arial" w:cs="Arial"/>
                <w:lang w:eastAsia="de-DE"/>
              </w:rPr>
              <w:t xml:space="preserve"> ENDC and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PCell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for Connectivity (NR-DC).</w:t>
            </w:r>
          </w:p>
          <w:p w14:paraId="7AFD537F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// D/C field = 1 (PDCP Data PDU) and PDCP SN = k. Data is previously received data from PDU #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k ?</w:t>
            </w:r>
            <w:proofErr w:type="gramEnd"/>
          </w:p>
          <w:p w14:paraId="63792260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p_NR_PDCP_State.RX_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NEXT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:=</w:t>
            </w:r>
            <w:proofErr w:type="gramEnd"/>
            <w:r w:rsidRPr="00EC4AE3">
              <w:rPr>
                <w:rFonts w:ascii="Arial" w:hAnsi="Arial" w:cs="Arial"/>
                <w:lang w:eastAsia="de-DE"/>
              </w:rPr>
              <w:t xml:space="preserve"> 0;</w:t>
            </w:r>
          </w:p>
          <w:p w14:paraId="3928A4CD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for (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k:=</w:t>
            </w:r>
            <w:proofErr w:type="gramEnd"/>
            <w:r w:rsidRPr="00EC4AE3">
              <w:rPr>
                <w:rFonts w:ascii="Arial" w:hAnsi="Arial" w:cs="Arial"/>
                <w:lang w:eastAsia="de-DE"/>
              </w:rPr>
              <w:t xml:space="preserve"> 0; k &lt;= 2; k:= k+1) {</w:t>
            </w:r>
          </w:p>
          <w:p w14:paraId="674723D6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f_NR_PDCP_Recv(p_NR_PDCP_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State,v</w:t>
            </w:r>
            <w:proofErr w:type="gramEnd"/>
            <w:r w:rsidRPr="00EC4AE3">
              <w:rPr>
                <w:rFonts w:ascii="Arial" w:hAnsi="Arial" w:cs="Arial"/>
                <w:lang w:eastAsia="de-DE"/>
              </w:rPr>
              <w:t>_NRCellId,v_IPData,cr_RlcBearerRouting_NR(v_NRCellId));</w:t>
            </w:r>
          </w:p>
          <w:p w14:paraId="2F36C101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62970B4B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lastRenderedPageBreak/>
              <w:t xml:space="preserve">   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f_NR_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PreliminaryPass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EC4AE3">
              <w:rPr>
                <w:rFonts w:ascii="Arial" w:hAnsi="Arial" w:cs="Arial"/>
                <w:lang w:eastAsia="de-DE"/>
              </w:rPr>
              <w:t>__FILE__, __LINE__, "Step 9");</w:t>
            </w:r>
          </w:p>
          <w:p w14:paraId="57992478" w14:textId="77777777" w:rsid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}</w:t>
            </w:r>
          </w:p>
        </w:tc>
      </w:tr>
    </w:tbl>
    <w:p w14:paraId="2D7563CA" w14:textId="77777777" w:rsidR="00EC4AE3" w:rsidRDefault="00EC4AE3" w:rsidP="005C3BAE">
      <w:pPr>
        <w:spacing w:after="0"/>
        <w:rPr>
          <w:rFonts w:ascii="Arial" w:hAnsi="Arial"/>
          <w:b/>
          <w:lang w:eastAsia="en-GB"/>
        </w:rPr>
      </w:pPr>
    </w:p>
    <w:p w14:paraId="13D89137" w14:textId="77777777" w:rsidR="00EC4AE3" w:rsidRDefault="00EC4AE3" w:rsidP="005C3BAE">
      <w:pPr>
        <w:spacing w:after="0"/>
        <w:rPr>
          <w:rFonts w:ascii="Arial" w:hAnsi="Arial"/>
          <w:b/>
          <w:lang w:eastAsia="en-GB"/>
        </w:rPr>
      </w:pPr>
    </w:p>
    <w:p w14:paraId="2CFD71E9" w14:textId="77777777" w:rsidR="005C3BAE" w:rsidRDefault="005C3BAE" w:rsidP="005C3BAE">
      <w:pPr>
        <w:rPr>
          <w:lang w:val="en-US" w:eastAsia="zh-CN"/>
        </w:rPr>
      </w:pPr>
    </w:p>
    <w:p w14:paraId="1207CBF1" w14:textId="77777777" w:rsidR="005C3BAE" w:rsidRDefault="005C3BAE" w:rsidP="005C3BAE">
      <w:pPr>
        <w:rPr>
          <w:lang w:val="en-US" w:eastAsia="zh-CN"/>
        </w:rPr>
      </w:pPr>
    </w:p>
    <w:p w14:paraId="50279D4A" w14:textId="77777777" w:rsidR="005C3BAE" w:rsidRDefault="005C3BAE" w:rsidP="005C3BAE">
      <w:pPr>
        <w:rPr>
          <w:lang w:val="en-US" w:eastAsia="zh-CN"/>
        </w:rPr>
      </w:pPr>
    </w:p>
    <w:p w14:paraId="1AC9F754" w14:textId="77777777" w:rsidR="005C3BAE" w:rsidRDefault="005C3BAE" w:rsidP="005C3BAE">
      <w:pPr>
        <w:rPr>
          <w:lang w:val="en-US" w:eastAsia="zh-CN"/>
        </w:rPr>
      </w:pPr>
    </w:p>
    <w:p w14:paraId="51220404" w14:textId="77777777" w:rsidR="005C3BAE" w:rsidRDefault="005C3BAE" w:rsidP="005C3BAE">
      <w:pPr>
        <w:rPr>
          <w:lang w:val="en-US" w:eastAsia="zh-CN"/>
        </w:rPr>
      </w:pPr>
    </w:p>
    <w:p w14:paraId="2100F7A1" w14:textId="77777777" w:rsidR="005C3BAE" w:rsidRDefault="005C3BAE" w:rsidP="005C3BAE">
      <w:pPr>
        <w:rPr>
          <w:lang w:val="en-US" w:eastAsia="zh-CN"/>
        </w:rPr>
      </w:pPr>
    </w:p>
    <w:p w14:paraId="7AE92AFF" w14:textId="77777777" w:rsidR="000579F6" w:rsidRDefault="000579F6" w:rsidP="005C3BAE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576" w:firstLine="0"/>
      </w:pPr>
    </w:p>
    <w:sectPr w:rsidR="000579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AC758" w14:textId="77777777" w:rsidR="00EB394A" w:rsidRDefault="00EB394A">
      <w:r>
        <w:separator/>
      </w:r>
    </w:p>
  </w:endnote>
  <w:endnote w:type="continuationSeparator" w:id="0">
    <w:p w14:paraId="6A2BC7AC" w14:textId="77777777" w:rsidR="00EB394A" w:rsidRDefault="00EB3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3DB39" w14:textId="77777777" w:rsidR="00EB394A" w:rsidRDefault="00EB394A">
      <w:r>
        <w:separator/>
      </w:r>
    </w:p>
  </w:footnote>
  <w:footnote w:type="continuationSeparator" w:id="0">
    <w:p w14:paraId="506F3495" w14:textId="77777777" w:rsidR="00EB394A" w:rsidRDefault="00EB39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EF22AD7"/>
    <w:multiLevelType w:val="hybridMultilevel"/>
    <w:tmpl w:val="AF3862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2"/>
  </w:num>
  <w:num w:numId="5" w16cid:durableId="1333793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12C15"/>
    <w:rsid w:val="00022E4A"/>
    <w:rsid w:val="000339D8"/>
    <w:rsid w:val="00040BAC"/>
    <w:rsid w:val="00045309"/>
    <w:rsid w:val="000579F6"/>
    <w:rsid w:val="0008307F"/>
    <w:rsid w:val="00095A97"/>
    <w:rsid w:val="0009779D"/>
    <w:rsid w:val="000A461F"/>
    <w:rsid w:val="000A6394"/>
    <w:rsid w:val="000A724E"/>
    <w:rsid w:val="000B302A"/>
    <w:rsid w:val="000B4C2A"/>
    <w:rsid w:val="000B7FED"/>
    <w:rsid w:val="000C038A"/>
    <w:rsid w:val="000C6598"/>
    <w:rsid w:val="000D44B3"/>
    <w:rsid w:val="000D64EB"/>
    <w:rsid w:val="000D7922"/>
    <w:rsid w:val="00110E0E"/>
    <w:rsid w:val="001323D9"/>
    <w:rsid w:val="001438B2"/>
    <w:rsid w:val="00145D43"/>
    <w:rsid w:val="001534C7"/>
    <w:rsid w:val="00177A0C"/>
    <w:rsid w:val="00185D73"/>
    <w:rsid w:val="00192C46"/>
    <w:rsid w:val="001A08B3"/>
    <w:rsid w:val="001A7B60"/>
    <w:rsid w:val="001B3F7C"/>
    <w:rsid w:val="001B52F0"/>
    <w:rsid w:val="001B7A65"/>
    <w:rsid w:val="001D6204"/>
    <w:rsid w:val="001E0548"/>
    <w:rsid w:val="001E41F3"/>
    <w:rsid w:val="001E790C"/>
    <w:rsid w:val="001F215C"/>
    <w:rsid w:val="001F45B8"/>
    <w:rsid w:val="002230B9"/>
    <w:rsid w:val="00226281"/>
    <w:rsid w:val="00227518"/>
    <w:rsid w:val="0024706E"/>
    <w:rsid w:val="0026004D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A14A3"/>
    <w:rsid w:val="002A281A"/>
    <w:rsid w:val="002A388C"/>
    <w:rsid w:val="002A7662"/>
    <w:rsid w:val="002B5741"/>
    <w:rsid w:val="002C17AA"/>
    <w:rsid w:val="002C4BB1"/>
    <w:rsid w:val="002E472E"/>
    <w:rsid w:val="00300A0F"/>
    <w:rsid w:val="00300A5B"/>
    <w:rsid w:val="00305409"/>
    <w:rsid w:val="00314C5F"/>
    <w:rsid w:val="003609EF"/>
    <w:rsid w:val="0036231A"/>
    <w:rsid w:val="00363423"/>
    <w:rsid w:val="00370A1A"/>
    <w:rsid w:val="00374096"/>
    <w:rsid w:val="00374415"/>
    <w:rsid w:val="00374DD4"/>
    <w:rsid w:val="00385FBA"/>
    <w:rsid w:val="00392E62"/>
    <w:rsid w:val="00392EC6"/>
    <w:rsid w:val="003E1A36"/>
    <w:rsid w:val="003E3B97"/>
    <w:rsid w:val="003E3BEE"/>
    <w:rsid w:val="00410371"/>
    <w:rsid w:val="004242F1"/>
    <w:rsid w:val="00424CD9"/>
    <w:rsid w:val="00441797"/>
    <w:rsid w:val="0044768E"/>
    <w:rsid w:val="00456520"/>
    <w:rsid w:val="00464805"/>
    <w:rsid w:val="004720C0"/>
    <w:rsid w:val="00482A72"/>
    <w:rsid w:val="00497D1B"/>
    <w:rsid w:val="00497DD7"/>
    <w:rsid w:val="004A56B1"/>
    <w:rsid w:val="004B75B7"/>
    <w:rsid w:val="004C07BC"/>
    <w:rsid w:val="004C63DD"/>
    <w:rsid w:val="004D2284"/>
    <w:rsid w:val="005141D9"/>
    <w:rsid w:val="0051580D"/>
    <w:rsid w:val="0053343B"/>
    <w:rsid w:val="0054225B"/>
    <w:rsid w:val="00547111"/>
    <w:rsid w:val="00550F54"/>
    <w:rsid w:val="00560950"/>
    <w:rsid w:val="00563934"/>
    <w:rsid w:val="005651BA"/>
    <w:rsid w:val="00574F78"/>
    <w:rsid w:val="005767EB"/>
    <w:rsid w:val="00577E0E"/>
    <w:rsid w:val="005907E2"/>
    <w:rsid w:val="00592D74"/>
    <w:rsid w:val="005A5A9C"/>
    <w:rsid w:val="005C3BAE"/>
    <w:rsid w:val="005E2C44"/>
    <w:rsid w:val="00621188"/>
    <w:rsid w:val="006257ED"/>
    <w:rsid w:val="0063325D"/>
    <w:rsid w:val="00642C17"/>
    <w:rsid w:val="00647B85"/>
    <w:rsid w:val="00650E43"/>
    <w:rsid w:val="00653DE4"/>
    <w:rsid w:val="00663D89"/>
    <w:rsid w:val="00665C47"/>
    <w:rsid w:val="00667140"/>
    <w:rsid w:val="00667429"/>
    <w:rsid w:val="00670255"/>
    <w:rsid w:val="00672CBB"/>
    <w:rsid w:val="00695808"/>
    <w:rsid w:val="00696E59"/>
    <w:rsid w:val="006B3C66"/>
    <w:rsid w:val="006B46FB"/>
    <w:rsid w:val="006B6F80"/>
    <w:rsid w:val="006C5486"/>
    <w:rsid w:val="006E21FB"/>
    <w:rsid w:val="006F1B18"/>
    <w:rsid w:val="006F4AD0"/>
    <w:rsid w:val="007323B0"/>
    <w:rsid w:val="00732F5A"/>
    <w:rsid w:val="00745C21"/>
    <w:rsid w:val="0076150F"/>
    <w:rsid w:val="00771F32"/>
    <w:rsid w:val="00776756"/>
    <w:rsid w:val="00785AFF"/>
    <w:rsid w:val="00792342"/>
    <w:rsid w:val="007977A8"/>
    <w:rsid w:val="007B512A"/>
    <w:rsid w:val="007C0455"/>
    <w:rsid w:val="007C09AD"/>
    <w:rsid w:val="007C2097"/>
    <w:rsid w:val="007C24E2"/>
    <w:rsid w:val="007D6A07"/>
    <w:rsid w:val="007F28D4"/>
    <w:rsid w:val="007F7259"/>
    <w:rsid w:val="007F7B3D"/>
    <w:rsid w:val="00800809"/>
    <w:rsid w:val="008040A8"/>
    <w:rsid w:val="00807EA0"/>
    <w:rsid w:val="00814E98"/>
    <w:rsid w:val="008279FA"/>
    <w:rsid w:val="00841F7F"/>
    <w:rsid w:val="008626E7"/>
    <w:rsid w:val="00870EE7"/>
    <w:rsid w:val="008712E1"/>
    <w:rsid w:val="00873374"/>
    <w:rsid w:val="0088068E"/>
    <w:rsid w:val="008863B9"/>
    <w:rsid w:val="008A0AAC"/>
    <w:rsid w:val="008A45A6"/>
    <w:rsid w:val="008C166F"/>
    <w:rsid w:val="008D3CCC"/>
    <w:rsid w:val="008D4170"/>
    <w:rsid w:val="008F3789"/>
    <w:rsid w:val="008F686C"/>
    <w:rsid w:val="0090101C"/>
    <w:rsid w:val="0091207D"/>
    <w:rsid w:val="00913DD6"/>
    <w:rsid w:val="009148DE"/>
    <w:rsid w:val="00916574"/>
    <w:rsid w:val="00924C3E"/>
    <w:rsid w:val="00927946"/>
    <w:rsid w:val="00941E30"/>
    <w:rsid w:val="00944EAA"/>
    <w:rsid w:val="00973773"/>
    <w:rsid w:val="00975727"/>
    <w:rsid w:val="009777D9"/>
    <w:rsid w:val="0098422A"/>
    <w:rsid w:val="00991B88"/>
    <w:rsid w:val="0099464A"/>
    <w:rsid w:val="009A5753"/>
    <w:rsid w:val="009A579D"/>
    <w:rsid w:val="009B13F9"/>
    <w:rsid w:val="009C5B9C"/>
    <w:rsid w:val="009D53BE"/>
    <w:rsid w:val="009E3297"/>
    <w:rsid w:val="009E4B4C"/>
    <w:rsid w:val="009F4828"/>
    <w:rsid w:val="009F562A"/>
    <w:rsid w:val="009F734F"/>
    <w:rsid w:val="00A0564D"/>
    <w:rsid w:val="00A246B6"/>
    <w:rsid w:val="00A308F0"/>
    <w:rsid w:val="00A34D2E"/>
    <w:rsid w:val="00A47E70"/>
    <w:rsid w:val="00A50CF0"/>
    <w:rsid w:val="00A521EC"/>
    <w:rsid w:val="00A63A85"/>
    <w:rsid w:val="00A7071B"/>
    <w:rsid w:val="00A71099"/>
    <w:rsid w:val="00A7671C"/>
    <w:rsid w:val="00A9176F"/>
    <w:rsid w:val="00AA2CBC"/>
    <w:rsid w:val="00AB66B1"/>
    <w:rsid w:val="00AC2713"/>
    <w:rsid w:val="00AC5820"/>
    <w:rsid w:val="00AD1CD8"/>
    <w:rsid w:val="00AF01A9"/>
    <w:rsid w:val="00B0233C"/>
    <w:rsid w:val="00B03E98"/>
    <w:rsid w:val="00B05011"/>
    <w:rsid w:val="00B12DDE"/>
    <w:rsid w:val="00B258BB"/>
    <w:rsid w:val="00B36D49"/>
    <w:rsid w:val="00B37FA6"/>
    <w:rsid w:val="00B56630"/>
    <w:rsid w:val="00B61F5A"/>
    <w:rsid w:val="00B65467"/>
    <w:rsid w:val="00B67B97"/>
    <w:rsid w:val="00B87461"/>
    <w:rsid w:val="00B968C8"/>
    <w:rsid w:val="00BA2388"/>
    <w:rsid w:val="00BA3EC5"/>
    <w:rsid w:val="00BA51D9"/>
    <w:rsid w:val="00BB5DFC"/>
    <w:rsid w:val="00BD1967"/>
    <w:rsid w:val="00BD279D"/>
    <w:rsid w:val="00BD6BB8"/>
    <w:rsid w:val="00C03551"/>
    <w:rsid w:val="00C056E5"/>
    <w:rsid w:val="00C11ECC"/>
    <w:rsid w:val="00C240CC"/>
    <w:rsid w:val="00C317E5"/>
    <w:rsid w:val="00C41AF7"/>
    <w:rsid w:val="00C66BA2"/>
    <w:rsid w:val="00C82D50"/>
    <w:rsid w:val="00C86234"/>
    <w:rsid w:val="00C86A18"/>
    <w:rsid w:val="00C870F6"/>
    <w:rsid w:val="00C87A22"/>
    <w:rsid w:val="00C92A5D"/>
    <w:rsid w:val="00C95985"/>
    <w:rsid w:val="00C95A97"/>
    <w:rsid w:val="00CA2787"/>
    <w:rsid w:val="00CB2D5A"/>
    <w:rsid w:val="00CC5026"/>
    <w:rsid w:val="00CC68D0"/>
    <w:rsid w:val="00CD39A8"/>
    <w:rsid w:val="00CE6FBF"/>
    <w:rsid w:val="00CE79B5"/>
    <w:rsid w:val="00D00148"/>
    <w:rsid w:val="00D03F9A"/>
    <w:rsid w:val="00D06D51"/>
    <w:rsid w:val="00D14405"/>
    <w:rsid w:val="00D24991"/>
    <w:rsid w:val="00D31026"/>
    <w:rsid w:val="00D35695"/>
    <w:rsid w:val="00D373BD"/>
    <w:rsid w:val="00D50255"/>
    <w:rsid w:val="00D66520"/>
    <w:rsid w:val="00D84AE9"/>
    <w:rsid w:val="00DA0DBE"/>
    <w:rsid w:val="00DA1FC7"/>
    <w:rsid w:val="00DB2C64"/>
    <w:rsid w:val="00DB3990"/>
    <w:rsid w:val="00DB3B9F"/>
    <w:rsid w:val="00DD34E0"/>
    <w:rsid w:val="00DD4D0C"/>
    <w:rsid w:val="00DE12D9"/>
    <w:rsid w:val="00DE34CF"/>
    <w:rsid w:val="00DE7864"/>
    <w:rsid w:val="00E02E82"/>
    <w:rsid w:val="00E13F3D"/>
    <w:rsid w:val="00E250C9"/>
    <w:rsid w:val="00E34898"/>
    <w:rsid w:val="00E35060"/>
    <w:rsid w:val="00E50DF1"/>
    <w:rsid w:val="00E53BB2"/>
    <w:rsid w:val="00E9177E"/>
    <w:rsid w:val="00E962A8"/>
    <w:rsid w:val="00EA4D9F"/>
    <w:rsid w:val="00EA51E8"/>
    <w:rsid w:val="00EB09B7"/>
    <w:rsid w:val="00EB394A"/>
    <w:rsid w:val="00EC4AE3"/>
    <w:rsid w:val="00EC6DB7"/>
    <w:rsid w:val="00EE7D7C"/>
    <w:rsid w:val="00F02F66"/>
    <w:rsid w:val="00F25D98"/>
    <w:rsid w:val="00F2700A"/>
    <w:rsid w:val="00F300FB"/>
    <w:rsid w:val="00F7391B"/>
    <w:rsid w:val="00F8417E"/>
    <w:rsid w:val="00FA0AC9"/>
    <w:rsid w:val="00FB0699"/>
    <w:rsid w:val="00FB2005"/>
    <w:rsid w:val="00FB6386"/>
    <w:rsid w:val="00FC7A00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458</TotalTime>
  <Pages>9</Pages>
  <Words>3077</Words>
  <Characters>17541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203</cp:revision>
  <cp:lastPrinted>1900-01-01T00:00:00Z</cp:lastPrinted>
  <dcterms:created xsi:type="dcterms:W3CDTF">2022-12-12T09:24:00Z</dcterms:created>
  <dcterms:modified xsi:type="dcterms:W3CDTF">2023-08-16T16:34:00Z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