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F54" w:rsidRDefault="00A65F54" w:rsidP="00A6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R5s230519</w:t>
      </w:r>
      <w:r>
        <w:rPr>
          <w:b/>
          <w:i/>
          <w:noProof/>
          <w:sz w:val="28"/>
        </w:rPr>
        <w:fldChar w:fldCharType="end"/>
      </w:r>
    </w:p>
    <w:p w:rsidR="00A65F54" w:rsidRDefault="00A65F54" w:rsidP="00A65F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5F54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5F5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5F5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142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65F54" w:rsidRPr="00410371" w:rsidRDefault="00A65F54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5F54" w:rsidRPr="00410371" w:rsidRDefault="00A65F54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65F54" w:rsidRDefault="00A65F54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5F54" w:rsidRPr="00410371" w:rsidRDefault="00A65F54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65F54" w:rsidRDefault="00A65F54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5F54" w:rsidRPr="00410371" w:rsidRDefault="00A65F54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5F54" w:rsidRPr="00F25D98" w:rsidRDefault="00A65F54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5F54" w:rsidTr="009E36D9">
        <w:tc>
          <w:tcPr>
            <w:tcW w:w="9641" w:type="dxa"/>
            <w:gridSpan w:val="9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65F54" w:rsidRDefault="00A65F54" w:rsidP="00A6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5F54" w:rsidTr="009E36D9">
        <w:tc>
          <w:tcPr>
            <w:tcW w:w="2835" w:type="dxa"/>
          </w:tcPr>
          <w:p w:rsidR="00A65F54" w:rsidRDefault="00A65F54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5F54" w:rsidRDefault="00A65F54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65F54" w:rsidRDefault="00A65F54" w:rsidP="00A6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5F54" w:rsidTr="009E36D9">
        <w:tc>
          <w:tcPr>
            <w:tcW w:w="9640" w:type="dxa"/>
            <w:gridSpan w:val="11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f_NR_GetFrequencyMFBI_f1tof4 (for RedCap)</w:t>
            </w:r>
            <w:r>
              <w:fldChar w:fldCharType="end"/>
            </w: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65F54" w:rsidRDefault="00A65F54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2023-07-02</w:t>
            </w:r>
            <w:r>
              <w:rPr>
                <w:noProof/>
              </w:rPr>
              <w:fldChar w:fldCharType="end"/>
            </w: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5F54" w:rsidRDefault="00A65F54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5F54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5F54" w:rsidRDefault="00A65F54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65F54" w:rsidRDefault="00A65F54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5F54" w:rsidRPr="007C2097" w:rsidRDefault="00A65F54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5F54" w:rsidTr="009E36D9">
        <w:tc>
          <w:tcPr>
            <w:tcW w:w="1843" w:type="dxa"/>
          </w:tcPr>
          <w:p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A65F54" w:rsidTr="009E36D9">
        <w:tc>
          <w:tcPr>
            <w:tcW w:w="2694" w:type="dxa"/>
            <w:gridSpan w:val="2"/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Pr="00D268E5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t>6.1.2.23.NR5GC</w:t>
            </w: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5F54" w:rsidRDefault="00A65F54" w:rsidP="00A65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5F54" w:rsidRDefault="00A65F54" w:rsidP="00A65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5F54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5F54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5F54" w:rsidRDefault="00A65F54" w:rsidP="00A65F54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5F54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5F54" w:rsidRPr="008863B9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5F54" w:rsidRPr="008863B9" w:rsidRDefault="00A65F54" w:rsidP="00A65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5F5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5F54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917590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93567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935673" w:rsidRPr="009A4F27">
        <w:rPr>
          <w:rFonts w:ascii="Arial" w:hAnsi="Arial" w:cs="Arial"/>
          <w:iCs/>
        </w:rPr>
        <w:t>Table of Contents</w:t>
      </w:r>
      <w:r w:rsidR="00935673">
        <w:tab/>
      </w:r>
      <w:r w:rsidR="00935673">
        <w:fldChar w:fldCharType="begin"/>
      </w:r>
      <w:r w:rsidR="00935673">
        <w:instrText xml:space="preserve"> PAGEREF _Toc139175904 \h </w:instrText>
      </w:r>
      <w:r w:rsidR="00935673">
        <w:fldChar w:fldCharType="separate"/>
      </w:r>
      <w:r w:rsidR="00935673">
        <w:t>2</w:t>
      </w:r>
      <w:r w:rsidR="00935673">
        <w:fldChar w:fldCharType="end"/>
      </w:r>
    </w:p>
    <w:p w:rsidR="00935673" w:rsidRDefault="0093567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4F2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4F2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_Toc139175905 \h </w:instrText>
      </w:r>
      <w:r>
        <w:fldChar w:fldCharType="separate"/>
      </w:r>
      <w:r>
        <w:t>3</w:t>
      </w:r>
      <w:r>
        <w:fldChar w:fldCharType="end"/>
      </w:r>
    </w:p>
    <w:p w:rsidR="00935673" w:rsidRDefault="0093567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4F2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4F2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_Toc139175906 \h </w:instrText>
      </w:r>
      <w:r>
        <w:fldChar w:fldCharType="separate"/>
      </w:r>
      <w:r>
        <w:t>4</w:t>
      </w:r>
      <w:r>
        <w:fldChar w:fldCharType="end"/>
      </w:r>
    </w:p>
    <w:p w:rsidR="00935673" w:rsidRDefault="0093567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4F2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4F27">
        <w:rPr>
          <w:rFonts w:cs="Arial"/>
          <w:b/>
          <w:color w:val="000000"/>
          <w:lang w:eastAsia="en-GB"/>
        </w:rPr>
        <w:t>Function f_NR_GetFrequencyMFBI_f1tof4</w:t>
      </w:r>
      <w:r>
        <w:tab/>
      </w:r>
      <w:r>
        <w:fldChar w:fldCharType="begin"/>
      </w:r>
      <w:r>
        <w:instrText xml:space="preserve"> PAGEREF _Toc139175907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9175905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iwd-TTCN3-B2022-09_D23wk2</w:t>
      </w:r>
      <w:r w:rsidR="00B5125B">
        <w:rPr>
          <w:rFonts w:cs="Arial"/>
          <w:sz w:val="24"/>
          <w:lang w:eastAsia="ja-JP"/>
        </w:rPr>
        <w:t>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3917590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39175907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E7B7A" w:rsidRPr="005E7B7A">
        <w:rPr>
          <w:rFonts w:cs="Arial"/>
          <w:b/>
          <w:color w:val="000000"/>
          <w:lang w:eastAsia="en-GB"/>
        </w:rPr>
        <w:t>f_NR_GetFrequencyMFBI_f1tof4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5E7B7A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5E7B7A">
              <w:rPr>
                <w:noProof/>
              </w:rPr>
              <w:t>f_NR_GetFrequencyMFBI_f1tof4</w:t>
            </w:r>
          </w:p>
        </w:tc>
      </w:tr>
      <w:tr w:rsidR="00F84478" w:rsidRPr="00D268E5" w:rsidTr="00A55B0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B0A" w:rsidRPr="00092B08" w:rsidRDefault="00A55B0A" w:rsidP="00A55B0A">
            <w:pPr>
              <w:pStyle w:val="CRCoverPage"/>
              <w:spacing w:after="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5E7B7A" w:rsidRPr="00D268E5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B7A" w:rsidRPr="005E2E04" w:rsidRDefault="005E7B7A" w:rsidP="005E7B7A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7A" w:rsidRPr="00092B08" w:rsidRDefault="00A55B0A" w:rsidP="005E7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</w:t>
            </w:r>
            <w:r w:rsidR="005E7B7A" w:rsidRPr="005E7B7A">
              <w:rPr>
                <w:noProof/>
              </w:rPr>
              <w:t xml:space="preserve">est frequencies for MFBI signalling </w:t>
            </w:r>
            <w:r w:rsidR="005E7B7A">
              <w:rPr>
                <w:noProof/>
              </w:rPr>
              <w:t>of RedCap</w:t>
            </w:r>
            <w:r w:rsidR="00453D31">
              <w:rPr>
                <w:noProof/>
              </w:rPr>
              <w:t xml:space="preserve"> according the 38508 </w:t>
            </w:r>
            <w:r w:rsidR="00453D31"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F84478" w:rsidRPr="001D039E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5E7B7A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..\Common\</w:t>
            </w:r>
            <w:proofErr w:type="spellStart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NR_CommonFrequency</w:t>
            </w:r>
            <w:proofErr w:type="spellEnd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\</w:t>
            </w:r>
            <w:proofErr w:type="spellStart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NR_FrequencyInit_MFBI.ttcn</w:t>
            </w:r>
            <w:proofErr w:type="spellEnd"/>
          </w:p>
        </w:tc>
      </w:tr>
      <w:tr w:rsidR="00F84478" w:rsidRPr="00D268E5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31" w:rsidRPr="00B5125B" w:rsidRDefault="008E3F99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f_NR_GetFrequencyMFBI_f1tof4 </w:t>
            </w:r>
            <w:proofErr w:type="gram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proofErr w:type="gram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= cs_NR_Frequencyf1tof4_Dummy;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….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case( 77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FreqOverlappingBandIndicatorNR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case( 78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sic R5-201022, R5s200826 sic@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( 620352 , 77 , 620058 , 0 , kHz30 , 273 ), 100 , kHz30 , 6 , 2 , 4 , 0 , 2 );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0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( 633696 , 77 , 630942 , 102 , kHz30 , 273 ), 100 , kHz30 , 18 , 2 , 208 , 0 , 2 );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102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( 647040 , 77 , 634628 , 504 , kHz30 , 273 ), 100 , kHz30 , 4 , 3 , 1014 , 0 , 3 );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504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else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……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v_NR_Frequencyf1tof4;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84478" w:rsidRPr="00453D31" w:rsidRDefault="00F84478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31" w:rsidRPr="00B5125B" w:rsidRDefault="008E3F99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f_NR_GetFrequencyMFBI_f1tof4 </w:t>
            </w:r>
            <w:proofErr w:type="gram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proofErr w:type="gram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= cs_NR_Frequencyf1tof4_Dummy;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….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case( 77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FreqOverlappingBandIndicatorNR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case( 78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pc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_supportOfRedCap_r17 ){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( 620352 , 77 , 620056 , 0 , kHz30 , 51 ), 20, kHz30 , 8 , 2 , 4 , 0 , 2 );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0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( 636384 , 77 , 633606 , 102 , kHz30 , 51 ), 20, kHz30 , 18 , 3 , 210 , 0 , 3 );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102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( 652320 , 77 , 639958 , 504 , kHz30 , 51 ), 20 , kHz30 , 2 , 1 , 1010 , 0 , 1 );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504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{//@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sic R5-201022, R5s200826 sic@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( 620352 , 77 , 620058 , 0 , kHz30 , 273 ), 100 , kHz30 , 6 , 2 , 4 , 0 , 2 );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0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( 633696 , 77 , 630942 , 102 , kHz30 , 273 ), 100 , kHz30 , 18 , 2 , 208 , 0 , 2 );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102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v_NR_Frequencyf1tof4.FrequencyInfoDL_f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( 647040 , 77 , 634628 , 504 , kHz30 , 273 ), 100 , kHz30 , 4 , 3 , 1014 , 0 , 3 );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504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else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……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</w:t>
            </w:r>
            <w:proofErr w:type="gram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v_NR_Frequencyf1tof4;</w:t>
            </w:r>
          </w:p>
          <w:p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84478" w:rsidRPr="00D624CC" w:rsidRDefault="00F84478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5FF" w:rsidRDefault="00DF25FF">
      <w:r>
        <w:separator/>
      </w:r>
    </w:p>
  </w:endnote>
  <w:endnote w:type="continuationSeparator" w:id="0">
    <w:p w:rsidR="00DF25FF" w:rsidRDefault="00DF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F54" w:rsidRDefault="00A65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F54" w:rsidRDefault="00A65F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F54" w:rsidRDefault="00A65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5FF" w:rsidRDefault="00DF25FF">
      <w:r>
        <w:separator/>
      </w:r>
    </w:p>
  </w:footnote>
  <w:footnote w:type="continuationSeparator" w:id="0">
    <w:p w:rsidR="00DF25FF" w:rsidRDefault="00DF2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3F6C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110A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3D3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E7B7A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20A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5790A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673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5B0A"/>
    <w:rsid w:val="00A56E40"/>
    <w:rsid w:val="00A605F8"/>
    <w:rsid w:val="00A62F21"/>
    <w:rsid w:val="00A639EA"/>
    <w:rsid w:val="00A643AE"/>
    <w:rsid w:val="00A65F54"/>
    <w:rsid w:val="00A66810"/>
    <w:rsid w:val="00A66D35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25B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3DA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25FF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3AEA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1E88E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3D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2EFC6-526A-4D3E-B244-25320486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2023-07-02T06:37:00Z</dcterms:created>
  <dcterms:modified xsi:type="dcterms:W3CDTF">2023-07-02T06:38:00Z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