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R5s230518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4745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function  f_EUTRA_TrackingAreaUpdateFromAnotherRAT_WithoutRRCConneReq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879793" w:rsidR="001E41F3" w:rsidRDefault="00D334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bookmarkStart w:id="1" w:name="_GoBack"/>
            <w:bookmarkEnd w:id="1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2023-06-30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4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334EB" w:rsidRDefault="00D334EB" w:rsidP="00D33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1DA88" w14:textId="77777777" w:rsidR="00D334EB" w:rsidRPr="00CC45F4" w:rsidRDefault="00D334EB" w:rsidP="00D334EB">
            <w:pPr>
              <w:pStyle w:val="CRCoverPage"/>
              <w:spacing w:after="0"/>
              <w:rPr>
                <w:rFonts w:cs="Arial"/>
              </w:rPr>
            </w:pPr>
            <w:r w:rsidRPr="00CC45F4">
              <w:rPr>
                <w:rFonts w:cs="Arial"/>
                <w:lang w:val="en-US"/>
              </w:rPr>
              <w:t xml:space="preserve">According to the current Prose for LTE-GERAN testcase 6.2.2.2, st Step 4 of the expected test sequence, the UE should follow 36.508 Table </w:t>
            </w:r>
            <w:r w:rsidRPr="00CC45F4">
              <w:rPr>
                <w:rFonts w:cs="Arial"/>
              </w:rPr>
              <w:t>6.4.2.7A-2.</w:t>
            </w:r>
          </w:p>
          <w:p w14:paraId="41397364" w14:textId="77777777" w:rsidR="00D334EB" w:rsidRPr="00CC45F4" w:rsidRDefault="00D334EB" w:rsidP="00D334EB">
            <w:pPr>
              <w:pStyle w:val="CRCoverPage"/>
              <w:spacing w:after="0"/>
              <w:rPr>
                <w:rFonts w:cs="Arial"/>
              </w:rPr>
            </w:pPr>
            <w:r w:rsidRPr="00CC45F4">
              <w:rPr>
                <w:rFonts w:cs="Arial"/>
              </w:rPr>
              <w:t>According to 36.508 Table 6.4.2.7A-2, if the device is a Rel-10, it shall follow Steps 6 onwards , which point to 36.508 cl 4.5.2.3-1. This is basically initial registration.</w:t>
            </w:r>
          </w:p>
          <w:p w14:paraId="540C90F4" w14:textId="77777777" w:rsidR="00D334EB" w:rsidRPr="00CC45F4" w:rsidRDefault="00D334EB" w:rsidP="00D334EB">
            <w:pPr>
              <w:pStyle w:val="CRCoverPage"/>
              <w:spacing w:after="0"/>
              <w:rPr>
                <w:rFonts w:cs="Arial"/>
              </w:rPr>
            </w:pPr>
            <w:r w:rsidRPr="00CC45F4">
              <w:rPr>
                <w:rFonts w:cs="Arial"/>
              </w:rPr>
              <w:t xml:space="preserve">Such a device (Rel-10) will also perform IMS Registration again. In order to handle this, the Routing table </w:t>
            </w:r>
            <w:r>
              <w:rPr>
                <w:rFonts w:cs="Arial"/>
              </w:rPr>
              <w:t xml:space="preserve">and IP routing </w:t>
            </w:r>
            <w:r w:rsidRPr="00CC45F4">
              <w:rPr>
                <w:rFonts w:cs="Arial"/>
              </w:rPr>
              <w:t>needs to be reset, which is not being done in current TTCN implementation.</w:t>
            </w:r>
          </w:p>
          <w:p w14:paraId="0121C161" w14:textId="77777777" w:rsidR="00D334EB" w:rsidRPr="00CC45F4" w:rsidRDefault="00D334EB" w:rsidP="00D334EB">
            <w:pPr>
              <w:pStyle w:val="CRCoverPage"/>
              <w:spacing w:after="0"/>
              <w:rPr>
                <w:rFonts w:cs="Arial"/>
              </w:rPr>
            </w:pPr>
          </w:p>
          <w:p w14:paraId="708AA7DE" w14:textId="07044676" w:rsidR="00D334EB" w:rsidRDefault="00D334EB" w:rsidP="00D334EB">
            <w:pPr>
              <w:pStyle w:val="CRCoverPage"/>
              <w:spacing w:after="0"/>
              <w:ind w:left="100"/>
              <w:rPr>
                <w:noProof/>
              </w:rPr>
            </w:pPr>
            <w:r w:rsidRPr="00CC45F4">
              <w:rPr>
                <w:rFonts w:cs="Arial"/>
              </w:rPr>
              <w:t>This needs to be handled.</w:t>
            </w:r>
          </w:p>
        </w:tc>
      </w:tr>
      <w:tr w:rsidR="00D334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334EB" w:rsidRDefault="00D334EB" w:rsidP="00D33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334EB" w:rsidRDefault="00D334EB" w:rsidP="00D33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4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334EB" w:rsidRDefault="00D334EB" w:rsidP="00D33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0FD464" w14:textId="77777777" w:rsidR="00D334EB" w:rsidRPr="00CC45F4" w:rsidRDefault="00D334EB" w:rsidP="00D334E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CC45F4">
              <w:rPr>
                <w:rFonts w:cs="Arial"/>
                <w:noProof/>
                <w:lang w:val="en-SG"/>
              </w:rPr>
              <w:t xml:space="preserve">Called function f_TC_6_2_2_2_EUTRA </w:t>
            </w:r>
            <w:r w:rsidRPr="00CC45F4">
              <w:rPr>
                <w:rFonts w:cs="Arial"/>
                <w:noProof/>
                <w:lang w:val="en-SG"/>
              </w:rPr>
              <w:sym w:font="Wingdings" w:char="F0E0"/>
            </w:r>
            <w:r w:rsidRPr="00CC45F4">
              <w:rPr>
                <w:rFonts w:cs="Arial"/>
                <w:noProof/>
                <w:lang w:val="en-SG"/>
              </w:rPr>
              <w:t xml:space="preserve">f_EUTRA_IdleMode_TAU_UponMobility_FromOtherRAT </w:t>
            </w:r>
            <w:r w:rsidRPr="00CC45F4">
              <w:rPr>
                <w:rFonts w:cs="Arial"/>
                <w:noProof/>
                <w:lang w:val="en-SG"/>
              </w:rPr>
              <w:sym w:font="Wingdings" w:char="F0E0"/>
            </w:r>
            <w:r w:rsidRPr="00CC45F4">
              <w:rPr>
                <w:rFonts w:cs="Arial"/>
                <w:noProof/>
                <w:lang w:val="en-SG"/>
              </w:rPr>
              <w:t xml:space="preserve">f_EUTRA_508CheckCampOnNewEutraCellUponMobilityFromAnotherRAT </w:t>
            </w:r>
            <w:r w:rsidRPr="00CC45F4">
              <w:rPr>
                <w:rFonts w:cs="Arial"/>
                <w:noProof/>
                <w:lang w:val="en-SG"/>
              </w:rPr>
              <w:sym w:font="Wingdings" w:char="F0E0"/>
            </w:r>
            <w:r w:rsidRPr="00CC45F4">
              <w:rPr>
                <w:rFonts w:cs="Arial"/>
                <w:noProof/>
                <w:lang w:val="en-SG"/>
              </w:rPr>
              <w:t xml:space="preserve">f_EUTRA_TrackingAreaUpdateFromAnotherRAT </w:t>
            </w:r>
            <w:r w:rsidRPr="00CC45F4">
              <w:rPr>
                <w:rFonts w:cs="Arial"/>
                <w:noProof/>
                <w:lang w:val="en-SG"/>
              </w:rPr>
              <w:sym w:font="Wingdings" w:char="F0E0"/>
            </w:r>
            <w:r w:rsidRPr="00CC45F4">
              <w:rPr>
                <w:rFonts w:cs="Arial"/>
                <w:noProof/>
                <w:lang w:val="en-SG"/>
              </w:rPr>
              <w:t xml:space="preserve"> f_EUTRA_TrackingAreaUpdateFromAnotherRAT_WithoutRRCConneReq </w:t>
            </w:r>
            <w:r w:rsidRPr="00CC45F4">
              <w:rPr>
                <w:rFonts w:cs="Arial"/>
                <w:noProof/>
                <w:lang w:val="en-SG"/>
              </w:rPr>
              <w:sym w:font="Wingdings" w:char="F0E0"/>
            </w:r>
            <w:r w:rsidRPr="00CC45F4">
              <w:rPr>
                <w:rFonts w:cs="Arial"/>
                <w:noProof/>
                <w:lang w:val="en-SG"/>
              </w:rPr>
              <w:t xml:space="preserve"> f_IP_Routing_ChangeToRawmode(IP);</w:t>
            </w:r>
          </w:p>
          <w:p w14:paraId="5C53D628" w14:textId="77777777" w:rsidR="00D334EB" w:rsidRPr="00CC45F4" w:rsidRDefault="00D334EB" w:rsidP="00D334E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31C656EC" w14:textId="174BAC2D" w:rsidR="00D334EB" w:rsidRDefault="00D334EB" w:rsidP="00D334EB">
            <w:pPr>
              <w:pStyle w:val="CRCoverPage"/>
              <w:spacing w:after="0"/>
              <w:ind w:left="100"/>
              <w:rPr>
                <w:noProof/>
              </w:rPr>
            </w:pPr>
            <w:r w:rsidRPr="00CC45F4">
              <w:rPr>
                <w:rFonts w:cs="Arial"/>
                <w:noProof/>
                <w:lang w:val="en-SG"/>
              </w:rPr>
              <w:t>Please see below.</w:t>
            </w:r>
          </w:p>
        </w:tc>
      </w:tr>
      <w:tr w:rsidR="00D334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334EB" w:rsidRDefault="00D334EB" w:rsidP="00D33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334EB" w:rsidRDefault="00D334EB" w:rsidP="00D33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4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334EB" w:rsidRDefault="00D334EB" w:rsidP="00D33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19068D" w:rsidR="00D334EB" w:rsidRDefault="00D334EB" w:rsidP="00D334EB">
            <w:pPr>
              <w:pStyle w:val="CRCoverPage"/>
              <w:spacing w:after="0"/>
              <w:ind w:left="100"/>
              <w:rPr>
                <w:noProof/>
              </w:rPr>
            </w:pPr>
            <w:r w:rsidRPr="00CC45F4">
              <w:rPr>
                <w:rFonts w:cs="Arial"/>
                <w:noProof/>
              </w:rPr>
              <w:t>A conformant UE can fail the testcase</w:t>
            </w:r>
          </w:p>
        </w:tc>
      </w:tr>
      <w:tr w:rsidR="00D334EB" w14:paraId="034AF533" w14:textId="77777777" w:rsidTr="00547111">
        <w:tc>
          <w:tcPr>
            <w:tcW w:w="2694" w:type="dxa"/>
            <w:gridSpan w:val="2"/>
          </w:tcPr>
          <w:p w14:paraId="39D9EB5B" w14:textId="77777777" w:rsidR="00D334EB" w:rsidRDefault="00D334EB" w:rsidP="00D33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334EB" w:rsidRDefault="00D334EB" w:rsidP="00D33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4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334EB" w:rsidRDefault="00D334EB" w:rsidP="00D33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93AEC6" w:rsidR="00D334EB" w:rsidRDefault="00D334EB" w:rsidP="00D33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</w:t>
            </w:r>
          </w:p>
        </w:tc>
      </w:tr>
      <w:tr w:rsidR="00D334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334EB" w:rsidRDefault="00D334EB" w:rsidP="00D33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334EB" w:rsidRDefault="00D334EB" w:rsidP="00D33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4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334EB" w:rsidRDefault="00D334EB" w:rsidP="00D33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334EB" w:rsidRDefault="00D334EB" w:rsidP="00D33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334EB" w:rsidRDefault="00D334EB" w:rsidP="00D33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334EB" w:rsidRDefault="00D334EB" w:rsidP="00D334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334EB" w:rsidRDefault="00D334EB" w:rsidP="00D334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34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334EB" w:rsidRDefault="00D334EB" w:rsidP="00D33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334EB" w:rsidRDefault="00D334EB" w:rsidP="00D33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49E9E" w:rsidR="00D334EB" w:rsidRDefault="00D334EB" w:rsidP="00D33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334EB" w:rsidRDefault="00D334EB" w:rsidP="00D334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334EB" w:rsidRDefault="00D334EB" w:rsidP="00D334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34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334EB" w:rsidRDefault="00D334EB" w:rsidP="00D334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334EB" w:rsidRDefault="00D334EB" w:rsidP="00D33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66188D" w:rsidR="00D334EB" w:rsidRDefault="00D334EB" w:rsidP="00D33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334EB" w:rsidRDefault="00D334EB" w:rsidP="00D334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334EB" w:rsidRDefault="00D334EB" w:rsidP="00D334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34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334EB" w:rsidRDefault="00D334EB" w:rsidP="00D334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334EB" w:rsidRDefault="00D334EB" w:rsidP="00D33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C89B15" w:rsidR="00D334EB" w:rsidRDefault="00D334EB" w:rsidP="00D33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334EB" w:rsidRDefault="00D334EB" w:rsidP="00D334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334EB" w:rsidRDefault="00D334EB" w:rsidP="00D334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34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334EB" w:rsidRDefault="00D334EB" w:rsidP="00D334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334EB" w:rsidRDefault="00D334EB" w:rsidP="00D334EB">
            <w:pPr>
              <w:pStyle w:val="CRCoverPage"/>
              <w:spacing w:after="0"/>
              <w:rPr>
                <w:noProof/>
              </w:rPr>
            </w:pPr>
          </w:p>
        </w:tc>
      </w:tr>
      <w:tr w:rsidR="00D334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334EB" w:rsidRDefault="00D334EB" w:rsidP="00D33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2D8E75" w:rsidR="00D334EB" w:rsidRDefault="00D334EB" w:rsidP="00D334EB">
            <w:pPr>
              <w:pStyle w:val="CRCoverPage"/>
              <w:spacing w:after="0"/>
              <w:ind w:left="100"/>
              <w:rPr>
                <w:noProof/>
              </w:rPr>
            </w:pPr>
            <w:r w:rsidRPr="00CC45F4">
              <w:rPr>
                <w:rFonts w:cs="Arial"/>
                <w:color w:val="000000"/>
              </w:rPr>
              <w:t>Testcases 6.2.3.1</w:t>
            </w:r>
            <w:r w:rsidRPr="00CC45F4">
              <w:rPr>
                <w:rFonts w:cs="Arial"/>
                <w:color w:val="000000"/>
                <w:lang w:eastAsia="zh-CN"/>
              </w:rPr>
              <w:t>, 6.2.3.1a, 13.1.7, 13.1.9 and 13.1.10 are also affected because of this issue.</w:t>
            </w:r>
          </w:p>
        </w:tc>
      </w:tr>
      <w:tr w:rsidR="00D334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334EB" w:rsidRPr="008863B9" w:rsidRDefault="00D334EB" w:rsidP="00D33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334EB" w:rsidRPr="008863B9" w:rsidRDefault="00D334EB" w:rsidP="00D334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34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334EB" w:rsidRDefault="00D334EB" w:rsidP="00D33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334EB" w:rsidRDefault="00D334EB" w:rsidP="00D334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2F412B" w14:textId="77777777" w:rsidR="00D334EB" w:rsidRPr="00D83A7A" w:rsidRDefault="00D334EB" w:rsidP="00D334EB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OLE_LINK10"/>
      <w:bookmarkStart w:id="3" w:name="OLE_LINK11"/>
      <w:bookmarkStart w:id="4" w:name="OLE_LINK12"/>
      <w:bookmarkStart w:id="5" w:name="OLE_LINK13"/>
      <w:bookmarkStart w:id="6" w:name="_Toc13902943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6"/>
    </w:p>
    <w:p w14:paraId="0D4F96C6" w14:textId="2FD159B6" w:rsidR="00D334EB" w:rsidRDefault="00D334E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7F476E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_Toc139029436 \h </w:instrText>
      </w:r>
      <w:r>
        <w:fldChar w:fldCharType="separate"/>
      </w:r>
      <w:r>
        <w:t>2</w:t>
      </w:r>
      <w:r>
        <w:fldChar w:fldCharType="end"/>
      </w:r>
    </w:p>
    <w:p w14:paraId="4157DC0F" w14:textId="6D8B1CFD" w:rsidR="00D334EB" w:rsidRDefault="00D334E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F476E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F476E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_Toc139029437 \h </w:instrText>
      </w:r>
      <w:r>
        <w:fldChar w:fldCharType="separate"/>
      </w:r>
      <w:r>
        <w:t>2</w:t>
      </w:r>
      <w:r>
        <w:fldChar w:fldCharType="end"/>
      </w:r>
    </w:p>
    <w:p w14:paraId="62A1F2C7" w14:textId="68B6FD17" w:rsidR="00D334EB" w:rsidRDefault="00D334E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F476E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F476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_Toc139029438 \h </w:instrText>
      </w:r>
      <w:r>
        <w:fldChar w:fldCharType="separate"/>
      </w:r>
      <w:r>
        <w:t>2</w:t>
      </w:r>
      <w:r>
        <w:fldChar w:fldCharType="end"/>
      </w:r>
    </w:p>
    <w:p w14:paraId="79EBB97F" w14:textId="3DED3B14" w:rsidR="00D334EB" w:rsidRDefault="00D334E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F476E">
        <w:rPr>
          <w:b/>
          <w:bCs/>
        </w:rPr>
        <w:t>2.1</w:t>
      </w:r>
      <w:r>
        <w:t xml:space="preserve"> Change 1</w:t>
      </w:r>
      <w:r>
        <w:tab/>
      </w:r>
      <w:r>
        <w:fldChar w:fldCharType="begin"/>
      </w:r>
      <w:r>
        <w:instrText xml:space="preserve"> PAGEREF _Toc139029439 \h </w:instrText>
      </w:r>
      <w:r>
        <w:fldChar w:fldCharType="separate"/>
      </w:r>
      <w:r>
        <w:t>2</w:t>
      </w:r>
      <w:r>
        <w:fldChar w:fldCharType="end"/>
      </w:r>
    </w:p>
    <w:p w14:paraId="04B121BA" w14:textId="2E0EEAB9" w:rsidR="00D334EB" w:rsidRPr="00D268E5" w:rsidRDefault="00D334EB" w:rsidP="00D334EB">
      <w:pPr>
        <w:pStyle w:val="Heading1"/>
        <w:numPr>
          <w:ilvl w:val="0"/>
          <w:numId w:val="2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r w:rsidRPr="00C81AFC">
        <w:rPr>
          <w:rFonts w:cs="Arial"/>
        </w:rPr>
        <w:t xml:space="preserve"> </w:t>
      </w:r>
      <w:bookmarkStart w:id="7" w:name="_Toc122434485"/>
      <w:bookmarkStart w:id="8" w:name="_Toc136346705"/>
      <w:bookmarkStart w:id="9" w:name="_Toc138407514"/>
      <w:bookmarkStart w:id="10" w:name="_Toc139029437"/>
      <w:r w:rsidRPr="00D268E5">
        <w:rPr>
          <w:rFonts w:cs="Arial"/>
        </w:rPr>
        <w:t>Overview</w:t>
      </w:r>
      <w:bookmarkEnd w:id="7"/>
      <w:bookmarkEnd w:id="8"/>
      <w:bookmarkEnd w:id="9"/>
      <w:bookmarkEnd w:id="10"/>
    </w:p>
    <w:p w14:paraId="1A6781E3" w14:textId="77777777" w:rsidR="00D334EB" w:rsidRPr="008F47B6" w:rsidRDefault="00D334EB" w:rsidP="00D334E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sz w:val="24"/>
          <w:lang w:eastAsia="ja-JP"/>
        </w:rPr>
      </w:pPr>
      <w:r w:rsidRPr="008F47B6">
        <w:rPr>
          <w:sz w:val="24"/>
          <w:lang w:eastAsia="ja-JP"/>
        </w:rPr>
        <w:t>This document lists all the essential changes needed to correct problems in the iwd-TTCN3-B2022-09_D23wk24 related to the title of this CR.</w:t>
      </w:r>
    </w:p>
    <w:p w14:paraId="0FEEA67A" w14:textId="77777777" w:rsidR="00D334EB" w:rsidRPr="008F47B6" w:rsidRDefault="00D334EB" w:rsidP="00D334E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sz w:val="24"/>
          <w:lang w:eastAsia="ja-JP"/>
        </w:rPr>
      </w:pPr>
      <w:r w:rsidRPr="008F47B6">
        <w:rPr>
          <w:sz w:val="24"/>
          <w:lang w:eastAsia="ja-JP"/>
        </w:rPr>
        <w:t>Contact:</w:t>
      </w:r>
      <w:r w:rsidRPr="008F47B6">
        <w:rPr>
          <w:sz w:val="24"/>
          <w:lang w:eastAsia="ja-JP"/>
        </w:rPr>
        <w:tab/>
        <w:t>Parikshit Bhise</w:t>
      </w:r>
    </w:p>
    <w:p w14:paraId="517554F6" w14:textId="77777777" w:rsidR="00D334EB" w:rsidRPr="008F47B6" w:rsidRDefault="00D334EB" w:rsidP="00D334E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sz w:val="24"/>
          <w:lang w:eastAsia="ja-JP"/>
        </w:rPr>
      </w:pPr>
      <w:r w:rsidRPr="008F47B6">
        <w:rPr>
          <w:sz w:val="24"/>
          <w:lang w:eastAsia="ja-JP"/>
        </w:rPr>
        <w:tab/>
      </w:r>
      <w:hyperlink r:id="rId18" w:history="1">
        <w:r w:rsidRPr="008F47B6">
          <w:rPr>
            <w:rStyle w:val="Hyperlink"/>
            <w:sz w:val="24"/>
            <w:lang w:eastAsia="ja-JP"/>
          </w:rPr>
          <w:t>parikshit.bhise@rohde-schwarz.com</w:t>
        </w:r>
      </w:hyperlink>
      <w:r w:rsidRPr="008F47B6">
        <w:rPr>
          <w:sz w:val="24"/>
          <w:lang w:eastAsia="ja-JP"/>
        </w:rPr>
        <w:t xml:space="preserve"> </w:t>
      </w:r>
    </w:p>
    <w:p w14:paraId="1D493584" w14:textId="77777777" w:rsidR="00D334EB" w:rsidRDefault="00D334EB" w:rsidP="00D334EB"/>
    <w:p w14:paraId="1C96BBC2" w14:textId="77777777" w:rsidR="00D334EB" w:rsidRDefault="00D334EB" w:rsidP="00D334E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295288959"/>
      <w:bookmarkStart w:id="12" w:name="_Toc122434488"/>
      <w:bookmarkStart w:id="13" w:name="_Toc139028876"/>
      <w:bookmarkStart w:id="14" w:name="_Toc139029438"/>
      <w:r>
        <w:rPr>
          <w:b/>
        </w:rPr>
        <w:t>Corrections required</w:t>
      </w:r>
      <w:bookmarkEnd w:id="11"/>
      <w:bookmarkEnd w:id="12"/>
      <w:bookmarkEnd w:id="13"/>
      <w:bookmarkEnd w:id="14"/>
    </w:p>
    <w:p w14:paraId="5DADBACC" w14:textId="77777777" w:rsidR="00D334EB" w:rsidRPr="002D00F9" w:rsidRDefault="00D334EB" w:rsidP="00D334EB">
      <w:pPr>
        <w:pStyle w:val="Heading2"/>
      </w:pPr>
      <w:bookmarkStart w:id="15" w:name="_Toc139029439"/>
      <w:bookmarkEnd w:id="2"/>
      <w:bookmarkEnd w:id="3"/>
      <w:bookmarkEnd w:id="4"/>
      <w:bookmarkEnd w:id="5"/>
      <w:r w:rsidRPr="002D00F9">
        <w:rPr>
          <w:b/>
          <w:bCs/>
        </w:rPr>
        <w:t>2.1</w:t>
      </w:r>
      <w:r w:rsidRPr="002D00F9">
        <w:t xml:space="preserve"> Change </w:t>
      </w:r>
      <w:r>
        <w:t>1</w:t>
      </w:r>
      <w:bookmarkEnd w:id="15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D334EB" w:rsidRPr="00B76627" w14:paraId="764CD441" w14:textId="77777777" w:rsidTr="009E36D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FC39" w14:textId="77777777" w:rsidR="00D334EB" w:rsidRPr="00B76627" w:rsidRDefault="00D334EB" w:rsidP="009E36D9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07EE" w14:textId="77777777" w:rsidR="00D334EB" w:rsidRPr="00CC45F4" w:rsidRDefault="00D334EB" w:rsidP="009E36D9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CC45F4">
              <w:rPr>
                <w:rFonts w:ascii="Arial" w:hAnsi="Arial" w:cs="Arial"/>
                <w:color w:val="000000"/>
                <w:shd w:val="clear" w:color="auto" w:fill="FFFFFF"/>
              </w:rPr>
              <w:t>f_EUTRA_TrackingAreaUpdateFromAnotherRAT_WithoutRRCConneReq</w:t>
            </w:r>
          </w:p>
        </w:tc>
      </w:tr>
      <w:tr w:rsidR="00D334EB" w:rsidRPr="00B76627" w14:paraId="35EFB501" w14:textId="77777777" w:rsidTr="009E36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B48D" w14:textId="77777777" w:rsidR="00D334EB" w:rsidRPr="00B76627" w:rsidRDefault="00D334EB" w:rsidP="009E36D9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308" w14:textId="77777777" w:rsidR="00D334EB" w:rsidRPr="00CC45F4" w:rsidRDefault="00D334EB" w:rsidP="009E36D9">
            <w:pPr>
              <w:pStyle w:val="CRCoverPage"/>
              <w:spacing w:after="0"/>
              <w:rPr>
                <w:rFonts w:cs="Arial"/>
              </w:rPr>
            </w:pPr>
            <w:r w:rsidRPr="00CC45F4">
              <w:rPr>
                <w:rFonts w:cs="Arial"/>
                <w:lang w:val="en-US"/>
              </w:rPr>
              <w:t xml:space="preserve">According to the current Prose for LTE-GERAN testcase 6.2.2.2, st Step 4 of the expected test sequence, the UE should follow 36.508 Table </w:t>
            </w:r>
            <w:r w:rsidRPr="00CC45F4">
              <w:rPr>
                <w:rFonts w:cs="Arial"/>
              </w:rPr>
              <w:t>6.4.2.7A-2.</w:t>
            </w:r>
          </w:p>
          <w:p w14:paraId="6CED7C7B" w14:textId="77777777" w:rsidR="00D334EB" w:rsidRPr="00CC45F4" w:rsidRDefault="00D334EB" w:rsidP="009E36D9">
            <w:pPr>
              <w:pStyle w:val="CRCoverPage"/>
              <w:spacing w:after="0"/>
              <w:rPr>
                <w:rFonts w:cs="Arial"/>
              </w:rPr>
            </w:pPr>
            <w:r w:rsidRPr="00CC45F4">
              <w:rPr>
                <w:rFonts w:cs="Arial"/>
              </w:rPr>
              <w:t>According to 36.508 Table 6.4.2.7A-2, if the device is a Rel-10, it shall follow Steps 6 onwards , which point to 36.508 cl 4.5.2.3-1. This is basically initial registration.</w:t>
            </w:r>
          </w:p>
          <w:p w14:paraId="6DCD6BD3" w14:textId="77777777" w:rsidR="00D334EB" w:rsidRPr="00CC45F4" w:rsidRDefault="00D334EB" w:rsidP="009E36D9">
            <w:pPr>
              <w:pStyle w:val="CRCoverPage"/>
              <w:spacing w:after="0"/>
              <w:rPr>
                <w:rFonts w:cs="Arial"/>
              </w:rPr>
            </w:pPr>
            <w:r w:rsidRPr="00CC45F4">
              <w:rPr>
                <w:rFonts w:cs="Arial"/>
              </w:rPr>
              <w:t>Such a device (Rel-10) will also perform IMS Registration again. In order to handle this, the Routing table needs to be reset, which is not being done in current TTCN implementation.</w:t>
            </w:r>
          </w:p>
          <w:p w14:paraId="7CAE6247" w14:textId="77777777" w:rsidR="00D334EB" w:rsidRPr="00CC45F4" w:rsidRDefault="00D334EB" w:rsidP="009E36D9">
            <w:pPr>
              <w:pStyle w:val="CRCoverPage"/>
              <w:spacing w:after="0"/>
              <w:rPr>
                <w:rFonts w:cs="Arial"/>
              </w:rPr>
            </w:pPr>
          </w:p>
          <w:p w14:paraId="48FD3BE6" w14:textId="77777777" w:rsidR="00D334EB" w:rsidRPr="00CC45F4" w:rsidRDefault="00D334EB" w:rsidP="009E36D9">
            <w:pPr>
              <w:spacing w:after="0"/>
              <w:rPr>
                <w:rFonts w:cs="Arial"/>
                <w:lang w:eastAsia="ja-JP"/>
              </w:rPr>
            </w:pPr>
            <w:r w:rsidRPr="00CC45F4">
              <w:rPr>
                <w:rFonts w:ascii="Arial" w:hAnsi="Arial" w:cs="Arial"/>
              </w:rPr>
              <w:t>This needs to be handled.</w:t>
            </w:r>
          </w:p>
        </w:tc>
      </w:tr>
      <w:tr w:rsidR="00D334EB" w:rsidRPr="00B76627" w14:paraId="4A8984BB" w14:textId="77777777" w:rsidTr="009E36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FC805" w14:textId="77777777" w:rsidR="00D334EB" w:rsidRPr="00B76627" w:rsidRDefault="00D334EB" w:rsidP="009E36D9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4DCB" w14:textId="77777777" w:rsidR="00D334EB" w:rsidRPr="00CC45F4" w:rsidRDefault="00D334EB" w:rsidP="009E36D9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CC45F4">
              <w:rPr>
                <w:rFonts w:cs="Arial"/>
                <w:noProof/>
                <w:lang w:val="en-SG"/>
              </w:rPr>
              <w:t xml:space="preserve">Called function f_TC_6_2_2_2_EUTRA </w:t>
            </w:r>
            <w:r w:rsidRPr="00CC45F4">
              <w:rPr>
                <w:rFonts w:cs="Arial"/>
                <w:noProof/>
                <w:lang w:val="en-SG"/>
              </w:rPr>
              <w:sym w:font="Wingdings" w:char="F0E0"/>
            </w:r>
            <w:r w:rsidRPr="00CC45F4">
              <w:rPr>
                <w:rFonts w:cs="Arial"/>
                <w:noProof/>
                <w:lang w:val="en-SG"/>
              </w:rPr>
              <w:t xml:space="preserve">f_EUTRA_IdleMode_TAU_UponMobility_FromOtherRAT </w:t>
            </w:r>
            <w:r w:rsidRPr="00CC45F4">
              <w:rPr>
                <w:rFonts w:cs="Arial"/>
                <w:noProof/>
                <w:lang w:val="en-SG"/>
              </w:rPr>
              <w:sym w:font="Wingdings" w:char="F0E0"/>
            </w:r>
            <w:r w:rsidRPr="00CC45F4">
              <w:rPr>
                <w:rFonts w:cs="Arial"/>
                <w:noProof/>
                <w:lang w:val="en-SG"/>
              </w:rPr>
              <w:t xml:space="preserve">f_EUTRA_508CheckCampOnNewEutraCellUponMobilityFromAnotherRAT </w:t>
            </w:r>
            <w:r w:rsidRPr="00CC45F4">
              <w:rPr>
                <w:rFonts w:cs="Arial"/>
                <w:noProof/>
                <w:lang w:val="en-SG"/>
              </w:rPr>
              <w:sym w:font="Wingdings" w:char="F0E0"/>
            </w:r>
            <w:r w:rsidRPr="00CC45F4">
              <w:rPr>
                <w:rFonts w:cs="Arial"/>
                <w:noProof/>
                <w:lang w:val="en-SG"/>
              </w:rPr>
              <w:t xml:space="preserve">f_EUTRA_TrackingAreaUpdateFromAnotherRAT </w:t>
            </w:r>
            <w:r w:rsidRPr="00CC45F4">
              <w:rPr>
                <w:rFonts w:cs="Arial"/>
                <w:noProof/>
                <w:lang w:val="en-SG"/>
              </w:rPr>
              <w:sym w:font="Wingdings" w:char="F0E0"/>
            </w:r>
            <w:r w:rsidRPr="00CC45F4">
              <w:rPr>
                <w:rFonts w:cs="Arial"/>
                <w:noProof/>
                <w:lang w:val="en-SG"/>
              </w:rPr>
              <w:t xml:space="preserve"> f_EUTRA_TrackingAreaUpdateFromAnotherRAT_WithoutRRCConneReq </w:t>
            </w:r>
            <w:r w:rsidRPr="00CC45F4">
              <w:rPr>
                <w:rFonts w:cs="Arial"/>
                <w:noProof/>
                <w:lang w:val="en-SG"/>
              </w:rPr>
              <w:sym w:font="Wingdings" w:char="F0E0"/>
            </w:r>
            <w:r w:rsidRPr="00CC45F4">
              <w:rPr>
                <w:rFonts w:cs="Arial"/>
                <w:noProof/>
                <w:lang w:val="en-SG"/>
              </w:rPr>
              <w:t xml:space="preserve"> f_IP_Routing_ChangeToRawmode(IP);</w:t>
            </w:r>
          </w:p>
          <w:p w14:paraId="0C1A46C1" w14:textId="77777777" w:rsidR="00D334EB" w:rsidRPr="00CC45F4" w:rsidRDefault="00D334EB" w:rsidP="009E36D9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67192411" w14:textId="77777777" w:rsidR="00D334EB" w:rsidRPr="00846526" w:rsidRDefault="00D334EB" w:rsidP="009E36D9">
            <w:pPr>
              <w:pStyle w:val="CRCoverPage"/>
              <w:spacing w:after="0"/>
              <w:rPr>
                <w:rFonts w:ascii="Cambria Math" w:hAnsi="Cambria Math"/>
              </w:rPr>
            </w:pPr>
            <w:r w:rsidRPr="00CC45F4">
              <w:rPr>
                <w:rFonts w:cs="Arial"/>
                <w:noProof/>
                <w:lang w:val="en-SG"/>
              </w:rPr>
              <w:t>Please see below.</w:t>
            </w:r>
          </w:p>
        </w:tc>
      </w:tr>
      <w:tr w:rsidR="00D334EB" w:rsidRPr="00B76627" w14:paraId="4B1C8AAC" w14:textId="77777777" w:rsidTr="009E36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CAA2" w14:textId="77777777" w:rsidR="00D334EB" w:rsidRPr="00B76627" w:rsidRDefault="00D334EB" w:rsidP="009E36D9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7462" w14:textId="77777777" w:rsidR="00D334EB" w:rsidRPr="00B76627" w:rsidRDefault="00D334EB" w:rsidP="009E36D9">
            <w:pPr>
              <w:spacing w:after="0"/>
              <w:rPr>
                <w:rFonts w:ascii="Arial" w:hAnsi="Arial" w:cs="Arial"/>
                <w:color w:val="000000"/>
              </w:rPr>
            </w:pPr>
            <w:r w:rsidRPr="00CC45F4">
              <w:rPr>
                <w:rFonts w:ascii="Arial" w:hAnsi="Arial" w:cs="Arial"/>
                <w:color w:val="000000"/>
              </w:rPr>
              <w:t>EUTRA_CommonProcedures</w:t>
            </w:r>
            <w:r>
              <w:rPr>
                <w:rFonts w:ascii="Arial" w:hAnsi="Arial" w:cs="Arial"/>
                <w:color w:val="000000"/>
              </w:rPr>
              <w:t>.ttcn</w:t>
            </w:r>
          </w:p>
        </w:tc>
      </w:tr>
    </w:tbl>
    <w:p w14:paraId="2100D5BB" w14:textId="77777777" w:rsidR="00D334EB" w:rsidRDefault="00D334EB" w:rsidP="00D334EB">
      <w:pPr>
        <w:spacing w:after="0"/>
        <w:rPr>
          <w:rFonts w:ascii="Tahoma" w:hAnsi="Tahoma"/>
          <w:b/>
          <w:lang w:eastAsia="en-GB"/>
        </w:rPr>
      </w:pPr>
    </w:p>
    <w:p w14:paraId="38143A54" w14:textId="77777777" w:rsidR="00D334EB" w:rsidRDefault="00D334EB" w:rsidP="00D334EB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334EB" w:rsidRPr="00B76627" w14:paraId="4F054DB9" w14:textId="77777777" w:rsidTr="009E36D9">
        <w:tc>
          <w:tcPr>
            <w:tcW w:w="9855" w:type="dxa"/>
          </w:tcPr>
          <w:p w14:paraId="7B0E88B8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>function f_EUTRA_TrackingAreaUpdateFromAnotherRAT_WithoutRRCConneReq(EUTRA_CellId_Type p_CellId,</w:t>
            </w:r>
          </w:p>
          <w:p w14:paraId="77A003B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RRC_TransactionIdentifier p_RRC_TI,</w:t>
            </w:r>
          </w:p>
          <w:p w14:paraId="50BC3E1B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boolean p_PDPContext,</w:t>
            </w:r>
          </w:p>
          <w:p w14:paraId="60A7608E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boolean p_PreambleOnLTE,</w:t>
            </w:r>
          </w:p>
          <w:p w14:paraId="1030241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template (omit) octetstring p_EUTRA_Cap,   // @sic R5-123734 sic@</w:t>
            </w:r>
          </w:p>
          <w:p w14:paraId="21E66865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RRCConnectionReleaseRequired_Type p_ReleaseRequired := rrcConnectionRelease, // @sic R5s150830 sic@</w:t>
            </w:r>
          </w:p>
          <w:p w14:paraId="1F3FA7D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EUTRA_ATTACH_Type p_ForcedAttach := NORMAL) runs on EUTRA_PTC return template (omit) NasCount_Type</w:t>
            </w:r>
          </w:p>
          <w:p w14:paraId="6816789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{ /* @sic R5s120027 Additional Changes sic@ */</w:t>
            </w:r>
          </w:p>
          <w:p w14:paraId="411DD788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lastRenderedPageBreak/>
              <w:t xml:space="preserve">    var NAS_MSG_Indication_Type v_NasInd;</w:t>
            </w:r>
          </w:p>
          <w:p w14:paraId="30E25499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EUTRA_SecurityParams_Type v_SecurityParams := f_EUTRA_Security_Get();</w:t>
            </w:r>
          </w:p>
          <w:p w14:paraId="75D44367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template (omit) NasCount_Type v_NasCountUL := omit; // @sic R5s120944 sic@</w:t>
            </w:r>
          </w:p>
          <w:p w14:paraId="6B2AADBE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NasCountInfo_Type v_NasCountInfo;</w:t>
            </w:r>
          </w:p>
          <w:p w14:paraId="5F583E71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SRB_COMMON_IND v_ReceivedAsp;</w:t>
            </w:r>
          </w:p>
          <w:p w14:paraId="57606EF5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GutiParameters_Type v_GutiParams:= f_EUTRA_CellInfo_GetGuti(p_CellId);</w:t>
            </w:r>
          </w:p>
          <w:p w14:paraId="298D9B2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B3_Type v_EpsUpdate_Result := f_GetEPSTAUType(p_ForcedAttach); // @sic R5s100029, R5s110176 sic@</w:t>
            </w:r>
          </w:p>
          <w:p w14:paraId="3885DB18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template (present) B3_Type v_EpsUpdate_TypeValue := v_EpsUpdate_Result; // To be used in Request message</w:t>
            </w:r>
          </w:p>
          <w:p w14:paraId="0232FCD7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template (present) EPS_BearerContextStatus v_EPS_ContextStatus_Rx := cr_508_EPS_BearerContextStatusTAUReq (('001'B, '011'B)); // @sic R5s100608, R5-110746, R5-162764 sic@</w:t>
            </w:r>
          </w:p>
          <w:p w14:paraId="791A84C4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template (omit) EPS_BearerContextStatus v_EPS_ContextStatus_Tx;</w:t>
            </w:r>
          </w:p>
          <w:p w14:paraId="09644A0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template (present) NAS_AttDetValue_Type v_AttachType := f_GetEAttachType(p_ForcedAttach); // @sic R5s110176 sic@</w:t>
            </w:r>
          </w:p>
          <w:p w14:paraId="677955B2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template AdditionalUpdateType v_AdditionalUpdateType_Expected := f_GetAdditionalUpdateType (p_ForcedAttach); // @sic R5s110176 sic@</w:t>
            </w:r>
          </w:p>
          <w:p w14:paraId="34D9755E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template (present) NAS_MSG_Indication_Type v_NAS_Expected;</w:t>
            </w:r>
          </w:p>
          <w:p w14:paraId="1578599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template (present) NAS_MSG_Indication_Type v_TAU_Expected;</w:t>
            </w:r>
          </w:p>
          <w:p w14:paraId="451293E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template (present) NAS_MSG_Indication_Type v_TAU_NoProtection;</w:t>
            </w:r>
          </w:p>
          <w:p w14:paraId="74C1FEA1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template (present) NAS_MSG_Indication_Type v_TAU_StartInOtherRAT;</w:t>
            </w:r>
          </w:p>
          <w:p w14:paraId="51525947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template (present) NAS_MSG_Indication_Type v_TAU_ForcedMapped;</w:t>
            </w:r>
          </w:p>
          <w:p w14:paraId="5F37DD1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boolean v_NoAuthSincePowerOn;</w:t>
            </w:r>
          </w:p>
          <w:p w14:paraId="7D2AD06A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template (omit) AccessStratumRelease v_Rel := omit;</w:t>
            </w:r>
          </w:p>
          <w:p w14:paraId="6E8A70C2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UE_EUTRA_Capability v_EUTRA_Cap;</w:t>
            </w:r>
          </w:p>
          <w:p w14:paraId="5014C53A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boolean v_Rel8_9 := false;</w:t>
            </w:r>
          </w:p>
          <w:p w14:paraId="47DF1A8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 template AdditionalUpdateType v_AdditionalUpdateType := f_GetAdditionalUpdateType (p_ForcedAttach);</w:t>
            </w:r>
          </w:p>
          <w:p w14:paraId="550ACDA5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B3_Type v_PDNType := f_GetPdnType();</w:t>
            </w:r>
          </w:p>
          <w:p w14:paraId="1A8009C9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template CiphKeySeqNum v_CiphKeySeqNum := cr_CiphKeySeqNum('8'H, ?) ifpresent;</w:t>
            </w:r>
          </w:p>
          <w:p w14:paraId="3D042B80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var CoOrd_OtherRATState_Type v_CoOrd_OtherRATState_Type := f_EUTRA_MobileInfo_GetCoOrd_OtherRATState();  // @sic R5-163054 sic@</w:t>
            </w:r>
          </w:p>
          <w:p w14:paraId="6405B247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timer t_WaitforAttach := f_EUTRA_SetTimerToleranceMax( p_CellId, nonProtocolTimer, tsc_WaitforAttach);  // @sic R5-134358 sic@</w:t>
            </w:r>
          </w:p>
          <w:p w14:paraId="49953365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BE18F37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if (ispresent(p_EUTRA_Cap)) { // @sic R5s160851 sic@</w:t>
            </w:r>
          </w:p>
          <w:p w14:paraId="174035E8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v_EUTRA_Cap := f_EUTRA_DecodeEutraCapMsg(valueof(p_EUTRA_Cap)); // This needs to be a template as it can be omitted</w:t>
            </w:r>
          </w:p>
          <w:p w14:paraId="1560C1C0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v_Rel := v_EUTRA_Cap.accessStratumRelease;</w:t>
            </w:r>
          </w:p>
          <w:p w14:paraId="3BF5ACA1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5AEC7A13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if (p_PreambleOnLTE) { // @sic R5-123734 sic@</w:t>
            </w:r>
          </w:p>
          <w:p w14:paraId="3D13FFB9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v_Rel := f_EUTRA_MobileInfo_GetUECapability_AccessStratumRelease ();</w:t>
            </w:r>
          </w:p>
          <w:p w14:paraId="4346275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7560D560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EE6C5BA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63C422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if (not p_PDPContext and not p_PreambleOnLTE and not v_CoOrd_OtherRATState_Type.IMS_Registered_WithExtraPDP) { // no bearer has previously been established @sic R5-163054 sic@</w:t>
            </w:r>
          </w:p>
          <w:p w14:paraId="20C33E0B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v_EPS_ContextStatus_Rx.ebi5_7 := '000'B; // so set all bearer indications to 0</w:t>
            </w:r>
          </w:p>
          <w:p w14:paraId="7D2FFE57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353D4159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A00C2F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if (not match(tsc_EpsUpdate_TaUpdate, v_EpsUpdate_TypeValue)) { // TA Only;  @sic R5-110746 sic@</w:t>
            </w:r>
          </w:p>
          <w:p w14:paraId="5A44F43E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if (v_CoOrd_OtherRATState_Type.CSInOtherRAT) {  // @sic R5-163054 sic@</w:t>
            </w:r>
          </w:p>
          <w:p w14:paraId="225ADF4B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v_EpsUpdate_TypeValue := tsc_EpsUpdate_Combined_IMSIAttach;</w:t>
            </w:r>
          </w:p>
          <w:p w14:paraId="133501E3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} else {</w:t>
            </w:r>
          </w:p>
          <w:p w14:paraId="7396196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v_EpsUpdate_TypeValue := (tsc_EpsUpdate_Combined_TaLaUpdate, tsc_EpsUpdate_Combined_IMSIAttach); // @sic R5s120943, R5-140325 sic@</w:t>
            </w:r>
          </w:p>
          <w:p w14:paraId="605AAB7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1170BCB0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D037837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927AC5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lastRenderedPageBreak/>
              <w:t xml:space="preserve">    // @sic R5s110168 change 8.5 sic@</w:t>
            </w:r>
          </w:p>
          <w:p w14:paraId="020CA2EA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v_TAU_NoProtection := cr_NAS_Indication(tsc_SHT_NoSecurityProtection,</w:t>
            </w:r>
          </w:p>
          <w:p w14:paraId="39D29BC9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cr_TAU_RequestIdleMobilityDiffRAT(v_EpsUpdate_TypeValue,</w:t>
            </w:r>
          </w:p>
          <w:p w14:paraId="5FAF5160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'111'B,</w:t>
            </w:r>
          </w:p>
          <w:p w14:paraId="63D1BB2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v_EPS_ContextStatus_Rx,</w:t>
            </w:r>
          </w:p>
          <w:p w14:paraId="0006650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v_AdditionalUpdateType_Expected,</w:t>
            </w:r>
          </w:p>
          <w:p w14:paraId="105E491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?,</w:t>
            </w:r>
          </w:p>
          <w:p w14:paraId="0C26836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v_CiphKeySeqNum));</w:t>
            </w:r>
          </w:p>
          <w:p w14:paraId="3C8C90BB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v_TAU_StartInOtherRAT := cr_NAS_Indication(tsc_SHT_IntegrityProtected,</w:t>
            </w:r>
          </w:p>
          <w:p w14:paraId="77993D0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cr_TAU_RequestIdleMobilityDiffRAT(v_EpsUpdate_TypeValue,</w:t>
            </w:r>
          </w:p>
          <w:p w14:paraId="4CC811A9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?,</w:t>
            </w:r>
          </w:p>
          <w:p w14:paraId="325A56A3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v_EPS_ContextStatus_Rx,</w:t>
            </w:r>
          </w:p>
          <w:p w14:paraId="4EBA87A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v_AdditionalUpdateType_Expected,</w:t>
            </w:r>
          </w:p>
          <w:p w14:paraId="64F3D73B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?,</w:t>
            </w:r>
          </w:p>
          <w:p w14:paraId="7994D509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v_CiphKeySeqNum));</w:t>
            </w:r>
          </w:p>
          <w:p w14:paraId="5DBDBBF8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v_TAU_ForcedMapped := cr_NAS_Indication(tsc_SHT_IntegrityProtected,</w:t>
            </w:r>
          </w:p>
          <w:p w14:paraId="52E1031E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cr_TAU_RequestIdleMobilityDiffRAT(v_EpsUpdate_TypeValue,</w:t>
            </w:r>
          </w:p>
          <w:p w14:paraId="1D417090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f_EUTRA_SecurityKSIsgsn_Get (),</w:t>
            </w:r>
          </w:p>
          <w:p w14:paraId="728815E8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v_EPS_ContextStatus_Rx,</w:t>
            </w:r>
          </w:p>
          <w:p w14:paraId="69BD5E10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v_AdditionalUpdateType_Expected,</w:t>
            </w:r>
          </w:p>
          <w:p w14:paraId="20CE848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tsc_NasKsi_MappedSecurityContext,</w:t>
            </w:r>
          </w:p>
          <w:p w14:paraId="2DBED40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v_CiphKeySeqNum));</w:t>
            </w:r>
          </w:p>
          <w:p w14:paraId="0CDA12F4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/* Step 1 - 3 */</w:t>
            </w:r>
          </w:p>
          <w:p w14:paraId="2515C367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/*  ( 33.401 cl. 9.1.2 Idle mode procedures in E-UTRAN )</w:t>
            </w:r>
          </w:p>
          <w:p w14:paraId="4EF61910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Check that TRACKING AREA UPDATE REQUEST message is present and conforms</w:t>
            </w:r>
          </w:p>
          <w:p w14:paraId="522C6210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with default message ( 36.508 Table 4.7.2-27: TRACKING AREA UPDATE REQUEST ) */</w:t>
            </w:r>
          </w:p>
          <w:p w14:paraId="0BBAE532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if (v_SecurityParams.KSIasme == '111'B) { // Did not do authentication on EUTRA cell since power on</w:t>
            </w:r>
          </w:p>
          <w:p w14:paraId="1BF7596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v_NoAuthSincePowerOn := true;</w:t>
            </w:r>
          </w:p>
          <w:p w14:paraId="7B2E6F27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if (v_SecurityParams.KSIsgsn == '111'B) {// No current EPS security context stored</w:t>
            </w:r>
          </w:p>
          <w:p w14:paraId="3F6B3317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//@sic R5-110746 Don't care if UE is sending mapped or native sic@</w:t>
            </w:r>
          </w:p>
          <w:p w14:paraId="0E93C004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v_TAU_Expected := (v_TAU_NoProtection, v_TAU_StartInOtherRAT);</w:t>
            </w:r>
          </w:p>
          <w:p w14:paraId="553A17F1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30B56520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else {  /* This should be when: - UE started on 3G/2G,</w:t>
            </w:r>
          </w:p>
          <w:p w14:paraId="39F537AB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*                      - came to LTE and was forced to use the mapped context in an SMC on LTE</w:t>
            </w:r>
          </w:p>
          <w:p w14:paraId="0F657A0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*                      - went back to 3G/2G</w:t>
            </w:r>
          </w:p>
          <w:p w14:paraId="43084A3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*                      - is now back on LTE */</w:t>
            </w:r>
          </w:p>
          <w:p w14:paraId="30152097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v_TAU_Expected := v_TAU_ForcedMapped;</w:t>
            </w:r>
          </w:p>
          <w:p w14:paraId="35900232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70B0FA9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508BAA62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else { // UE and SS still have current EPS NAS Security Context because previously registered on LTE so should have a valid native context</w:t>
            </w:r>
          </w:p>
          <w:p w14:paraId="19145EE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v_NoAuthSincePowerOn := false;</w:t>
            </w:r>
          </w:p>
          <w:p w14:paraId="3D8A5E19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v_TAU_Expected := cr_NAS_Indication(tsc_SHT_IntegrityProtected,</w:t>
            </w:r>
          </w:p>
          <w:p w14:paraId="0048C12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cr_TAU_RequestIdleMobilityDiffRAT(v_EpsUpdate_TypeValue,</w:t>
            </w:r>
          </w:p>
          <w:p w14:paraId="02277188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f_EUTRA_SecurityKSIasme_Get(),</w:t>
            </w:r>
          </w:p>
          <w:p w14:paraId="3E3B18E4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v_EPS_ContextStatus_Rx,</w:t>
            </w:r>
          </w:p>
          <w:p w14:paraId="7C36CAAA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v_AdditionalUpdateType_Expected,</w:t>
            </w:r>
          </w:p>
          <w:p w14:paraId="5D09D298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tsc_NasKsi_NativeSecurityContext)); // @sic R5-110746 sic@</w:t>
            </w:r>
          </w:p>
          <w:p w14:paraId="5CE0EE5A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3C24EA6E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F4261D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if (p_PDPContext or p_PreambleOnLTE or v_CoOrd_OtherRATState_Type.IMS_Registered_WithExtraPDP) { // bearer has previously been established  @sic R5-163054 sic@</w:t>
            </w:r>
          </w:p>
          <w:p w14:paraId="60B053D0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v_NAS_Expected := v_TAU_Expected;</w:t>
            </w:r>
          </w:p>
          <w:p w14:paraId="678C432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} else  { // no bearer established, so behaviour is optional</w:t>
            </w:r>
          </w:p>
          <w:p w14:paraId="0AFA15C7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if (ispresent(v_Rel)) { // @sic R5-123734 sic@</w:t>
            </w:r>
          </w:p>
          <w:p w14:paraId="37223382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if (valueof(v_Rel) == rel8 or valueof(v_Rel) == rel9) {</w:t>
            </w:r>
          </w:p>
          <w:p w14:paraId="361ECF41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v_NAS_Expected := (v_TAU_Expected, cr_NAS_IndicationWithPiggybacking((tsc_SHT_NoSecurityProtection, tsc_SHT_IntegrityProtected),</w:t>
            </w:r>
          </w:p>
          <w:p w14:paraId="5701BFF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cr_508_ATTACH_REQUEST(v_AttachType, v_AdditionalUpdateType),</w:t>
            </w:r>
          </w:p>
          <w:p w14:paraId="792E27EA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                                 cr_508_PDN_CONNECTIVITY_REQUEST(tsc_PdnRequest_InitialAttach, v_PDNType))); // @sic R5s120659 sic@</w:t>
            </w:r>
          </w:p>
          <w:p w14:paraId="7ABE3D42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} else { // rel10 and above</w:t>
            </w:r>
          </w:p>
          <w:p w14:paraId="6F40F38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v_NAS_Expected := cr_NAS_IndicationWithPiggybacking((tsc_SHT_NoSecurityProtection, tsc_SHT_IntegrityProtected),</w:t>
            </w:r>
          </w:p>
          <w:p w14:paraId="29CC5BB0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cr_508_ATTACH_REQUEST(v_AttachType, v_AdditionalUpdateType),</w:t>
            </w:r>
          </w:p>
          <w:p w14:paraId="1FE64555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cr_508_PDN_CONNECTIVITY_REQUEST(tsc_PdnRequest_InitialAttach, v_PDNType)); // @sic R5s120659 sic@</w:t>
            </w:r>
          </w:p>
          <w:p w14:paraId="5FFE91EA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4430952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} else { // started on GERAN so expect anything for now</w:t>
            </w:r>
          </w:p>
          <w:p w14:paraId="16D6B62A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v_NAS_Expected := (v_TAU_Expected, cr_NAS_IndicationWithPiggybacking((tsc_SHT_NoSecurityProtection, tsc_SHT_IntegrityProtected),</w:t>
            </w:r>
          </w:p>
          <w:p w14:paraId="46171730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cr_508_ATTACH_REQUEST(v_AttachType, v_AdditionalUpdateType),</w:t>
            </w:r>
          </w:p>
          <w:p w14:paraId="7EE17389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cr_508_PDN_CONNECTIVITY_REQUEST(tsc_PdnRequest_InitialAttach, v_PDNType))); // @sic R5s120659 sic@</w:t>
            </w:r>
          </w:p>
          <w:p w14:paraId="2A1A4C93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4DF87C57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50C706B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//Send RRC Connection Setup on SRB0 (CCCH) and switch on UL grant assignments:</w:t>
            </w:r>
          </w:p>
          <w:p w14:paraId="7E5AB1D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f_EUTRA_RRC_ConnectionSetup_Def (p_CellId, -, p_RRC_TI);</w:t>
            </w:r>
          </w:p>
          <w:p w14:paraId="78665B60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9CC67E4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//Receive RRC Connection Setup Complete with piggy-backed NAS message on SRB1 (DCCH):</w:t>
            </w:r>
          </w:p>
          <w:p w14:paraId="01BA4C9B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v_NasInd := f_EUTRA_RRCConnectionSetupComplete_Def(p_CellId,                                       // @sic R5s120121 MCC160 implementation sic@</w:t>
            </w:r>
          </w:p>
          <w:p w14:paraId="63198151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cr_508_RRCConnectionSetupComplete(p_RRC_TI, ?, -, 1),</w:t>
            </w:r>
          </w:p>
          <w:p w14:paraId="6482E44E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v_NAS_Expected);  // @sic R5-123734 sic@</w:t>
            </w:r>
          </w:p>
          <w:p w14:paraId="0C7D7A0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if (ischosen (v_NasInd.Pdu.Msg.tRACKING_AREA_UPDATE_REQUEST)) {   // @sic R5-123734 sic@</w:t>
            </w:r>
          </w:p>
          <w:p w14:paraId="44C005E9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v_SecurityParams.NonceUE := oct2bit(v_NasInd.Pdu.Msg.tRACKING_AREA_UPDATE_REQUEST.nonce.nonceValue);</w:t>
            </w:r>
          </w:p>
          <w:p w14:paraId="15AF9689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if (ispresent(v_NasInd.Pdu.Msg.tRACKING_AREA_UPDATE_REQUEST.ueAddSecurityCap)) {// @sic R5-182074 sic@</w:t>
            </w:r>
          </w:p>
          <w:p w14:paraId="0C2EC5E9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v_SecurityParams.NAS_SecurityCap5G := v_NasInd.Pdu.Msg.tRACKING_AREA_UPDATE_REQUEST.ueAddSecurityCap;</w:t>
            </w:r>
          </w:p>
          <w:p w14:paraId="796B41B3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22C469D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41E043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if (p_PDPContext or p_PreambleOnLTE or v_CoOrd_OtherRATState_Type.IMS_Registered_WithExtraPDP) { // bearer already established, so go ahead and complete the TAU; @sic R5-110746, R5s110087, R5-163054 sic@</w:t>
            </w:r>
          </w:p>
          <w:p w14:paraId="6E95D13B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if (v_NoAuthSincePowerOn) {</w:t>
            </w:r>
          </w:p>
          <w:p w14:paraId="0488B74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v_SecurityParams := f_EUTRA_MappedContext_InitNAS(v_SecurityParams, v_SecurityParams.AuthParams);</w:t>
            </w:r>
          </w:p>
          <w:p w14:paraId="0BECC9F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v_SecurityParams.NAS_SecurityCap := f_EUTRA_NB_FillNAS_SecurityCapability_TAU(v_NasInd.Pdu.Msg.tRACKING_AREA_UPDATE_REQUEST); // @sic R5s110210 sic@</w:t>
            </w:r>
          </w:p>
          <w:p w14:paraId="160D8731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/* Step 4, 5: NAS Security Mode Command / NAS Security Mode Complete */</w:t>
            </w:r>
          </w:p>
          <w:p w14:paraId="2008109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v_NasCountUL := f_EUTRA_NAS_ActivateSecurity_MappedContext(p_CellId, v_SecurityParams, -, true); // @sic R5-182074 sic@</w:t>
            </w:r>
          </w:p>
          <w:p w14:paraId="7070FD4A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} else { // @sic R5s130238 sic@</w:t>
            </w:r>
          </w:p>
          <w:p w14:paraId="39B205EE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v_NasCountInfo := f_EUTRA_NB_SS_NAS_CountGet(NASCTRL);</w:t>
            </w:r>
          </w:p>
          <w:p w14:paraId="7D9A53A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v_NasCountUL := v_NasCountInfo.UL;</w:t>
            </w:r>
          </w:p>
          <w:p w14:paraId="2487FF7E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106145B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7EBD29A4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v_EPS_ContextStatus_Tx := v_NasInd.Pdu.Msg.tRACKING_AREA_UPDATE_REQUEST.epsBearerContextStatus; // Send this back in the Accept</w:t>
            </w:r>
          </w:p>
          <w:p w14:paraId="39F36B72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v_SecurityParams.NAS_SecurityCap := f_EUTRA_NB_FillNAS_SecurityCapability_TAU(v_NasInd.Pdu.Msg.tRACKING_AREA_UPDATE_REQUEST);</w:t>
            </w:r>
          </w:p>
          <w:p w14:paraId="4A6DB96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lastRenderedPageBreak/>
              <w:t xml:space="preserve">      f_EUTRA_Security_Set(v_SecurityParams);</w:t>
            </w:r>
          </w:p>
          <w:p w14:paraId="6E6F493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3E597D4E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/* Step 6: Transmit TRACKING AREA UPDATE ACCEPT message */</w:t>
            </w:r>
          </w:p>
          <w:p w14:paraId="0A28F294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/* Step 7: Receive TRACKING AREA UPDATE COMPLETE */</w:t>
            </w:r>
          </w:p>
          <w:p w14:paraId="5FEED80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f_EUTRA_TrackingAreaUpdate_Accept_Complete(p_CellId,</w:t>
            </w:r>
          </w:p>
          <w:p w14:paraId="68E36514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v_GutiParams,</w:t>
            </w:r>
          </w:p>
          <w:p w14:paraId="76A9A1DB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v_EpsUpdate_Result,</w:t>
            </w:r>
          </w:p>
          <w:p w14:paraId="64B3367B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v_EPS_ContextStatus_Tx,</w:t>
            </w:r>
          </w:p>
          <w:p w14:paraId="4A3E0A7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v_NasInd.Pdu.Msg.tRACKING_AREA_UPDATE_REQUEST.addUpdateType,</w:t>
            </w:r>
          </w:p>
          <w:p w14:paraId="4925364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p_ForcedAttach);</w:t>
            </w:r>
          </w:p>
          <w:p w14:paraId="33A0059B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1D03CD8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/* Step 8: Release RRC connection */</w:t>
            </w:r>
          </w:p>
          <w:p w14:paraId="35F13D37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if (p_ReleaseRequired == rrcConnectionRelease) { // @sic R5s110127, R5s150830 sic@</w:t>
            </w:r>
          </w:p>
          <w:p w14:paraId="02C63A28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f_EUTRA_RRC_ConnectionRelease(p_CellId, p_RRC_TI);</w:t>
            </w:r>
          </w:p>
          <w:p w14:paraId="09B1B579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018BAB7E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} else { // No bearer established so follow table 2; @sic R5-110746 sic@</w:t>
            </w:r>
          </w:p>
          <w:p w14:paraId="663EC4A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if (ischosen (v_NasInd.Pdu.Msg.tRACKING_AREA_UPDATE_REQUEST)) {   // @sic R5-123734 sic@</w:t>
            </w:r>
          </w:p>
          <w:p w14:paraId="110AF49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//   Step 4: The SS transmits a TRACKING AREA UPDATE REJECT message with EMM cause = "No EPS Bearer Activated".</w:t>
            </w:r>
          </w:p>
          <w:p w14:paraId="6C57276A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v_Rel8_9 := true; // @sic R5-123734 sic@</w:t>
            </w:r>
          </w:p>
          <w:p w14:paraId="668FFB6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SRB.send(cas_SRB1_NasPdu_REQ(p_CellId,</w:t>
            </w:r>
          </w:p>
          <w:p w14:paraId="3CAD706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cs_TimingInfo_Now,</w:t>
            </w:r>
          </w:p>
          <w:p w14:paraId="64BEA152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cs_NAS_Request(tsc_SHT_NoSecurityProtection,</w:t>
            </w:r>
          </w:p>
          <w:p w14:paraId="003FA893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cs_508_TRACKING_AREA_UPDATE_REJECT(tsc_Cause_NoEPSBearerActive))));</w:t>
            </w:r>
          </w:p>
          <w:p w14:paraId="2532C474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// Step 5: SS waits for tsc_WaitforAttach seconds to receive the Attach Request on the existing RRC Connection</w:t>
            </w:r>
          </w:p>
          <w:p w14:paraId="27A760B3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t_WaitforAttach.start;</w:t>
            </w:r>
          </w:p>
          <w:p w14:paraId="5B356A9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alt {</w:t>
            </w:r>
          </w:p>
          <w:p w14:paraId="2B484D6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[] SRB.receive(car_SRB1_NasPdu_IND(p_CellId,</w:t>
            </w:r>
          </w:p>
          <w:p w14:paraId="0FCF052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cr_NAS_IndicationWithPiggybacking((tsc_SHT_NoSecurityProtection, tsc_SHT_IntegrityProtected),</w:t>
            </w:r>
          </w:p>
          <w:p w14:paraId="14053F4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cr_508_ATTACH_REQUEST(v_AttachType, v_AdditionalUpdateType),</w:t>
            </w:r>
          </w:p>
          <w:p w14:paraId="28592A50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cr_508_PDN_CONNECTIVITY_REQUEST(tsc_PdnRequest_InitialAttach, v_PDNType))))</w:t>
            </w:r>
          </w:p>
          <w:p w14:paraId="7FB8F648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-&gt; value v_ReceivedAsp</w:t>
            </w:r>
          </w:p>
          <w:p w14:paraId="75CD235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{</w:t>
            </w:r>
          </w:p>
          <w:p w14:paraId="59D18BC2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v_NasInd := v_ReceivedAsp.Signalling.Nas[0];</w:t>
            </w:r>
          </w:p>
          <w:p w14:paraId="56EB7282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t_WaitforAttach.stop;</w:t>
            </w:r>
          </w:p>
          <w:p w14:paraId="2194C7A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63BD51F9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[] t_WaitforAttach.timeout</w:t>
            </w:r>
          </w:p>
          <w:p w14:paraId="70FEAFA5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{</w:t>
            </w:r>
          </w:p>
          <w:p w14:paraId="75A5463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// Step 5 : The SS releases the RRC connection.</w:t>
            </w:r>
          </w:p>
          <w:p w14:paraId="6084E21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f_EUTRA_RRC_ConnectionRelease(p_CellId);   /* @sic R5-110803 change 13 sic@ */</w:t>
            </w:r>
          </w:p>
          <w:p w14:paraId="64E241E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</w:t>
            </w:r>
          </w:p>
          <w:p w14:paraId="57081C6E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// Step 6:</w:t>
            </w:r>
          </w:p>
          <w:p w14:paraId="6D37810C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if (not pc_Auto_PDN_Connectivity) { // @sic R5-120754, R5-125117 sic@</w:t>
            </w:r>
          </w:p>
          <w:p w14:paraId="055EA871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f_UT_RequestAdditionalPDNConnectivity (UT, 6); // @sic R5-125116 sic@</w:t>
            </w:r>
          </w:p>
          <w:p w14:paraId="1B70ACE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4CA6CA93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v_NasInd := f_EUTRA_RRC_ConnEst_DefWithNas(p_CellId,</w:t>
            </w:r>
          </w:p>
          <w:p w14:paraId="35B6585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tsc_RRC_TI_Def,</w:t>
            </w:r>
          </w:p>
          <w:p w14:paraId="2F690EBA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cr_EstablishmentCause_Any,</w:t>
            </w:r>
          </w:p>
          <w:p w14:paraId="6C66C3B8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cr_NAS_IndicationWithPiggybacking((tsc_SHT_NoSecurityProtection, tsc_SHT_IntegrityProtected),</w:t>
            </w:r>
          </w:p>
          <w:p w14:paraId="3D6F54FE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cr_508_ATTACH_REQUEST(v_AttachType, v_AdditionalUpdateType),</w:t>
            </w:r>
          </w:p>
          <w:p w14:paraId="731C6485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cr_508_PDN_CONNECTIVITY_REQUEST(tsc_PdnRequest_InitialAttach, v_PDNType)));</w:t>
            </w:r>
          </w:p>
          <w:p w14:paraId="234930C3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49E078CA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lastRenderedPageBreak/>
              <w:t xml:space="preserve">        }</w:t>
            </w:r>
          </w:p>
          <w:p w14:paraId="4386AFF4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} // end of TAU received, so Attach Req must have been received first</w:t>
            </w:r>
          </w:p>
          <w:p w14:paraId="211903E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// Activate DHCP and ICMPv6 and reset IMS if previously registered to IMS</w:t>
            </w:r>
          </w:p>
          <w:p w14:paraId="57B85E3B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f_EUTRA_ResetIPandIMS (p_CellId); // @sic R5s150913 sic@</w:t>
            </w:r>
          </w:p>
          <w:p w14:paraId="5703F40B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// Steps 7 - 22</w:t>
            </w:r>
          </w:p>
          <w:p w14:paraId="4DB63871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if (p_ReleaseRequired == rrcConnectionRelease) { // @sic R5-160947 sic@</w:t>
            </w:r>
          </w:p>
          <w:p w14:paraId="62A016D9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f_EUTRA_InitialRegistration_Step5_18b1(p_CellId, STATE2_IDLEUPDATE, p_ForcedAttach, v_NasInd);  // @sic R5s110395 sic@</w:t>
            </w:r>
          </w:p>
          <w:p w14:paraId="32996DD5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} else {</w:t>
            </w:r>
          </w:p>
          <w:p w14:paraId="4317468A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f_EUTRA_InitialRegistration_Step5_16c1(p_CellId, STATE2_IDLEUPDATE, p_ForcedAttach, v_NasInd);  // @sic R5s110395 sic@</w:t>
            </w:r>
          </w:p>
          <w:p w14:paraId="6EFA04E1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089A2966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if (not ispresent (v_Rel)) { // @sic R5-123734 sic@</w:t>
            </w:r>
          </w:p>
          <w:p w14:paraId="1D32D2B2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v_Rel := f_EUTRA_MobileInfo_GetUECapability_AccessStratumRelease (); // can get value now, so can now check behaviour correct for release of UE</w:t>
            </w:r>
          </w:p>
          <w:p w14:paraId="41C9C9AF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if ((not(valueof(v_Rel) == rel8 or valueof(v_Rel) == rel9)) and v_Rel8_9 ) { // @sic R5s120659 sic@ @sic R5s130275 sic@</w:t>
            </w:r>
          </w:p>
          <w:p w14:paraId="754B224D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  f_SetVerdictInconc(__FILE__, __LINE__, "Rel8/9 behaviour not allowed for higher release UE");</w:t>
            </w:r>
          </w:p>
          <w:p w14:paraId="5E6FDB1B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043593D2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1674A02E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331C3BB" w14:textId="77777777" w:rsidR="00D334EB" w:rsidRPr="00CC45F4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  return v_NasCountUL; // @sic R5s120774 sic@</w:t>
            </w:r>
          </w:p>
          <w:p w14:paraId="772E8731" w14:textId="77777777" w:rsidR="00D334EB" w:rsidRPr="007006F5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CC45F4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198393D7" w14:textId="77777777" w:rsidR="00D334EB" w:rsidRDefault="00D334EB" w:rsidP="00D334EB">
      <w:pPr>
        <w:spacing w:after="0"/>
        <w:rPr>
          <w:rFonts w:ascii="Tahoma" w:hAnsi="Tahoma"/>
          <w:b/>
          <w:lang w:eastAsia="en-GB"/>
        </w:rPr>
      </w:pPr>
    </w:p>
    <w:p w14:paraId="67CB6C94" w14:textId="77777777" w:rsidR="00D334EB" w:rsidRDefault="00D334EB" w:rsidP="00D334EB">
      <w:pPr>
        <w:spacing w:after="0"/>
        <w:rPr>
          <w:rFonts w:ascii="Tahoma" w:hAnsi="Tahoma"/>
          <w:b/>
          <w:lang w:eastAsia="en-GB"/>
        </w:rPr>
      </w:pPr>
    </w:p>
    <w:p w14:paraId="021162EE" w14:textId="77777777" w:rsidR="00D334EB" w:rsidRDefault="00D334EB" w:rsidP="00D334EB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D334EB" w:rsidRPr="00B76627" w14:paraId="4B8756B1" w14:textId="77777777" w:rsidTr="009E36D9">
        <w:trPr>
          <w:trHeight w:val="2550"/>
        </w:trPr>
        <w:tc>
          <w:tcPr>
            <w:tcW w:w="10435" w:type="dxa"/>
          </w:tcPr>
          <w:p w14:paraId="700CECE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484077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  <w:p w14:paraId="3AE9F6E0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>.</w:t>
            </w:r>
          </w:p>
          <w:p w14:paraId="3CB0B163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>.</w:t>
            </w:r>
          </w:p>
          <w:p w14:paraId="6191FDC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highlight w:val="yellow"/>
                <w:lang w:val="en-US" w:eastAsia="zh-CN"/>
              </w:rPr>
              <w:t>import from IP_PTC_CtrlMsgs all; //WA#6_2_2_2</w:t>
            </w:r>
          </w:p>
          <w:p w14:paraId="38C19AD4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484077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  <w:p w14:paraId="765D8131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>function f_EUTRA_TrackingAreaUpdateFromAnotherRAT_WithoutRRCConneReq(EUTRA_CellId_Type p_CellId,</w:t>
            </w:r>
          </w:p>
          <w:p w14:paraId="7C322E4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RRC_TransactionIdentifier p_RRC_TI,</w:t>
            </w:r>
          </w:p>
          <w:p w14:paraId="2C2584C0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boolean p_PDPContext,</w:t>
            </w:r>
          </w:p>
          <w:p w14:paraId="36628D7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boolean p_PreambleOnLTE,</w:t>
            </w:r>
          </w:p>
          <w:p w14:paraId="7DD92421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template (omit) octetstring p_EUTRA_Cap,   // @sic R5-123734 sic@</w:t>
            </w:r>
          </w:p>
          <w:p w14:paraId="0E4BFE6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RRCConnectionReleaseRequired_Type p_ReleaseRequired := rrcConnectionRelease, // @sic R5s150830 sic@</w:t>
            </w:r>
          </w:p>
          <w:p w14:paraId="146B6500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EUTRA_ATTACH_Type p_ForcedAttach := NORMAL) runs on EUTRA_PTC return template (omit) NasCount_Type</w:t>
            </w:r>
          </w:p>
          <w:p w14:paraId="770E7196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{ /* @sic R5s120027 Additional Changes sic@ */</w:t>
            </w:r>
          </w:p>
          <w:p w14:paraId="0028775D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NAS_MSG_Indication_Type v_NasInd;</w:t>
            </w:r>
          </w:p>
          <w:p w14:paraId="2B77E59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EUTRA_SecurityParams_Type v_SecurityParams := f_EUTRA_Security_Get();</w:t>
            </w:r>
          </w:p>
          <w:p w14:paraId="31B0355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template (omit) NasCount_Type v_NasCountUL := omit; // @sic R5s120944 sic@</w:t>
            </w:r>
          </w:p>
          <w:p w14:paraId="4FFB1E26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NasCountInfo_Type v_NasCountInfo;</w:t>
            </w:r>
          </w:p>
          <w:p w14:paraId="6FC085F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SRB_COMMON_IND v_ReceivedAsp;</w:t>
            </w:r>
          </w:p>
          <w:p w14:paraId="47DF9591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GutiParameters_Type v_GutiParams:= f_EUTRA_CellInfo_GetGuti(p_CellId);</w:t>
            </w:r>
          </w:p>
          <w:p w14:paraId="6779B0D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B3_Type v_EpsUpdate_Result := f_GetEPSTAUType(p_ForcedAttach); // @sic R5s100029, R5s110176 sic@</w:t>
            </w:r>
          </w:p>
          <w:p w14:paraId="428322A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template (present) B3_Type v_EpsUpdate_TypeValue := v_EpsUpdate_Result; // To be used in Request message</w:t>
            </w:r>
          </w:p>
          <w:p w14:paraId="3BD4E04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template (present) EPS_BearerContextStatus v_EPS_ContextStatus_Rx := cr_508_EPS_BearerContextStatusTAUReq (('001'B, '011'B)); // @sic R5s100608, R5-110746, R5-162764 sic@</w:t>
            </w:r>
          </w:p>
          <w:p w14:paraId="70AD7A9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template (omit) EPS_BearerContextStatus v_EPS_ContextStatus_Tx;</w:t>
            </w:r>
          </w:p>
          <w:p w14:paraId="4A457296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template (present) NAS_AttDetValue_Type v_AttachType := f_GetEAttachType(p_ForcedAttach); // @sic R5s110176 sic@</w:t>
            </w:r>
          </w:p>
          <w:p w14:paraId="6549BC1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template AdditionalUpdateType v_AdditionalUpdateType_Expected := f_GetAdditionalUpdateType (p_ForcedAttach); // @sic R5s110176 sic@</w:t>
            </w:r>
          </w:p>
          <w:p w14:paraId="58C1586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template (present) NAS_MSG_Indication_Type v_NAS_Expected;</w:t>
            </w:r>
          </w:p>
          <w:p w14:paraId="0C6A55E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template (present) NAS_MSG_Indication_Type v_TAU_Expected;</w:t>
            </w:r>
          </w:p>
          <w:p w14:paraId="666DF52D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template (present) NAS_MSG_Indication_Type v_TAU_NoProtection;</w:t>
            </w:r>
          </w:p>
          <w:p w14:paraId="2363A806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lastRenderedPageBreak/>
              <w:t xml:space="preserve">    var template (present) NAS_MSG_Indication_Type v_TAU_StartInOtherRAT;</w:t>
            </w:r>
          </w:p>
          <w:p w14:paraId="4131BE81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template (present) NAS_MSG_Indication_Type v_TAU_ForcedMapped;</w:t>
            </w:r>
          </w:p>
          <w:p w14:paraId="2C6629EA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boolean v_NoAuthSincePowerOn;</w:t>
            </w:r>
          </w:p>
          <w:p w14:paraId="6662C1A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template (omit) AccessStratumRelease v_Rel := omit;</w:t>
            </w:r>
          </w:p>
          <w:p w14:paraId="75AD41F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UE_EUTRA_Capability v_EUTRA_Cap;</w:t>
            </w:r>
          </w:p>
          <w:p w14:paraId="12C7C5EC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boolean v_Rel8_9 := false;</w:t>
            </w:r>
          </w:p>
          <w:p w14:paraId="15009C8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 template AdditionalUpdateType v_AdditionalUpdateType := f_GetAdditionalUpdateType (p_ForcedAttach);</w:t>
            </w:r>
          </w:p>
          <w:p w14:paraId="53814D1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B3_Type v_PDNType := f_GetPdnType();</w:t>
            </w:r>
          </w:p>
          <w:p w14:paraId="22785796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template CiphKeySeqNum v_CiphKeySeqNum := cr_CiphKeySeqNum('8'H, ?) ifpresent;</w:t>
            </w:r>
          </w:p>
          <w:p w14:paraId="7DC4C73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var CoOrd_OtherRATState_Type v_CoOrd_OtherRATState_Type := f_EUTRA_MobileInfo_GetCoOrd_OtherRATState();  // @sic R5-163054 sic@</w:t>
            </w:r>
          </w:p>
          <w:p w14:paraId="011C86B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timer t_WaitforAttach := f_EUTRA_SetTimerToleranceMax( p_CellId, nonProtocolTimer, tsc_WaitforAttach);  // @sic R5-134358 sic@</w:t>
            </w:r>
          </w:p>
          <w:p w14:paraId="3E69EC2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09693A8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if (ispresent(p_EUTRA_Cap)) { // @sic R5s160851 sic@</w:t>
            </w:r>
          </w:p>
          <w:p w14:paraId="2BAB4509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v_EUTRA_Cap := f_EUTRA_DecodeEutraCapMsg(valueof(p_EUTRA_Cap)); // This needs to be a template as it can be omitted</w:t>
            </w:r>
          </w:p>
          <w:p w14:paraId="64843C2A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v_Rel := v_EUTRA_Cap.accessStratumRelease;</w:t>
            </w:r>
          </w:p>
          <w:p w14:paraId="4005110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1D6C1690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if (p_PreambleOnLTE) { // @sic R5-123734 sic@</w:t>
            </w:r>
          </w:p>
          <w:p w14:paraId="56AA48E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v_Rel := f_EUTRA_MobileInfo_GetUECapability_AccessStratumRelease ();</w:t>
            </w:r>
          </w:p>
          <w:p w14:paraId="5DBCE29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324ED9E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6099111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80EE41D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if (not p_PDPContext and not p_PreambleOnLTE and not v_CoOrd_OtherRATState_Type.IMS_Registered_WithExtraPDP) { // no bearer has previously been established @sic R5-163054 sic@</w:t>
            </w:r>
          </w:p>
          <w:p w14:paraId="3E51E31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v_EPS_ContextStatus_Rx.ebi5_7 := '000'B; // so set all bearer indications to 0</w:t>
            </w:r>
          </w:p>
          <w:p w14:paraId="66817F7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1039BC0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27ACBF9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if (not match(tsc_EpsUpdate_TaUpdate, v_EpsUpdate_TypeValue)) { // TA Only;  @sic R5-110746 sic@</w:t>
            </w:r>
          </w:p>
          <w:p w14:paraId="4BEFE44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if (v_CoOrd_OtherRATState_Type.CSInOtherRAT) {  // @sic R5-163054 sic@</w:t>
            </w:r>
          </w:p>
          <w:p w14:paraId="4D1542F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v_EpsUpdate_TypeValue := tsc_EpsUpdate_Combined_IMSIAttach;</w:t>
            </w:r>
          </w:p>
          <w:p w14:paraId="43B61ED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} else {</w:t>
            </w:r>
          </w:p>
          <w:p w14:paraId="3CCB2C80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v_EpsUpdate_TypeValue := (tsc_EpsUpdate_Combined_TaLaUpdate, tsc_EpsUpdate_Combined_IMSIAttach); // @sic R5s120943, R5-140325 sic@</w:t>
            </w:r>
          </w:p>
          <w:p w14:paraId="5976FC0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44AF3DA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1DC465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A8282C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// @sic R5s110168 change 8.5 sic@</w:t>
            </w:r>
          </w:p>
          <w:p w14:paraId="0BE078C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v_TAU_NoProtection := cr_NAS_Indication(tsc_SHT_NoSecurityProtection,</w:t>
            </w:r>
          </w:p>
          <w:p w14:paraId="3D85DAE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cr_TAU_RequestIdleMobilityDiffRAT(v_EpsUpdate_TypeValue,</w:t>
            </w:r>
          </w:p>
          <w:p w14:paraId="532CD399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'111'B,</w:t>
            </w:r>
          </w:p>
          <w:p w14:paraId="79BE6713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v_EPS_ContextStatus_Rx,</w:t>
            </w:r>
          </w:p>
          <w:p w14:paraId="1885439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v_AdditionalUpdateType_Expected,</w:t>
            </w:r>
          </w:p>
          <w:p w14:paraId="4B7E7263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?,</w:t>
            </w:r>
          </w:p>
          <w:p w14:paraId="4CF70FD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v_CiphKeySeqNum));</w:t>
            </w:r>
          </w:p>
          <w:p w14:paraId="3D2776B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v_TAU_StartInOtherRAT := cr_NAS_Indication(tsc_SHT_IntegrityProtected,</w:t>
            </w:r>
          </w:p>
          <w:p w14:paraId="2E01E229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cr_TAU_RequestIdleMobilityDiffRAT(v_EpsUpdate_TypeValue,</w:t>
            </w:r>
          </w:p>
          <w:p w14:paraId="194E01A9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?,</w:t>
            </w:r>
          </w:p>
          <w:p w14:paraId="60A25DCD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v_EPS_ContextStatus_Rx,</w:t>
            </w:r>
          </w:p>
          <w:p w14:paraId="4FF55E29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v_AdditionalUpdateType_Expected,</w:t>
            </w:r>
          </w:p>
          <w:p w14:paraId="132A18D3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?,</w:t>
            </w:r>
          </w:p>
          <w:p w14:paraId="51070688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v_CiphKeySeqNum));</w:t>
            </w:r>
          </w:p>
          <w:p w14:paraId="15926BD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v_TAU_ForcedMapped := cr_NAS_Indication(tsc_SHT_IntegrityProtected,</w:t>
            </w:r>
          </w:p>
          <w:p w14:paraId="2D410309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cr_TAU_RequestIdleMobilityDiffRAT(v_EpsUpdate_TypeValue,</w:t>
            </w:r>
          </w:p>
          <w:p w14:paraId="321E2C83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f_EUTRA_SecurityKSIsgsn_Get (),</w:t>
            </w:r>
          </w:p>
          <w:p w14:paraId="4A9E78ED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v_EPS_ContextStatus_Rx,</w:t>
            </w:r>
          </w:p>
          <w:p w14:paraId="3C92060C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v_AdditionalUpdateType_Expected,</w:t>
            </w:r>
          </w:p>
          <w:p w14:paraId="48FECE0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tsc_NasKsi_MappedSecurityContext,</w:t>
            </w:r>
          </w:p>
          <w:p w14:paraId="7233C4CD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v_CiphKeySeqNum));</w:t>
            </w:r>
          </w:p>
          <w:p w14:paraId="4711E4E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/* Step 1 - 3 */</w:t>
            </w:r>
          </w:p>
          <w:p w14:paraId="1486880C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lastRenderedPageBreak/>
              <w:t xml:space="preserve">    /*  ( 33.401 cl. 9.1.2 Idle mode procedures in E-UTRAN )</w:t>
            </w:r>
          </w:p>
          <w:p w14:paraId="081DF4F4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Check that TRACKING AREA UPDATE REQUEST message is present and conforms</w:t>
            </w:r>
          </w:p>
          <w:p w14:paraId="004AD7C9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with default message ( 36.508 Table 4.7.2-27: TRACKING AREA UPDATE REQUEST ) */</w:t>
            </w:r>
          </w:p>
          <w:p w14:paraId="5244F4C3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if (v_SecurityParams.KSIasme == '111'B) { // Did not do authentication on EUTRA cell since power on</w:t>
            </w:r>
          </w:p>
          <w:p w14:paraId="3A6EC644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v_NoAuthSincePowerOn := true;</w:t>
            </w:r>
          </w:p>
          <w:p w14:paraId="46B8F65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if (v_SecurityParams.KSIsgsn == '111'B) {// No current EPS security context stored</w:t>
            </w:r>
          </w:p>
          <w:p w14:paraId="40D061E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//@sic R5-110746 Don't care if UE is sending mapped or native sic@</w:t>
            </w:r>
          </w:p>
          <w:p w14:paraId="1549522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v_TAU_Expected := (v_TAU_NoProtection, v_TAU_StartInOtherRAT);</w:t>
            </w:r>
          </w:p>
          <w:p w14:paraId="38E2986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67FEBF7A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else {  /* This should be when: - UE started on 3G/2G,</w:t>
            </w:r>
          </w:p>
          <w:p w14:paraId="33048D6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*                      - came to LTE and was forced to use the mapped context in an SMC on LTE</w:t>
            </w:r>
          </w:p>
          <w:p w14:paraId="50B1795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*                      - went back to 3G/2G</w:t>
            </w:r>
          </w:p>
          <w:p w14:paraId="4388DF0A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*                      - is now back on LTE */</w:t>
            </w:r>
          </w:p>
          <w:p w14:paraId="74E153B4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v_TAU_Expected := v_TAU_ForcedMapped;</w:t>
            </w:r>
          </w:p>
          <w:p w14:paraId="03550EC4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712417B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0AFCA1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else { // UE and SS still have current EPS NAS Security Context because previously registered on LTE so should have a valid native context</w:t>
            </w:r>
          </w:p>
          <w:p w14:paraId="42E98F4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v_NoAuthSincePowerOn := false;</w:t>
            </w:r>
          </w:p>
          <w:p w14:paraId="152A8158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v_TAU_Expected := cr_NAS_Indication(tsc_SHT_IntegrityProtected,</w:t>
            </w:r>
          </w:p>
          <w:p w14:paraId="1AB0CBB0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cr_TAU_RequestIdleMobilityDiffRAT(v_EpsUpdate_TypeValue,</w:t>
            </w:r>
          </w:p>
          <w:p w14:paraId="0B82D3B1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f_EUTRA_SecurityKSIasme_Get(),</w:t>
            </w:r>
          </w:p>
          <w:p w14:paraId="34FFDBF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v_EPS_ContextStatus_Rx,</w:t>
            </w:r>
          </w:p>
          <w:p w14:paraId="56A70C3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v_AdditionalUpdateType_Expected,</w:t>
            </w:r>
          </w:p>
          <w:p w14:paraId="618D7B1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tsc_NasKsi_NativeSecurityContext)); // @sic R5-110746 sic@</w:t>
            </w:r>
          </w:p>
          <w:p w14:paraId="0BB90A83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54D50A8C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C02773A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if (p_PDPContext or p_PreambleOnLTE or v_CoOrd_OtherRATState_Type.IMS_Registered_WithExtraPDP) { // bearer has previously been established  @sic R5-163054 sic@</w:t>
            </w:r>
          </w:p>
          <w:p w14:paraId="55A4A1C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v_NAS_Expected := v_TAU_Expected;</w:t>
            </w:r>
          </w:p>
          <w:p w14:paraId="27DFCBA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} else  { // no bearer established, so behaviour is optional</w:t>
            </w:r>
          </w:p>
          <w:p w14:paraId="4F949684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if (ispresent(v_Rel)) { // @sic R5-123734 sic@</w:t>
            </w:r>
          </w:p>
          <w:p w14:paraId="125F1F6C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if (valueof(v_Rel) == rel8 or valueof(v_Rel) == rel9) {</w:t>
            </w:r>
          </w:p>
          <w:p w14:paraId="66452110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v_NAS_Expected := (v_TAU_Expected, cr_NAS_IndicationWithPiggybacking((tsc_SHT_NoSecurityProtection, tsc_SHT_IntegrityProtected),</w:t>
            </w:r>
          </w:p>
          <w:p w14:paraId="051250D0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cr_508_ATTACH_REQUEST(v_AttachType, v_AdditionalUpdateType),</w:t>
            </w:r>
          </w:p>
          <w:p w14:paraId="2AB2E18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cr_508_PDN_CONNECTIVITY_REQUEST(tsc_PdnRequest_InitialAttach, v_PDNType))); // @sic R5s120659 sic@</w:t>
            </w:r>
          </w:p>
          <w:p w14:paraId="2B83BB96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} else { // rel10 and above</w:t>
            </w:r>
          </w:p>
          <w:p w14:paraId="77C0296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v_NAS_Expected := cr_NAS_IndicationWithPiggybacking((tsc_SHT_NoSecurityProtection, tsc_SHT_IntegrityProtected),</w:t>
            </w:r>
          </w:p>
          <w:p w14:paraId="2201524D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cr_508_ATTACH_REQUEST(v_AttachType, v_AdditionalUpdateType),</w:t>
            </w:r>
          </w:p>
          <w:p w14:paraId="27BF0D7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cr_508_PDN_CONNECTIVITY_REQUEST(tsc_PdnRequest_InitialAttach, v_PDNType)); // @sic R5s120659 sic@</w:t>
            </w:r>
          </w:p>
          <w:p w14:paraId="67738E1A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571F646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} else { // started on GERAN so expect anything for now</w:t>
            </w:r>
          </w:p>
          <w:p w14:paraId="6A5C4911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</w:t>
            </w:r>
            <w:r w:rsidRPr="00484077">
              <w:rPr>
                <w:rFonts w:ascii="Arial" w:hAnsi="Arial" w:cs="Arial"/>
                <w:highlight w:val="yellow"/>
                <w:lang w:val="en-US" w:eastAsia="zh-CN"/>
              </w:rPr>
              <w:t>f_IP_Routing_ChangeToRawmode(IP);  //WA#6_2_2_2</w:t>
            </w:r>
          </w:p>
          <w:p w14:paraId="716BF61A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v_NAS_Expected := (v_TAU_Expected, cr_NAS_IndicationWithPiggybacking((tsc_SHT_NoSecurityProtection, tsc_SHT_IntegrityProtected),</w:t>
            </w:r>
          </w:p>
          <w:p w14:paraId="55CD36FC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cr_508_ATTACH_REQUEST(v_AttachType, v_AdditionalUpdateType),</w:t>
            </w:r>
          </w:p>
          <w:p w14:paraId="3CC33EFC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cr_508_PDN_CONNECTIVITY_REQUEST(tsc_PdnRequest_InitialAttach, v_PDNType))); // @sic R5s120659 sic@</w:t>
            </w:r>
          </w:p>
          <w:p w14:paraId="2954106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19071F5C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14AC644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//Send RRC Connection Setup on SRB0 (CCCH) and switch on UL grant assignments:</w:t>
            </w:r>
          </w:p>
          <w:p w14:paraId="6CA5013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f_EUTRA_RRC_ConnectionSetup_Def (p_CellId, -, p_RRC_TI);</w:t>
            </w:r>
          </w:p>
          <w:p w14:paraId="112D2F2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D774C7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//Receive RRC Connection Setup Complete with piggy-backed NAS message on SRB1 (DCCH):</w:t>
            </w:r>
          </w:p>
          <w:p w14:paraId="34BDC594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v_NasInd := f_EUTRA_RRCConnectionSetupComplete_Def(p_CellId,                                       // @sic R5s120121 MCC160 implementation sic@</w:t>
            </w:r>
          </w:p>
          <w:p w14:paraId="6F518FC3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         cr_508_RRCConnectionSetupComplete(p_RRC_TI, ?, -, 1),</w:t>
            </w:r>
          </w:p>
          <w:p w14:paraId="2705133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v_NAS_Expected);  // @sic R5-123734 sic@</w:t>
            </w:r>
          </w:p>
          <w:p w14:paraId="08BFFE7A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if (ischosen (v_NasInd.Pdu.Msg.tRACKING_AREA_UPDATE_REQUEST)) {   // @sic R5-123734 sic@</w:t>
            </w:r>
          </w:p>
          <w:p w14:paraId="489256B3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v_SecurityParams.NonceUE := oct2bit(v_NasInd.Pdu.Msg.tRACKING_AREA_UPDATE_REQUEST.nonce.nonceValue);</w:t>
            </w:r>
          </w:p>
          <w:p w14:paraId="3114FCB3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if (ispresent(v_NasInd.Pdu.Msg.tRACKING_AREA_UPDATE_REQUEST.ueAddSecurityCap)) {// @sic R5-182074 sic@</w:t>
            </w:r>
          </w:p>
          <w:p w14:paraId="0D2F398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v_SecurityParams.NAS_SecurityCap5G := v_NasInd.Pdu.Msg.tRACKING_AREA_UPDATE_REQUEST.ueAddSecurityCap;</w:t>
            </w:r>
          </w:p>
          <w:p w14:paraId="67BF4D2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30FFD23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12F99C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if (p_PDPContext or p_PreambleOnLTE or v_CoOrd_OtherRATState_Type.IMS_Registered_WithExtraPDP) { // bearer already established, so go ahead and complete the TAU; @sic R5-110746, R5s110087, R5-163054 sic@</w:t>
            </w:r>
          </w:p>
          <w:p w14:paraId="7A2AA04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if (v_NoAuthSincePowerOn) {</w:t>
            </w:r>
          </w:p>
          <w:p w14:paraId="5052FCA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v_SecurityParams := f_EUTRA_MappedContext_InitNAS(v_SecurityParams, v_SecurityParams.AuthParams);</w:t>
            </w:r>
          </w:p>
          <w:p w14:paraId="1AB4B76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v_SecurityParams.NAS_SecurityCap := f_EUTRA_NB_FillNAS_SecurityCapability_TAU(v_NasInd.Pdu.Msg.tRACKING_AREA_UPDATE_REQUEST); // @sic R5s110210 sic@</w:t>
            </w:r>
          </w:p>
          <w:p w14:paraId="21EC4DCC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/* Step 4, 5: NAS Security Mode Command / NAS Security Mode Complete */</w:t>
            </w:r>
          </w:p>
          <w:p w14:paraId="0171561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v_NasCountUL := f_EUTRA_NAS_ActivateSecurity_MappedContext(p_CellId, v_SecurityParams, -, true); // @sic R5-182074 sic@</w:t>
            </w:r>
          </w:p>
          <w:p w14:paraId="7401698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} else { // @sic R5s130238 sic@</w:t>
            </w:r>
          </w:p>
          <w:p w14:paraId="753B5050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v_NasCountInfo := f_EUTRA_NB_SS_NAS_CountGet(NASCTRL);</w:t>
            </w:r>
          </w:p>
          <w:p w14:paraId="7F850FC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v_NasCountUL := v_NasCountInfo.UL;</w:t>
            </w:r>
          </w:p>
          <w:p w14:paraId="2EBC770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0F301B7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439B8E9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v_EPS_ContextStatus_Tx := v_NasInd.Pdu.Msg.tRACKING_AREA_UPDATE_REQUEST.epsBearerContextStatus; // Send this back in the Accept</w:t>
            </w:r>
          </w:p>
          <w:p w14:paraId="41B9D3DA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v_SecurityParams.NAS_SecurityCap := f_EUTRA_NB_FillNAS_SecurityCapability_TAU(v_NasInd.Pdu.Msg.tRACKING_AREA_UPDATE_REQUEST);</w:t>
            </w:r>
          </w:p>
          <w:p w14:paraId="1101375A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f_EUTRA_Security_Set(v_SecurityParams);</w:t>
            </w:r>
          </w:p>
          <w:p w14:paraId="76B53369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20823A6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/* Step 6: Transmit TRACKING AREA UPDATE ACCEPT message */</w:t>
            </w:r>
          </w:p>
          <w:p w14:paraId="3F086E6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/* Step 7: Receive TRACKING AREA UPDATE COMPLETE */</w:t>
            </w:r>
          </w:p>
          <w:p w14:paraId="417FE9C4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f_EUTRA_TrackingAreaUpdate_Accept_Complete(p_CellId,</w:t>
            </w:r>
          </w:p>
          <w:p w14:paraId="6337CC3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v_GutiParams,</w:t>
            </w:r>
          </w:p>
          <w:p w14:paraId="6EA1FC7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v_EpsUpdate_Result,</w:t>
            </w:r>
          </w:p>
          <w:p w14:paraId="575E9088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v_EPS_ContextStatus_Tx,</w:t>
            </w:r>
          </w:p>
          <w:p w14:paraId="61DB99A1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v_NasInd.Pdu.Msg.tRACKING_AREA_UPDATE_REQUEST.addUpdateType,</w:t>
            </w:r>
          </w:p>
          <w:p w14:paraId="40A1A8BA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p_ForcedAttach);</w:t>
            </w:r>
          </w:p>
          <w:p w14:paraId="14D2CF59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766952C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/* Step 8: Release RRC connection */</w:t>
            </w:r>
          </w:p>
          <w:p w14:paraId="4198DCF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if (p_ReleaseRequired == rrcConnectionRelease) { // @sic R5s110127, R5s150830 sic@</w:t>
            </w:r>
          </w:p>
          <w:p w14:paraId="20625071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f_EUTRA_RRC_ConnectionRelease(p_CellId, p_RRC_TI);</w:t>
            </w:r>
          </w:p>
          <w:p w14:paraId="76B4CEEC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117325B4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} else { // No bearer established so follow table 2; @sic R5-110746 sic@</w:t>
            </w:r>
          </w:p>
          <w:p w14:paraId="097A2883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if (ischosen (v_NasInd.Pdu.Msg.tRACKING_AREA_UPDATE_REQUEST)) {   // @sic R5-123734 sic@</w:t>
            </w:r>
          </w:p>
          <w:p w14:paraId="2E70CCF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//   Step 4: The SS transmits a TRACKING AREA UPDATE REJECT message with EMM cause = "No EPS Bearer Activated".</w:t>
            </w:r>
          </w:p>
          <w:p w14:paraId="3873A2A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v_Rel8_9 := true; // @sic R5-123734 sic@</w:t>
            </w:r>
          </w:p>
          <w:p w14:paraId="4733BDB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SRB.send(cas_SRB1_NasPdu_REQ(p_CellId,</w:t>
            </w:r>
          </w:p>
          <w:p w14:paraId="2702795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cs_TimingInfo_Now,</w:t>
            </w:r>
          </w:p>
          <w:p w14:paraId="24F5C03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cs_NAS_Request(tsc_SHT_NoSecurityProtection,</w:t>
            </w:r>
          </w:p>
          <w:p w14:paraId="02DCE8DD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cs_508_TRACKING_AREA_UPDATE_REJECT(tsc_Cause_NoEPSBearerActive))));</w:t>
            </w:r>
          </w:p>
          <w:p w14:paraId="6FDE0DB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// Step 5: SS waits for tsc_WaitforAttach seconds to receive the Attach Request on the existing RRC Connection</w:t>
            </w:r>
          </w:p>
          <w:p w14:paraId="34C05456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t_WaitforAttach.start;</w:t>
            </w:r>
          </w:p>
          <w:p w14:paraId="51703C96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alt {</w:t>
            </w:r>
          </w:p>
          <w:p w14:paraId="59D11C0F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[] SRB.receive(car_SRB1_NasPdu_IND(p_CellId,</w:t>
            </w:r>
          </w:p>
          <w:p w14:paraId="462E55EC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cr_NAS_IndicationWithPiggybacking((tsc_SHT_NoSecurityProtection, tsc_SHT_IntegrityProtected),</w:t>
            </w:r>
          </w:p>
          <w:p w14:paraId="7AA31CD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cr_508_ATTACH_REQUEST(v_AttachType, v_AdditionalUpdateType),</w:t>
            </w:r>
          </w:p>
          <w:p w14:paraId="5E9669B3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cr_508_PDN_CONNECTIVITY_REQUEST(tsc_PdnRequest_InitialAttach, v_PDNType))))</w:t>
            </w:r>
          </w:p>
          <w:p w14:paraId="4B61F32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-&gt; value v_ReceivedAsp</w:t>
            </w:r>
          </w:p>
          <w:p w14:paraId="07B949E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{</w:t>
            </w:r>
          </w:p>
          <w:p w14:paraId="6A54E1A1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v_NasInd := v_ReceivedAsp.Signalling.Nas[0];</w:t>
            </w:r>
          </w:p>
          <w:p w14:paraId="5560DEF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t_WaitforAttach.stop;</w:t>
            </w:r>
          </w:p>
          <w:p w14:paraId="00567EC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114A51FE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[] t_WaitforAttach.timeout</w:t>
            </w:r>
          </w:p>
          <w:p w14:paraId="6B382B81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{</w:t>
            </w:r>
          </w:p>
          <w:p w14:paraId="64E9DED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// Step 5 : The SS releases the RRC connection.</w:t>
            </w:r>
          </w:p>
          <w:p w14:paraId="7B16CE92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f_EUTRA_RRC_ConnectionRelease(p_CellId);   /* @sic R5-110803 change 13 sic@ */</w:t>
            </w:r>
          </w:p>
          <w:p w14:paraId="34FFA988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</w:t>
            </w:r>
          </w:p>
          <w:p w14:paraId="4F178EDC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// Step 6:</w:t>
            </w:r>
          </w:p>
          <w:p w14:paraId="55D08090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if (not pc_Auto_PDN_Connectivity) { // @sic R5-120754, R5-125117 sic@</w:t>
            </w:r>
          </w:p>
          <w:p w14:paraId="3AE0EAB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f_UT_RequestAdditionalPDNConnectivity (UT, 6); // @sic R5-125116 sic@</w:t>
            </w:r>
          </w:p>
          <w:p w14:paraId="6198E5C9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41B44D86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v_NasInd := f_EUTRA_RRC_ConnEst_DefWithNas(p_CellId,</w:t>
            </w:r>
          </w:p>
          <w:p w14:paraId="3D0EF109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tsc_RRC_TI_Def,</w:t>
            </w:r>
          </w:p>
          <w:p w14:paraId="0141BA91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cr_EstablishmentCause_Any,</w:t>
            </w:r>
          </w:p>
          <w:p w14:paraId="519F0D6A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cr_NAS_IndicationWithPiggybacking((tsc_SHT_NoSecurityProtection, tsc_SHT_IntegrityProtected),</w:t>
            </w:r>
          </w:p>
          <w:p w14:paraId="5DD272F3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cr_508_ATTACH_REQUEST(v_AttachType, v_AdditionalUpdateType),</w:t>
            </w:r>
          </w:p>
          <w:p w14:paraId="6D90B89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cr_508_PDN_CONNECTIVITY_REQUEST(tsc_PdnRequest_InitialAttach, v_PDNType)));</w:t>
            </w:r>
          </w:p>
          <w:p w14:paraId="6406F476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79DD514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3A83AE51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} // end of TAU received, so Attach Req must have been received first</w:t>
            </w:r>
          </w:p>
          <w:p w14:paraId="68C322C7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// Activate DHCP and ICMPv6 and reset IMS if previously registered to IMS</w:t>
            </w:r>
          </w:p>
          <w:p w14:paraId="211A25D4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f_EUTRA_ResetIPandIMS (p_CellId); // @sic R5s150913 sic@</w:t>
            </w:r>
          </w:p>
          <w:p w14:paraId="032A0153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// Steps 7 - 22</w:t>
            </w:r>
          </w:p>
          <w:p w14:paraId="7D816F51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if (p_ReleaseRequired == rrcConnectionRelease) { // @sic R5-160947 sic@</w:t>
            </w:r>
          </w:p>
          <w:p w14:paraId="69987009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f_EUTRA_InitialRegistration_Step5_18b1(p_CellId, STATE2_IDLEUPDATE, p_ForcedAttach, v_NasInd);  // @sic R5s110395 sic@</w:t>
            </w:r>
          </w:p>
          <w:p w14:paraId="180EF28C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} else {</w:t>
            </w:r>
          </w:p>
          <w:p w14:paraId="107BA03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f_EUTRA_InitialRegistration_Step5_16c1(p_CellId, STATE2_IDLEUPDATE, p_ForcedAttach, v_NasInd);  // @sic R5s110395 sic@</w:t>
            </w:r>
          </w:p>
          <w:p w14:paraId="71BDBF5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176214E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if (not ispresent (v_Rel)) { // @sic R5-123734 sic@</w:t>
            </w:r>
          </w:p>
          <w:p w14:paraId="28C94AB9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v_Rel := f_EUTRA_MobileInfo_GetUECapability_AccessStratumRelease (); // can get value now, so can now check behaviour correct for release of UE</w:t>
            </w:r>
          </w:p>
          <w:p w14:paraId="4D445C6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if ((not(valueof(v_Rel) == rel8 or valueof(v_Rel) == rel9)) and v_Rel8_9 ) { // @sic R5s120659 sic@ @sic R5s130275 sic@</w:t>
            </w:r>
          </w:p>
          <w:p w14:paraId="52996994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  f_SetVerdictInconc(__FILE__, __LINE__, "Rel8/9 behaviour not allowed for higher release UE");</w:t>
            </w:r>
          </w:p>
          <w:p w14:paraId="62743944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1FC5D220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031AE919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3A6D24E5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  return v_NasCountUL; // @sic R5s120774 sic@</w:t>
            </w:r>
          </w:p>
          <w:p w14:paraId="082D439B" w14:textId="77777777" w:rsidR="00D334EB" w:rsidRPr="00484077" w:rsidRDefault="00D334EB" w:rsidP="009E36D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84077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2215A5C9" w14:textId="77777777" w:rsidR="00D334EB" w:rsidRDefault="00D334EB" w:rsidP="00D334EB">
      <w:pPr>
        <w:spacing w:after="0"/>
        <w:rPr>
          <w:rFonts w:ascii="Tahoma" w:hAnsi="Tahoma"/>
          <w:b/>
          <w:lang w:eastAsia="en-GB"/>
        </w:rPr>
      </w:pPr>
    </w:p>
    <w:p w14:paraId="3385CF8F" w14:textId="77777777" w:rsidR="00D334EB" w:rsidRDefault="00D334EB" w:rsidP="00D334EB">
      <w:pPr>
        <w:spacing w:after="0"/>
        <w:rPr>
          <w:rFonts w:ascii="Tahoma" w:hAnsi="Tahoma"/>
          <w:b/>
          <w:lang w:eastAsia="en-GB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878A2" w14:textId="77777777" w:rsidR="00821641" w:rsidRDefault="00821641">
      <w:r>
        <w:separator/>
      </w:r>
    </w:p>
  </w:endnote>
  <w:endnote w:type="continuationSeparator" w:id="0">
    <w:p w14:paraId="7B79DB13" w14:textId="77777777" w:rsidR="00821641" w:rsidRDefault="00821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B021F" w14:textId="77777777" w:rsidR="00D334EB" w:rsidRDefault="00D334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3227D" w14:textId="77777777" w:rsidR="00D334EB" w:rsidRDefault="00D334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B342" w14:textId="77777777" w:rsidR="00D334EB" w:rsidRDefault="00D334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69D12" w14:textId="77777777" w:rsidR="00821641" w:rsidRDefault="00821641">
      <w:r>
        <w:separator/>
      </w:r>
    </w:p>
  </w:footnote>
  <w:footnote w:type="continuationSeparator" w:id="0">
    <w:p w14:paraId="3428EF2F" w14:textId="77777777" w:rsidR="00821641" w:rsidRDefault="00821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598AEB7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D334E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1789384" wp14:editId="49C013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3377701"/>
                          </w:sdtPr>
                          <w:sdtContent>
                            <w:p w14:paraId="4D99B788" w14:textId="5F3C4CED" w:rsidR="00D334EB" w:rsidRPr="00A11327" w:rsidRDefault="00D334E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78938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3377701"/>
                    </w:sdtPr>
                    <w:sdtContent>
                      <w:p w14:paraId="4D99B788" w14:textId="5F3C4CED" w:rsidR="00D334EB" w:rsidRPr="00A11327" w:rsidRDefault="00D334E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98C76" w14:textId="7B2257FE" w:rsidR="00D334EB" w:rsidRDefault="00D334E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F96A854" wp14:editId="01C47E8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71D06D7" w14:textId="2C833377" w:rsidR="00D334EB" w:rsidRPr="00A11327" w:rsidRDefault="00D334E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6A85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71D06D7" w14:textId="2C833377" w:rsidR="00D334EB" w:rsidRPr="00A11327" w:rsidRDefault="00D334E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77608" w14:textId="274F7762" w:rsidR="00D334EB" w:rsidRDefault="00D334E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A3B6F4" wp14:editId="59AE8C0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31228465"/>
                          </w:sdtPr>
                          <w:sdtContent>
                            <w:p w14:paraId="50C3DEE6" w14:textId="27EC2C36" w:rsidR="00D334EB" w:rsidRPr="00A11327" w:rsidRDefault="00D334E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A3B6F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31228465"/>
                    </w:sdtPr>
                    <w:sdtContent>
                      <w:p w14:paraId="50C3DEE6" w14:textId="27EC2C36" w:rsidR="00D334EB" w:rsidRPr="00A11327" w:rsidRDefault="00D334E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5C093E4" w:rsidR="00695808" w:rsidRDefault="00D334E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7F65830" wp14:editId="60A1F26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2679537"/>
                          </w:sdtPr>
                          <w:sdtContent>
                            <w:p w14:paraId="06366DF0" w14:textId="17B2F440" w:rsidR="00D334EB" w:rsidRPr="00A11327" w:rsidRDefault="00D334E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F6583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2679537"/>
                    </w:sdtPr>
                    <w:sdtContent>
                      <w:p w14:paraId="06366DF0" w14:textId="17B2F440" w:rsidR="00D334EB" w:rsidRPr="00A11327" w:rsidRDefault="00D334E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0AB1DB2C" w:rsidR="00695808" w:rsidRDefault="00695808">
    <w:pPr>
      <w:pStyle w:val="Header"/>
      <w:tabs>
        <w:tab w:val="right" w:pos="9639"/>
      </w:tabs>
    </w:pPr>
    <w:r>
      <w:tab/>
    </w:r>
    <w:r w:rsidR="00D334E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31CAE0" wp14:editId="6540CD7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79184506"/>
                          </w:sdtPr>
                          <w:sdtContent>
                            <w:p w14:paraId="793B5D92" w14:textId="57825FB7" w:rsidR="00D334EB" w:rsidRPr="00A11327" w:rsidRDefault="00D334E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31CAE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79184506"/>
                    </w:sdtPr>
                    <w:sdtContent>
                      <w:p w14:paraId="793B5D92" w14:textId="57825FB7" w:rsidR="00D334EB" w:rsidRPr="00A11327" w:rsidRDefault="00D334E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001595F1" w:rsidR="00695808" w:rsidRDefault="00D334E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725FF83" wp14:editId="67C830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0012454"/>
                          </w:sdtPr>
                          <w:sdtContent>
                            <w:p w14:paraId="32FE2649" w14:textId="6547C9BD" w:rsidR="00D334EB" w:rsidRPr="00A11327" w:rsidRDefault="00D334E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25FF8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0012454"/>
                    </w:sdtPr>
                    <w:sdtContent>
                      <w:p w14:paraId="32FE2649" w14:textId="6547C9BD" w:rsidR="00D334EB" w:rsidRPr="00A11327" w:rsidRDefault="00D334E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164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34EB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D334EB"/>
    <w:rPr>
      <w:i/>
      <w:iCs/>
    </w:rPr>
  </w:style>
  <w:style w:type="paragraph" w:styleId="Title">
    <w:name w:val="Title"/>
    <w:basedOn w:val="Normal"/>
    <w:next w:val="Normal"/>
    <w:link w:val="TitleChar"/>
    <w:qFormat/>
    <w:rsid w:val="00D334EB"/>
    <w:pPr>
      <w:spacing w:before="240" w:after="60"/>
      <w:jc w:val="center"/>
      <w:outlineLvl w:val="0"/>
    </w:pPr>
    <w:rPr>
      <w:rFonts w:ascii="Tahoma" w:eastAsia="DengXian" w:hAnsi="Tahoma" w:cs="Cambria Math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34EB"/>
    <w:rPr>
      <w:rFonts w:ascii="Tahoma" w:eastAsia="DengXian" w:hAnsi="Tahoma" w:cs="Cambria Math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D334EB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D334E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334E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D334EB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C997B-D8E9-4D87-8F8D-FA1AB52A9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5673</Words>
  <Characters>32342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2023-06-30T13:57:00Z</dcterms:created>
  <dcterms:modified xsi:type="dcterms:W3CDTF">2023-06-30T13:57:00Z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R5s230518</vt:lpwstr>
  </property>
  <property fmtid="{D5CDD505-2E9C-101B-9397-08002B2CF9AE}" pid="10" name="Spec#">
    <vt:lpwstr>36.523-3</vt:lpwstr>
  </property>
  <property fmtid="{D5CDD505-2E9C-101B-9397-08002B2CF9AE}" pid="11" name="Cr#">
    <vt:lpwstr>4745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function  f_EUTRA_TrackingAreaUpdateFromAnotherRAT_WithoutRRCConneReq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2023-06-30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2023-06-30T13:57:43Z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cccfbe55-547d-4ffc-b9ca-e1b35b468ac7</vt:lpwstr>
  </property>
  <property fmtid="{D5CDD505-2E9C-101B-9397-08002B2CF9AE}" pid="27" name="MSIP_Label_9764cdcd-3664-4d05-9615-7cbf65a4f0a8_ContentBits">
    <vt:lpwstr>0</vt:lpwstr>
  </property>
</Properties>
</file>