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75E" w:rsidRDefault="000C675E" w:rsidP="000C6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R5s230510</w:t>
      </w:r>
      <w:r>
        <w:rPr>
          <w:b/>
          <w:i/>
          <w:noProof/>
          <w:sz w:val="28"/>
        </w:rPr>
        <w:fldChar w:fldCharType="end"/>
      </w:r>
    </w:p>
    <w:p w:rsidR="000C675E" w:rsidRDefault="000C675E" w:rsidP="000C67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675E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675E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675E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:rsidTr="009E36D9">
        <w:tc>
          <w:tcPr>
            <w:tcW w:w="142" w:type="dxa"/>
            <w:tcBorders>
              <w:lef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C675E" w:rsidRPr="00410371" w:rsidRDefault="000C675E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C675E" w:rsidRDefault="000C675E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C675E" w:rsidRPr="00410371" w:rsidRDefault="000C675E" w:rsidP="009E36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C675E" w:rsidRDefault="000C675E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C675E" w:rsidRPr="00410371" w:rsidRDefault="000C675E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C675E" w:rsidRDefault="000C675E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C675E" w:rsidRPr="00410371" w:rsidRDefault="000C675E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0C675E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0C675E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C675E" w:rsidRPr="00F25D98" w:rsidRDefault="000C675E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675E" w:rsidTr="009E36D9">
        <w:tc>
          <w:tcPr>
            <w:tcW w:w="9641" w:type="dxa"/>
            <w:gridSpan w:val="9"/>
          </w:tcPr>
          <w:p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C675E" w:rsidRDefault="000C675E" w:rsidP="000C67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675E" w:rsidTr="009E36D9">
        <w:tc>
          <w:tcPr>
            <w:tcW w:w="2835" w:type="dxa"/>
          </w:tcPr>
          <w:p w:rsidR="000C675E" w:rsidRDefault="000C675E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C675E" w:rsidRDefault="000C675E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C675E" w:rsidRDefault="000C675E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675E" w:rsidRDefault="000C675E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C675E" w:rsidRDefault="000C675E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C675E" w:rsidRDefault="000C675E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C675E" w:rsidRDefault="000C675E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675E" w:rsidRDefault="000C675E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C675E" w:rsidRDefault="000C675E" w:rsidP="000C67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675E" w:rsidTr="009E36D9">
        <w:tc>
          <w:tcPr>
            <w:tcW w:w="9640" w:type="dxa"/>
            <w:gridSpan w:val="11"/>
          </w:tcPr>
          <w:p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675E" w:rsidRDefault="000C675E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RRC testcases 8.1.5.8.2.x</w:t>
            </w:r>
            <w:r>
              <w:fldChar w:fldCharType="end"/>
            </w:r>
          </w:p>
        </w:tc>
      </w:tr>
      <w:tr w:rsidR="000C675E" w:rsidTr="009E36D9">
        <w:tc>
          <w:tcPr>
            <w:tcW w:w="1843" w:type="dxa"/>
            <w:tcBorders>
              <w:lef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:rsidTr="009E36D9">
        <w:tc>
          <w:tcPr>
            <w:tcW w:w="1843" w:type="dxa"/>
            <w:tcBorders>
              <w:left w:val="single" w:sz="4" w:space="0" w:color="auto"/>
            </w:tcBorders>
          </w:tcPr>
          <w:p w:rsidR="000C675E" w:rsidRDefault="000C675E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C675E" w:rsidTr="009E36D9">
        <w:tc>
          <w:tcPr>
            <w:tcW w:w="1843" w:type="dxa"/>
            <w:tcBorders>
              <w:left w:val="single" w:sz="4" w:space="0" w:color="auto"/>
            </w:tcBorders>
          </w:tcPr>
          <w:p w:rsidR="000C675E" w:rsidRDefault="000C675E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C675E" w:rsidTr="009E36D9">
        <w:tc>
          <w:tcPr>
            <w:tcW w:w="1843" w:type="dxa"/>
            <w:tcBorders>
              <w:lef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:rsidTr="009E36D9">
        <w:tc>
          <w:tcPr>
            <w:tcW w:w="1843" w:type="dxa"/>
            <w:tcBorders>
              <w:left w:val="single" w:sz="4" w:space="0" w:color="auto"/>
            </w:tcBorders>
          </w:tcPr>
          <w:p w:rsidR="000C675E" w:rsidRDefault="000C675E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C675E" w:rsidRDefault="000C675E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75E" w:rsidRDefault="000C675E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2023-06-29</w:t>
            </w:r>
            <w:r>
              <w:rPr>
                <w:noProof/>
              </w:rPr>
              <w:fldChar w:fldCharType="end"/>
            </w:r>
          </w:p>
        </w:tc>
      </w:tr>
      <w:tr w:rsidR="000C675E" w:rsidTr="009E36D9">
        <w:tc>
          <w:tcPr>
            <w:tcW w:w="1843" w:type="dxa"/>
            <w:tcBorders>
              <w:lef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675E" w:rsidRDefault="000C675E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675E" w:rsidRDefault="000C675E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675E" w:rsidRDefault="000C675E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75E" w:rsidRDefault="000C675E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C675E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675E" w:rsidRDefault="000C675E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675E" w:rsidRDefault="000C675E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675E" w:rsidRPr="007C2097" w:rsidRDefault="000C675E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C675E" w:rsidTr="009E36D9">
        <w:tc>
          <w:tcPr>
            <w:tcW w:w="1843" w:type="dxa"/>
          </w:tcPr>
          <w:p w:rsidR="000C675E" w:rsidRDefault="000C675E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As agreed in MCC160 comment for TTCN CR R5s230375, the implementation is done in IWD 23wk24. However, the if condition is not correct. It is implemented as below:</w:t>
            </w:r>
          </w:p>
          <w:p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>if (</w:t>
            </w:r>
            <w:r w:rsidRPr="0031406C">
              <w:rPr>
                <w:b/>
                <w:noProof/>
                <w:color w:val="FF0000"/>
                <w:sz w:val="18"/>
                <w:szCs w:val="18"/>
              </w:rPr>
              <w:t>not</w:t>
            </w:r>
            <w:r w:rsidRPr="0031406C">
              <w:rPr>
                <w:noProof/>
                <w:sz w:val="18"/>
                <w:szCs w:val="18"/>
              </w:rPr>
              <w:t>(f_NR_CellInfo_GetSCS(p_PCell) != kHz15)) {   //@sic R5s230375 sic@</w:t>
            </w:r>
          </w:p>
          <w:p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0C675E" w:rsidRPr="0031406C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 xml:space="preserve">The </w:t>
            </w:r>
            <w:r w:rsidRPr="0031406C">
              <w:rPr>
                <w:b/>
                <w:noProof/>
                <w:sz w:val="18"/>
                <w:szCs w:val="18"/>
              </w:rPr>
              <w:t>*not*</w:t>
            </w:r>
            <w:r w:rsidRPr="0031406C">
              <w:rPr>
                <w:noProof/>
                <w:sz w:val="18"/>
                <w:szCs w:val="18"/>
              </w:rPr>
              <w:t xml:space="preserve"> at the beginning of the condition reverses the logic of testing the PCell for not being in 15 Khz. The condition should have been as follows:</w:t>
            </w:r>
          </w:p>
          <w:p w:rsidR="000C675E" w:rsidRPr="0031406C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>if (f_NR_CellInfo_GetSCS(p_PCell) != kHz15) {</w:t>
            </w:r>
          </w:p>
          <w:p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0C675E" w:rsidRPr="006E31A3" w:rsidRDefault="000C675E" w:rsidP="000C67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above logic should also be implemented before Steps 6a5 -  6a7 for the RRC Resume procedure</w:t>
            </w: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675E" w:rsidRPr="00F12C50" w:rsidRDefault="000C675E" w:rsidP="000C675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Corrected the IF condition.</w:t>
            </w:r>
          </w:p>
          <w:p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0C675E" w:rsidRPr="009D349C" w:rsidRDefault="000C675E" w:rsidP="000C675E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Implemented the same logic for the RRC Resume procedure before Steps 6a5 – 6a7.</w:t>
            </w: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675E" w:rsidRPr="00CF39F2" w:rsidRDefault="000C675E" w:rsidP="000C67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75E" w:rsidRPr="006E31A3" w:rsidRDefault="000C675E" w:rsidP="000C675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>may fail the test case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in FDD.</w:t>
            </w:r>
          </w:p>
        </w:tc>
      </w:tr>
      <w:tr w:rsidR="000C675E" w:rsidTr="009E36D9">
        <w:tc>
          <w:tcPr>
            <w:tcW w:w="2694" w:type="dxa"/>
            <w:gridSpan w:val="2"/>
          </w:tcPr>
          <w:p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675E" w:rsidRDefault="000C675E" w:rsidP="000C6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8.1.5.8.2.1.NR5GC, 8.1.5.8.2.2.NR5GC, 8.1.5.8.2.3.NR5GC</w:t>
            </w: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675E" w:rsidRDefault="000C675E" w:rsidP="000C6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C675E" w:rsidRDefault="000C675E" w:rsidP="000C67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C675E" w:rsidRDefault="000C675E" w:rsidP="000C6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675E" w:rsidRDefault="000C675E" w:rsidP="000C67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675E" w:rsidRDefault="000C675E" w:rsidP="000C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675E" w:rsidRDefault="000C675E" w:rsidP="000C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675E" w:rsidRDefault="000C675E" w:rsidP="000C675E">
            <w:pPr>
              <w:pStyle w:val="CRCoverPage"/>
              <w:spacing w:after="0"/>
              <w:rPr>
                <w:noProof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675E" w:rsidRPr="008863B9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675E" w:rsidRPr="008863B9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C675E" w:rsidRPr="008863B9" w:rsidRDefault="000C675E" w:rsidP="000C67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5E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75E" w:rsidRDefault="000C675E" w:rsidP="000C6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9313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6F191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6F1913" w:rsidRPr="00907E04">
        <w:rPr>
          <w:rFonts w:ascii="Arial" w:hAnsi="Arial" w:cs="Arial"/>
          <w:iCs/>
        </w:rPr>
        <w:t>Table of Contents</w:t>
      </w:r>
      <w:r w:rsidR="006F1913">
        <w:tab/>
      </w:r>
      <w:r w:rsidR="006F1913">
        <w:fldChar w:fldCharType="begin"/>
      </w:r>
      <w:r w:rsidR="006F1913">
        <w:instrText xml:space="preserve"> PAGEREF _Toc138931303 \h </w:instrText>
      </w:r>
      <w:r w:rsidR="006F1913">
        <w:fldChar w:fldCharType="separate"/>
      </w:r>
      <w:r w:rsidR="006F1913">
        <w:t>2</w:t>
      </w:r>
      <w:r w:rsidR="006F1913">
        <w:fldChar w:fldCharType="end"/>
      </w:r>
    </w:p>
    <w:p w:rsidR="006F1913" w:rsidRDefault="006F19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07E0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07E0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_Toc138931304 \h </w:instrText>
      </w:r>
      <w:r>
        <w:fldChar w:fldCharType="separate"/>
      </w:r>
      <w:r>
        <w:t>2</w:t>
      </w:r>
      <w:r>
        <w:fldChar w:fldCharType="end"/>
      </w:r>
    </w:p>
    <w:p w:rsidR="006F1913" w:rsidRDefault="006F19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07E0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07E0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_Toc138931305 \h </w:instrText>
      </w:r>
      <w:r>
        <w:fldChar w:fldCharType="separate"/>
      </w:r>
      <w:r>
        <w:t>2</w:t>
      </w:r>
      <w:r>
        <w:fldChar w:fldCharType="end"/>
      </w:r>
    </w:p>
    <w:p w:rsidR="006F1913" w:rsidRDefault="006F19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07E0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07E04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_Toc138931306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38931304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A56A2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8931305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8931306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B225A1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DB" w:rsidRPr="00FA530C" w:rsidRDefault="00B225A1" w:rsidP="00CE58DB">
            <w:pPr>
              <w:pStyle w:val="CRCoverPage"/>
              <w:spacing w:after="0"/>
              <w:rPr>
                <w:noProof/>
              </w:rPr>
            </w:pPr>
            <w:r w:rsidRPr="00B225A1">
              <w:rPr>
                <w:noProof/>
              </w:rPr>
              <w:t>f_TC_8_1_5_8_2_x_NR5GC_TestBody</w:t>
            </w:r>
            <w:r w:rsidR="00FA56A2" w:rsidRPr="00FA56A2">
              <w:rPr>
                <w:noProof/>
              </w:rPr>
              <w:t xml:space="preserve"> </w:t>
            </w:r>
            <w:r w:rsidR="00CE58DB">
              <w:rPr>
                <w:noProof/>
              </w:rPr>
              <w:t xml:space="preserve">() </w:t>
            </w:r>
          </w:p>
          <w:p w:rsidR="004A40D5" w:rsidRPr="00FA530C" w:rsidRDefault="004A40D5" w:rsidP="00CE58DB">
            <w:pPr>
              <w:pStyle w:val="CRCoverPage"/>
              <w:spacing w:after="0"/>
              <w:rPr>
                <w:noProof/>
              </w:rPr>
            </w:pP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03" w:rsidRDefault="00E90E03" w:rsidP="00E90E03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As agreed in MCC160 comment for TTCN CR R5s230375, the implementation is done in IWD 23wk24. However, the if condition is not correct. It is implemented as below:</w:t>
            </w:r>
          </w:p>
          <w:p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>if (</w:t>
            </w:r>
            <w:r w:rsidRPr="0031406C">
              <w:rPr>
                <w:b/>
                <w:noProof/>
                <w:color w:val="FF0000"/>
                <w:sz w:val="18"/>
                <w:szCs w:val="18"/>
              </w:rPr>
              <w:t>not</w:t>
            </w:r>
            <w:r w:rsidRPr="0031406C">
              <w:rPr>
                <w:noProof/>
                <w:sz w:val="18"/>
                <w:szCs w:val="18"/>
              </w:rPr>
              <w:t>(f_NR_CellInfo_GetSCS(p_PCell) != kHz15)) {   //@sic R5s230375 sic@</w:t>
            </w:r>
          </w:p>
          <w:p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E90E03" w:rsidRPr="0031406C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 xml:space="preserve">The </w:t>
            </w:r>
            <w:r w:rsidRPr="0031406C">
              <w:rPr>
                <w:b/>
                <w:noProof/>
                <w:sz w:val="18"/>
                <w:szCs w:val="18"/>
              </w:rPr>
              <w:t>*not*</w:t>
            </w:r>
            <w:r w:rsidRPr="0031406C">
              <w:rPr>
                <w:noProof/>
                <w:sz w:val="18"/>
                <w:szCs w:val="18"/>
              </w:rPr>
              <w:t xml:space="preserve"> at the beginning of the condition reverses the logic of testing the PCell for not being in 15 Khz. The condition should have been as follows:</w:t>
            </w:r>
          </w:p>
          <w:p w:rsidR="00E90E03" w:rsidRPr="0031406C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>if (f_NR_CellInfo_GetSCS(p_PCell) != kHz15) {</w:t>
            </w:r>
          </w:p>
          <w:p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6E31A3" w:rsidRPr="00803546" w:rsidRDefault="00E90E03" w:rsidP="00E90E03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t>The above logic should also be implemented before Steps 6a5 -  6a7 for the RRC Resume procedure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03" w:rsidRDefault="00E90E03" w:rsidP="00E90E0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Corrected the IF condition.</w:t>
            </w:r>
          </w:p>
          <w:p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803546" w:rsidRPr="006316B2" w:rsidRDefault="00E90E03" w:rsidP="00E90E0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Implemented the same logic for the RRC Resume procedure before Steps 6a5 – 6a7.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Pr="00CC39F9" w:rsidRDefault="007D7C3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</w:t>
            </w:r>
            <w:r w:rsidR="004A40D5">
              <w:rPr>
                <w:rFonts w:ascii="Arial" w:hAnsi="Arial" w:cs="Arial"/>
                <w:lang w:eastAsia="en-GB"/>
              </w:rPr>
              <w:t>_</w:t>
            </w:r>
            <w:r w:rsidR="00FA56A2">
              <w:rPr>
                <w:rFonts w:ascii="Arial" w:hAnsi="Arial" w:cs="Arial"/>
                <w:lang w:eastAsia="en-GB"/>
              </w:rPr>
              <w:t>PowerSaving_TC_Common_</w:t>
            </w:r>
            <w:proofErr w:type="gramStart"/>
            <w:r w:rsidR="00FA56A2">
              <w:rPr>
                <w:rFonts w:ascii="Arial" w:hAnsi="Arial" w:cs="Arial"/>
                <w:lang w:eastAsia="en-GB"/>
              </w:rPr>
              <w:t>NR</w:t>
            </w:r>
            <w:r w:rsidR="004A40D5" w:rsidRPr="00774472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function f_TC_8_1_5_8_2_x_NR5GC_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E90E0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if (not(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 !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= kHz15)) {   //@sic R5s230375 sic@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10); // 10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E90E0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"Step6a4"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 The UE transmits an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f_NR_RRC_ResumeRequest_Def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);                          // condition RESUME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v_SCGConfig.mac_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v_SCGConfigCA.mac_CellGroupConfig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;     // condition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SCGConfig.sCellToAddModList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v_SCGConfigCA.sCellToAddModList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;        // condition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DRB_Id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, true_, -, omit);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cs_38508_RadioBearerConfigDef({cs_NR_SRB_ToAddMod_ReestablishPDCP(tsc_SRB2)},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);  //@sic R5s220835 sic@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R5s210620 R5s210842 change 1 sic@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:rsidR="007A40E2" w:rsidRDefault="007A40E2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90E03" w:rsidRPr="007A40E2" w:rsidRDefault="007A40E2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A40E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function f_TC_8_1_5_8_2_x_NR5GC_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E90E0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f_NR_CellInfo_GetSCS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proofErr w:type="gram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!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kHz15)</w:t>
            </w: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{   //@sic R5s230375 sic@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10); // 10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="007617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90E0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"Step6a4"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 The UE transmits an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f_NR_RRC_ResumeRequest_Def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);                          // condition RESUME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v_SCGConfig.mac_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v_SCGConfigCA.mac_CellGroupConfig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;     // condition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SCGConfig.sCellToAddModList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v_SCGConfigCA.sCellToAddModList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;        // condition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DRB_Id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, true_, -, omit);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cs_38508_RadioBearerConfigDef({cs_NR_SRB_ToAddMod_ReestablishPDCP(tsc_SRB2)},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);  //@sic R5s220835 sic@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R5s210620 R5s210842 change 1 sic@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f_NR_CellInfo_GetSCS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proofErr w:type="gram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!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kHz15) {   //@sic R5s230375 sic@ WA#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v_TimingInfo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5); // 5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later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else {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v_TimingInfo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:</w:t>
            </w:r>
            <w:proofErr w:type="gram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10); // 10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later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&lt;&lt;SKIPPED CODE&gt;&gt;</w:t>
            </w:r>
          </w:p>
        </w:tc>
      </w:tr>
    </w:tbl>
    <w:p w:rsidR="001C6BC1" w:rsidRDefault="001C6BC1" w:rsidP="00E90E0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157" w:rsidRDefault="00B11157">
      <w:r>
        <w:separator/>
      </w:r>
    </w:p>
  </w:endnote>
  <w:endnote w:type="continuationSeparator" w:id="0">
    <w:p w:rsidR="00B11157" w:rsidRDefault="00B1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75E" w:rsidRDefault="000C67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75E" w:rsidRDefault="000C67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75E" w:rsidRDefault="000C67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157" w:rsidRDefault="00B11157">
      <w:r>
        <w:separator/>
      </w:r>
    </w:p>
  </w:footnote>
  <w:footnote w:type="continuationSeparator" w:id="0">
    <w:p w:rsidR="00B11157" w:rsidRDefault="00B11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D6E1A"/>
    <w:multiLevelType w:val="hybridMultilevel"/>
    <w:tmpl w:val="283043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93220ED"/>
    <w:multiLevelType w:val="hybridMultilevel"/>
    <w:tmpl w:val="283043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9"/>
  </w:num>
  <w:num w:numId="4">
    <w:abstractNumId w:val="33"/>
  </w:num>
  <w:num w:numId="5">
    <w:abstractNumId w:val="27"/>
  </w:num>
  <w:num w:numId="6">
    <w:abstractNumId w:val="30"/>
  </w:num>
  <w:num w:numId="7">
    <w:abstractNumId w:val="12"/>
  </w:num>
  <w:num w:numId="8">
    <w:abstractNumId w:val="31"/>
  </w:num>
  <w:num w:numId="9">
    <w:abstractNumId w:val="19"/>
  </w:num>
  <w:num w:numId="10">
    <w:abstractNumId w:val="23"/>
  </w:num>
  <w:num w:numId="11">
    <w:abstractNumId w:val="0"/>
  </w:num>
  <w:num w:numId="12">
    <w:abstractNumId w:val="11"/>
  </w:num>
  <w:num w:numId="13">
    <w:abstractNumId w:val="35"/>
  </w:num>
  <w:num w:numId="14">
    <w:abstractNumId w:val="5"/>
  </w:num>
  <w:num w:numId="15">
    <w:abstractNumId w:val="25"/>
  </w:num>
  <w:num w:numId="16">
    <w:abstractNumId w:val="22"/>
  </w:num>
  <w:num w:numId="17">
    <w:abstractNumId w:val="24"/>
  </w:num>
  <w:num w:numId="18">
    <w:abstractNumId w:val="14"/>
  </w:num>
  <w:num w:numId="19">
    <w:abstractNumId w:val="32"/>
  </w:num>
  <w:num w:numId="20">
    <w:abstractNumId w:val="28"/>
  </w:num>
  <w:num w:numId="21">
    <w:abstractNumId w:val="34"/>
  </w:num>
  <w:num w:numId="22">
    <w:abstractNumId w:val="26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29"/>
  </w:num>
  <w:num w:numId="32">
    <w:abstractNumId w:val="4"/>
  </w:num>
  <w:num w:numId="33">
    <w:abstractNumId w:val="10"/>
  </w:num>
  <w:num w:numId="34">
    <w:abstractNumId w:val="8"/>
  </w:num>
  <w:num w:numId="35">
    <w:abstractNumId w:val="3"/>
  </w:num>
  <w:num w:numId="36">
    <w:abstractNumId w:val="7"/>
  </w:num>
  <w:num w:numId="3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D0"/>
    <w:rsid w:val="000660F3"/>
    <w:rsid w:val="00067771"/>
    <w:rsid w:val="00067DBE"/>
    <w:rsid w:val="00067F11"/>
    <w:rsid w:val="00071EDF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75E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4579"/>
    <w:rsid w:val="00205361"/>
    <w:rsid w:val="00205944"/>
    <w:rsid w:val="00205DA2"/>
    <w:rsid w:val="00206E7E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155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91E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406C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47589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D1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4F8A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A4B"/>
    <w:rsid w:val="00477DCB"/>
    <w:rsid w:val="00477F3F"/>
    <w:rsid w:val="004801BC"/>
    <w:rsid w:val="00480473"/>
    <w:rsid w:val="00480835"/>
    <w:rsid w:val="00480B98"/>
    <w:rsid w:val="00481AAB"/>
    <w:rsid w:val="00482B43"/>
    <w:rsid w:val="004835C5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4FF8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082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913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7D6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0E2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4CE0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045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57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5A1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16A0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87FC1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37B6A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0E03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BE4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A1B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4395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0E0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B7328D-0DEB-483A-B7F0-F0E76FF2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1367</Words>
  <Characters>7796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147</cp:revision>
  <cp:lastPrinted>1900-01-01T00:00:00Z</cp:lastPrinted>
  <dcterms:created xsi:type="dcterms:W3CDTF">2023-04-19T01:26:00Z</dcterms:created>
  <dcterms:modified xsi:type="dcterms:W3CDTF">2023-06-29T10:41:00Z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