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56B272B7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9C5EB8" w:rsidRPr="009C5EB8">
        <w:rPr>
          <w:b/>
          <w:i/>
          <w:iCs/>
          <w:noProof/>
          <w:sz w:val="24"/>
        </w:rPr>
        <w:t>R5s230474</w:t>
      </w:r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CAB44C4" w:rsidR="000460FA" w:rsidRPr="000565E3" w:rsidRDefault="009C5EB8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C5EB8">
              <w:rPr>
                <w:b/>
                <w:bCs/>
                <w:sz w:val="24"/>
                <w:szCs w:val="24"/>
              </w:rPr>
              <w:t>3110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6A58A049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0565E3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2CF38A5B" w:rsidR="000460FA" w:rsidRDefault="00A22818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A22818">
              <w:t xml:space="preserve">Correction to </w:t>
            </w:r>
            <w:r w:rsidR="009C5EB8">
              <w:t xml:space="preserve">NR emergency services test case </w:t>
            </w:r>
            <w:r w:rsidR="00410C09">
              <w:t>11.4.12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6B2936E7" w:rsidR="000460FA" w:rsidRDefault="0031441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TEI15_Test, 5GS_NR_LTE-UEConTes</w:t>
            </w:r>
            <w:r w:rsidR="009C5EB8">
              <w:rPr>
                <w:noProof/>
              </w:rPr>
              <w:t>t</w:t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06CFFB1D" w:rsidR="000460FA" w:rsidRDefault="001D605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1A59B3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1A59B3">
              <w:rPr>
                <w:noProof/>
              </w:rPr>
              <w:t>0</w:t>
            </w:r>
            <w:r w:rsidR="00303315">
              <w:rPr>
                <w:noProof/>
              </w:rPr>
              <w:t>5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0E57DB86" w:rsidR="00080A9F" w:rsidRPr="00D268E5" w:rsidRDefault="009C5EB8" w:rsidP="00B56C8D">
            <w:pPr>
              <w:pStyle w:val="CRCoverPage"/>
              <w:spacing w:after="0"/>
              <w:rPr>
                <w:noProof/>
              </w:rPr>
            </w:pPr>
            <w:r w:rsidRPr="005D5F34">
              <w:rPr>
                <w:rFonts w:eastAsia="SimSun" w:cs="Arial"/>
                <w:color w:val="000000"/>
                <w:lang w:eastAsia="zh-CN"/>
              </w:rPr>
              <w:t>At the step 2-4</w:t>
            </w:r>
            <w:r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when UE send TAU request to the LTE</w:t>
            </w:r>
            <w:r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the count </w:t>
            </w:r>
            <w:r>
              <w:rPr>
                <w:rFonts w:eastAsia="SimSun" w:cs="Arial"/>
                <w:color w:val="000000"/>
                <w:lang w:eastAsia="zh-CN"/>
              </w:rPr>
              <w:t>is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incorrectly calculated as previous count is </w:t>
            </w:r>
            <w:r>
              <w:rPr>
                <w:rFonts w:eastAsia="SimSun" w:cs="Arial"/>
                <w:color w:val="000000"/>
                <w:lang w:eastAsia="zh-CN"/>
              </w:rPr>
              <w:t>not updated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from NR. Function f_EUTRA38_TAUReqFromN1 return</w:t>
            </w:r>
            <w:r>
              <w:rPr>
                <w:rFonts w:eastAsia="SimSun" w:cs="Arial"/>
                <w:color w:val="000000"/>
                <w:lang w:eastAsia="zh-CN"/>
              </w:rPr>
              <w:t>s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NAS count </w:t>
            </w:r>
            <w:r>
              <w:rPr>
                <w:rFonts w:eastAsia="SimSun" w:cs="Arial"/>
                <w:color w:val="000000"/>
                <w:lang w:eastAsia="zh-CN"/>
              </w:rPr>
              <w:t>which is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return</w:t>
            </w:r>
            <w:r>
              <w:rPr>
                <w:rFonts w:eastAsia="SimSun" w:cs="Arial"/>
                <w:color w:val="000000"/>
                <w:lang w:eastAsia="zh-CN"/>
              </w:rPr>
              <w:t xml:space="preserve"> value from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</w:t>
            </w:r>
            <w:proofErr w:type="spellStart"/>
            <w:r w:rsidRPr="005D5F34">
              <w:rPr>
                <w:rFonts w:eastAsia="SimSun" w:cs="Arial"/>
                <w:color w:val="000000"/>
                <w:lang w:eastAsia="zh-CN"/>
              </w:rPr>
              <w:t>f_EUTRA_RRC_ConnEst_DefWithNas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</w:t>
            </w:r>
            <w:proofErr w:type="gramStart"/>
            <w:r>
              <w:rPr>
                <w:rFonts w:eastAsia="SimSun" w:cs="Arial"/>
                <w:color w:val="000000"/>
                <w:lang w:eastAsia="zh-CN"/>
              </w:rPr>
              <w:t>and also</w:t>
            </w:r>
            <w:proofErr w:type="gramEnd"/>
            <w:r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5G context is mapped to 4G at the end of the f_EUTRA38_TAUReqFromN1.</w:t>
            </w:r>
            <w:r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Pr="005D5F34">
              <w:rPr>
                <w:rFonts w:eastAsia="SimSun" w:cs="Arial"/>
                <w:color w:val="000000"/>
                <w:lang w:eastAsia="zh-CN"/>
              </w:rPr>
              <w:t>Therefore</w:t>
            </w:r>
            <w:r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at the step 5-8</w:t>
            </w:r>
            <w:r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latest NAS count </w:t>
            </w:r>
            <w:r>
              <w:rPr>
                <w:rFonts w:eastAsia="SimSun" w:cs="Arial"/>
                <w:color w:val="000000"/>
                <w:lang w:eastAsia="zh-CN"/>
              </w:rPr>
              <w:t>is applied to generate based 5G context</w:t>
            </w:r>
            <w:r w:rsidRPr="005D5F34"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1D605F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9968492" w:rsidR="001A505C" w:rsidRPr="00D268E5" w:rsidRDefault="00B56C8D" w:rsidP="00080A9F">
            <w:pPr>
              <w:pStyle w:val="CRCoverPage"/>
              <w:spacing w:after="0"/>
              <w:rPr>
                <w:noProof/>
              </w:rPr>
            </w:pPr>
            <w:r>
              <w:rPr>
                <w:lang w:val="en-SG"/>
              </w:rPr>
              <w:t>At the step 5-8 use latest NAS count instead of old LTE value from preamble</w:t>
            </w:r>
          </w:p>
        </w:tc>
      </w:tr>
      <w:tr w:rsidR="001D605F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1D605F" w:rsidRPr="00D268E5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1D605F" w14:paraId="4A9FEABC" w14:textId="77777777" w:rsidTr="00E121FF">
        <w:tc>
          <w:tcPr>
            <w:tcW w:w="2694" w:type="dxa"/>
            <w:gridSpan w:val="2"/>
          </w:tcPr>
          <w:p w14:paraId="660C409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1D605F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E96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1AF44BE1" w:rsidR="00C40E96" w:rsidRDefault="00C90ED4" w:rsidP="00C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11.4.12.NR5GC</w:t>
            </w:r>
          </w:p>
        </w:tc>
      </w:tr>
      <w:tr w:rsidR="00C40E96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C40E96" w:rsidRDefault="00C40E96" w:rsidP="00C40E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E96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C40E96" w:rsidRDefault="00C40E96" w:rsidP="00C40E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0E96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C40E96" w:rsidRDefault="00C40E96" w:rsidP="00C40E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C40E96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5B54D6E1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290FB9BA" w:rsidR="00C40E96" w:rsidRDefault="00C90ED4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C40E96" w:rsidRDefault="00C40E96" w:rsidP="00C40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2E354E2B" w:rsidR="00C40E96" w:rsidRDefault="009C5EB8" w:rsidP="00C40E96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C40E96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C40E96" w:rsidRDefault="00C40E96" w:rsidP="00C40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C40E96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C40E96" w:rsidRDefault="00C40E96" w:rsidP="00C40E96">
            <w:pPr>
              <w:pStyle w:val="CRCoverPage"/>
              <w:spacing w:after="0"/>
              <w:rPr>
                <w:noProof/>
              </w:rPr>
            </w:pPr>
          </w:p>
        </w:tc>
      </w:tr>
      <w:tr w:rsidR="00C40E96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C40E96" w:rsidRDefault="00C40E96" w:rsidP="00C40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0E96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C40E96" w:rsidRPr="008863B9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C40E96" w:rsidRPr="008863B9" w:rsidRDefault="00C40E96" w:rsidP="00C40E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0E96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C40E96" w:rsidRDefault="00C40E96" w:rsidP="00C40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6778936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B31F64A" w14:textId="5AD2621B" w:rsidR="003A73EB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3A73EB" w:rsidRPr="001A7A0D">
        <w:rPr>
          <w:rFonts w:ascii="Arial" w:hAnsi="Arial" w:cs="Arial"/>
          <w:iCs/>
        </w:rPr>
        <w:t>Table of Contents</w:t>
      </w:r>
      <w:r w:rsidR="003A73EB">
        <w:tab/>
      </w:r>
      <w:r w:rsidR="003A73EB">
        <w:fldChar w:fldCharType="begin"/>
      </w:r>
      <w:r w:rsidR="003A73EB">
        <w:instrText xml:space="preserve"> PAGEREF _Toc136778936 \h </w:instrText>
      </w:r>
      <w:r w:rsidR="003A73EB">
        <w:fldChar w:fldCharType="separate"/>
      </w:r>
      <w:r w:rsidR="003A73EB">
        <w:t>2</w:t>
      </w:r>
      <w:r w:rsidR="003A73EB">
        <w:fldChar w:fldCharType="end"/>
      </w:r>
    </w:p>
    <w:p w14:paraId="36C249ED" w14:textId="6B40B4BB" w:rsidR="003A73EB" w:rsidRDefault="003A73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A7A0D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A7A0D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_Toc136778937 \h </w:instrText>
      </w:r>
      <w:r>
        <w:fldChar w:fldCharType="separate"/>
      </w:r>
      <w:r>
        <w:t>3</w:t>
      </w:r>
      <w:r>
        <w:fldChar w:fldCharType="end"/>
      </w:r>
    </w:p>
    <w:p w14:paraId="569AE928" w14:textId="2EBBCEC2" w:rsidR="003A73EB" w:rsidRDefault="003A73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A7A0D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A7A0D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_Toc136778938 \h </w:instrText>
      </w:r>
      <w:r>
        <w:fldChar w:fldCharType="separate"/>
      </w:r>
      <w:r>
        <w:t>3</w:t>
      </w:r>
      <w:r>
        <w:fldChar w:fldCharType="end"/>
      </w:r>
    </w:p>
    <w:p w14:paraId="0FEF7821" w14:textId="523D1A3C" w:rsidR="003A73EB" w:rsidRDefault="003A73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A7A0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A7A0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_Toc136778939 \h </w:instrText>
      </w:r>
      <w:r>
        <w:fldChar w:fldCharType="separate"/>
      </w:r>
      <w:r>
        <w:t>3</w:t>
      </w:r>
      <w:r>
        <w:fldChar w:fldCharType="end"/>
      </w:r>
    </w:p>
    <w:p w14:paraId="33D17DF6" w14:textId="70E0403C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6778937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13AF125B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425632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6778938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318EBBDF" w14:textId="0011141B" w:rsidR="00730855" w:rsidRDefault="00730855" w:rsidP="0073085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36778939"/>
      <w:bookmarkStart w:id="7" w:name="_Toc106975634"/>
      <w:bookmarkStart w:id="8" w:name="_Toc109680267"/>
      <w:bookmarkStart w:id="9" w:name="_Toc122623878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>Change 1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30855" w14:paraId="547EA83D" w14:textId="77777777" w:rsidTr="00CD4E61">
        <w:trPr>
          <w:trHeight w:val="447"/>
        </w:trPr>
        <w:tc>
          <w:tcPr>
            <w:tcW w:w="1985" w:type="dxa"/>
          </w:tcPr>
          <w:p w14:paraId="4BCA3307" w14:textId="77777777" w:rsidR="00730855" w:rsidRDefault="00730855" w:rsidP="00CD4E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714654B" w14:textId="50946260" w:rsidR="00730855" w:rsidRPr="00400DD5" w:rsidRDefault="00400DD5" w:rsidP="00CD4E61">
            <w:pPr>
              <w:spacing w:after="0"/>
              <w:rPr>
                <w:rFonts w:ascii="Arial" w:hAnsi="Arial"/>
                <w:noProof/>
              </w:rPr>
            </w:pPr>
            <w:r w:rsidRPr="00400DD5">
              <w:rPr>
                <w:rFonts w:ascii="Arial" w:hAnsi="Arial"/>
                <w:noProof/>
              </w:rPr>
              <w:t>fl_TC_11_4_12_NR5GC_EUTRA_TestBody</w:t>
            </w:r>
          </w:p>
        </w:tc>
      </w:tr>
      <w:tr w:rsidR="00730855" w14:paraId="36FA9065" w14:textId="77777777" w:rsidTr="00CD4E61">
        <w:trPr>
          <w:trHeight w:val="452"/>
        </w:trPr>
        <w:tc>
          <w:tcPr>
            <w:tcW w:w="1985" w:type="dxa"/>
          </w:tcPr>
          <w:p w14:paraId="1A091CA1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1AF375" w14:textId="1025EDBF" w:rsidR="00730855" w:rsidRPr="00FA46AD" w:rsidRDefault="005D5F34" w:rsidP="009C5EB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5D5F34">
              <w:rPr>
                <w:rFonts w:eastAsia="SimSun" w:cs="Arial"/>
                <w:color w:val="000000"/>
                <w:lang w:eastAsia="zh-CN"/>
              </w:rPr>
              <w:t>At the step 2-4</w:t>
            </w:r>
            <w:r w:rsidR="009C5EB8"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when UE send TAU request to the LTE</w:t>
            </w:r>
            <w:r w:rsidR="009C5EB8"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the count </w:t>
            </w:r>
            <w:r w:rsidR="009C5EB8">
              <w:rPr>
                <w:rFonts w:eastAsia="SimSun" w:cs="Arial"/>
                <w:color w:val="000000"/>
                <w:lang w:eastAsia="zh-CN"/>
              </w:rPr>
              <w:t>is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incorrectly calculated as previous count is </w:t>
            </w:r>
            <w:r w:rsidR="009C5EB8">
              <w:rPr>
                <w:rFonts w:eastAsia="SimSun" w:cs="Arial"/>
                <w:color w:val="000000"/>
                <w:lang w:eastAsia="zh-CN"/>
              </w:rPr>
              <w:t>not updated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from NR. Function f_EUTRA38_TAUReqFromN1 return</w:t>
            </w:r>
            <w:r w:rsidR="009C5EB8">
              <w:rPr>
                <w:rFonts w:eastAsia="SimSun" w:cs="Arial"/>
                <w:color w:val="000000"/>
                <w:lang w:eastAsia="zh-CN"/>
              </w:rPr>
              <w:t>s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NAS count </w:t>
            </w:r>
            <w:r w:rsidR="009C5EB8">
              <w:rPr>
                <w:rFonts w:eastAsia="SimSun" w:cs="Arial"/>
                <w:color w:val="000000"/>
                <w:lang w:eastAsia="zh-CN"/>
              </w:rPr>
              <w:t>which is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return</w:t>
            </w:r>
            <w:r w:rsidR="009C5EB8">
              <w:rPr>
                <w:rFonts w:eastAsia="SimSun" w:cs="Arial"/>
                <w:color w:val="000000"/>
                <w:lang w:eastAsia="zh-CN"/>
              </w:rPr>
              <w:t xml:space="preserve"> value from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</w:t>
            </w:r>
            <w:proofErr w:type="spellStart"/>
            <w:r w:rsidRPr="005D5F34">
              <w:rPr>
                <w:rFonts w:eastAsia="SimSun" w:cs="Arial"/>
                <w:color w:val="000000"/>
                <w:lang w:eastAsia="zh-CN"/>
              </w:rPr>
              <w:t>f_EUTRA_RRC_ConnEst_DefWithNas</w:t>
            </w:r>
            <w:proofErr w:type="spellEnd"/>
            <w:r w:rsidR="009C5EB8">
              <w:rPr>
                <w:rFonts w:eastAsia="SimSun" w:cs="Arial"/>
                <w:color w:val="000000"/>
                <w:lang w:eastAsia="zh-CN"/>
              </w:rPr>
              <w:t xml:space="preserve"> </w:t>
            </w:r>
            <w:proofErr w:type="gramStart"/>
            <w:r w:rsidR="009C5EB8">
              <w:rPr>
                <w:rFonts w:eastAsia="SimSun" w:cs="Arial"/>
                <w:color w:val="000000"/>
                <w:lang w:eastAsia="zh-CN"/>
              </w:rPr>
              <w:t>and also</w:t>
            </w:r>
            <w:proofErr w:type="gramEnd"/>
            <w:r w:rsidR="009C5EB8"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5G context is mapped to 4G at the end of the f_EUTRA38_TAUReqFromN1.</w:t>
            </w:r>
            <w:r w:rsidR="009C5EB8"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Pr="005D5F34">
              <w:rPr>
                <w:rFonts w:eastAsia="SimSun" w:cs="Arial"/>
                <w:color w:val="000000"/>
                <w:lang w:eastAsia="zh-CN"/>
              </w:rPr>
              <w:t>Therefore</w:t>
            </w:r>
            <w:r w:rsidR="009C5EB8"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at the step 5-8</w:t>
            </w:r>
            <w:r w:rsidR="009C5EB8"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latest NAS count </w:t>
            </w:r>
            <w:r w:rsidR="009C5EB8">
              <w:rPr>
                <w:rFonts w:eastAsia="SimSun" w:cs="Arial"/>
                <w:color w:val="000000"/>
                <w:lang w:eastAsia="zh-CN"/>
              </w:rPr>
              <w:t>is applied to generate based 5G context</w:t>
            </w:r>
            <w:r w:rsidRPr="005D5F34"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730855" w14:paraId="26A2F6CD" w14:textId="77777777" w:rsidTr="00CD4E61">
        <w:tc>
          <w:tcPr>
            <w:tcW w:w="1985" w:type="dxa"/>
          </w:tcPr>
          <w:p w14:paraId="458231B5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EB9BD61" w14:textId="1766759E" w:rsidR="00730855" w:rsidRPr="00FA46AD" w:rsidRDefault="00B56C8D" w:rsidP="00CD4E6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At the step 5-8 use latest NAS count instead of old LTE value from preamble</w:t>
            </w:r>
          </w:p>
        </w:tc>
      </w:tr>
      <w:tr w:rsidR="00730855" w14:paraId="349F1E68" w14:textId="77777777" w:rsidTr="00CD4E61">
        <w:tc>
          <w:tcPr>
            <w:tcW w:w="1985" w:type="dxa"/>
          </w:tcPr>
          <w:p w14:paraId="54E2D1AA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C9253A2" w14:textId="481DC91E" w:rsidR="00730855" w:rsidRPr="00880368" w:rsidRDefault="00400DD5" w:rsidP="00CD4E6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400DD5">
              <w:rPr>
                <w:rFonts w:ascii="Arial" w:hAnsi="Arial" w:cs="Arial"/>
                <w:lang w:val="en-IN" w:eastAsia="en-GB"/>
              </w:rPr>
              <w:t>Emergency_IRAT_NR5GC_EUTRA.ttcn</w:t>
            </w:r>
          </w:p>
        </w:tc>
      </w:tr>
      <w:tr w:rsidR="00730855" w14:paraId="16EE4A56" w14:textId="77777777" w:rsidTr="00CD4E61">
        <w:tc>
          <w:tcPr>
            <w:tcW w:w="1985" w:type="dxa"/>
          </w:tcPr>
          <w:p w14:paraId="575E4A3B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7529A17" w14:textId="5772A2D6" w:rsidR="00730855" w:rsidRDefault="00730855" w:rsidP="00E032D2">
            <w:pPr>
              <w:pStyle w:val="CRCoverPage"/>
              <w:spacing w:after="0"/>
              <w:rPr>
                <w:highlight w:val="cyan"/>
              </w:rPr>
            </w:pPr>
          </w:p>
        </w:tc>
      </w:tr>
    </w:tbl>
    <w:p w14:paraId="4EA680E2" w14:textId="77777777" w:rsidR="00730855" w:rsidRDefault="00730855" w:rsidP="00730855"/>
    <w:p w14:paraId="64AB4E6B" w14:textId="77777777" w:rsidR="00730855" w:rsidRPr="00570959" w:rsidRDefault="00730855" w:rsidP="00730855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30855" w14:paraId="7EAC3B07" w14:textId="77777777" w:rsidTr="00CD4E61">
        <w:tc>
          <w:tcPr>
            <w:tcW w:w="9855" w:type="dxa"/>
          </w:tcPr>
          <w:p w14:paraId="0AB9FA57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fl_TC_11_4_12_NR5GC_EUTRA_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) runs on EUTRA_Multi5GS_PTC</w:t>
            </w:r>
          </w:p>
          <w:p w14:paraId="1BC59D9F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73C9137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9BA427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NAS_MSG_Indication_Type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NasInd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2F53659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NasCount_Type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NasCount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432C76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198B4C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0"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@ //@sic R5-223438 sic@</w:t>
            </w:r>
          </w:p>
          <w:p w14:paraId="3E01AF43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//Set the power levels according to T0 as per Table 11.4.12.3.1-1/2</w:t>
            </w:r>
          </w:p>
          <w:p w14:paraId="61AD703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SetCellPower(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eutra_Cell1, -91, -91);</w:t>
            </w:r>
          </w:p>
          <w:p w14:paraId="55B69D69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C19E28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DD5CA3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initiate an 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Emergency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call.</w:t>
            </w:r>
          </w:p>
          <w:p w14:paraId="0E37DFF0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RequestIMSEmergencyCall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1096C472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2FAFD1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2 - 4"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1CD281C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RRCConnectionRequest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'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establishmentCause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' set to 'emergency'?</w:t>
            </w:r>
          </w:p>
          <w:p w14:paraId="6688AD90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an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RRCConnectionSetup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247753B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RRCConnectionSetupComplete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message to confirm the successful completion of the connection establishment and a TRACKING AREA UPDATE REQUEST message is sent to update the registration of the actual tracking area.</w:t>
            </w:r>
          </w:p>
          <w:p w14:paraId="10D45F1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//For some consequences related to the content of the TRACKING AREA UPDATE REQUEST message see the Notes in TS.36.508 [7], Table 4.5A.2.1-1.</w:t>
            </w:r>
          </w:p>
          <w:p w14:paraId="3E51B320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NasInd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= f_EUTRA38_TAUReqFromN1(eutra_Cell1,</w:t>
            </w:r>
          </w:p>
          <w:p w14:paraId="5F51B96D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D436C87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7EA76063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MAPPED_CXT,</w:t>
            </w:r>
          </w:p>
          <w:p w14:paraId="7629C500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3B7787C3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emergency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3A019E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</w:p>
          <w:p w14:paraId="600FB459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__FILE__, __LINE__, "Step 2");</w:t>
            </w:r>
          </w:p>
          <w:p w14:paraId="5586A1F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0015DD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(v_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NasInd.Pdu.Msg.tRACKING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_AREA_UPDATE_REQUEST.ueNetworkCapability, cdr_NR5GC_UENetworkCap_AnyproSeCap('58'O))){ // @sic R5s221058 sic@</w:t>
            </w:r>
          </w:p>
          <w:p w14:paraId="03537B4F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__FILE__, __LINE__, "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ueNetworkCapability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indication is not correct at step 4");</w:t>
            </w:r>
          </w:p>
          <w:p w14:paraId="34AE25C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7EBC68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4B2B9F87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6393D542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39692F4D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486D26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NasCount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v_NasInd.SecurityProtection.NasCount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5C900BEA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260A4B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5-8"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765A381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//Steps 5-8 from the Generic Test Procedure for IMS Emergency call establishment in EUTRA: Normal Service as specified in TS 36.508 [7], Table 4.5A.4.3-1 are performed.</w:t>
            </w:r>
          </w:p>
          <w:p w14:paraId="713E77E8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f_EUTRA38_MultiPDN_Activate_SRB2_DRB_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SendRrcMsg(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eutra_Cell1,</w:t>
            </w:r>
          </w:p>
          <w:p w14:paraId="048AFCA4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30ACEB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v_NasCount</w:t>
            </w:r>
            <w:proofErr w:type="spellEnd"/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0A8D943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A39B3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f_EUTRA_Activate_SRB2_DRB_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ReceiveRrcAndNasMsg(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eutra_Cell1,</w:t>
            </w:r>
          </w:p>
          <w:p w14:paraId="17861F1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F6473BB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B8786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EEF7BA8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//SS responds with TRACKING AREA UPDATE ACCEPT message.</w:t>
            </w:r>
          </w:p>
          <w:p w14:paraId="1467A204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6BF3FF4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TRACKING AREA UPDATE COMPLETE message.</w:t>
            </w:r>
          </w:p>
          <w:p w14:paraId="52055EF0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f_EUTRA38_TrackingAreaUpdateFromN1_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WithoutReq(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eutra_Cell1,</w:t>
            </w:r>
          </w:p>
          <w:p w14:paraId="3317FB39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v_NasInd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A0D91F9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MAPPED_CXT,</w:t>
            </w:r>
          </w:p>
          <w:p w14:paraId="35A5D63F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6191218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-, true,</w:t>
            </w:r>
          </w:p>
          <w:p w14:paraId="7AD7E913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-, -, true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8156D3F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0CE0BA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11-17"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E162D69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//Steps 9-15 from the Generic Test Procedure for IMS Emergency call establishment in EUTRA: Normal Service as specified in TS 36.508 [7], Table 4.5A.4.3-1 are performed.</w:t>
            </w:r>
          </w:p>
          <w:p w14:paraId="33D92070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EstablishAdditionalPDNs(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eutra_Cell1, 1, -, -, -, '100'B, omit, true); // @sic R5s211357 R5-231416 sic@</w:t>
            </w:r>
          </w:p>
          <w:p w14:paraId="2BBE35F1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281C71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19-20"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CD7F63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f_EUTRA38_MultiPDN_ActivateDedicatedEpsBearer_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Speech(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eutra_Cell1,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Emergency_PDN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0E5E2C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 Tell IMS PTC to release the call</w:t>
            </w:r>
          </w:p>
          <w:p w14:paraId="463F99EC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IMS[tsc_Index_IMS2]); // @sic R5s221058 sic@</w:t>
            </w:r>
          </w:p>
          <w:p w14:paraId="1100C7B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5FA1D7A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release in IMS</w:t>
            </w:r>
          </w:p>
          <w:p w14:paraId="4749D066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IMS[tsc_Index_IMS2], "Call Released");</w:t>
            </w:r>
          </w:p>
          <w:p w14:paraId="75CCB54A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53C8B9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// The SS deactivates the EPS bearer. [This is the rest of C.32]</w:t>
            </w:r>
          </w:p>
          <w:p w14:paraId="2E485054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f_EUTRA_DeactivateEPS_BearerContext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(eutra_Cell1,</w:t>
            </w:r>
          </w:p>
          <w:p w14:paraId="273E684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int2hex(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f_Get_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EPSBearerIdForAPNType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Emergency_PDN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)), 1)); // @sic R5s211357 R5s221058 sic@</w:t>
            </w:r>
          </w:p>
          <w:p w14:paraId="20343E3F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2F4ED774" w14:textId="0F44BC6C" w:rsidR="00D84A08" w:rsidRPr="00847BF2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}</w:t>
            </w:r>
          </w:p>
        </w:tc>
      </w:tr>
    </w:tbl>
    <w:p w14:paraId="30617D18" w14:textId="77777777" w:rsidR="00730855" w:rsidRDefault="00730855" w:rsidP="00730855"/>
    <w:p w14:paraId="2708DDCF" w14:textId="77777777" w:rsidR="00730855" w:rsidRPr="00BC25DD" w:rsidRDefault="00730855" w:rsidP="00730855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30855" w14:paraId="61DF8BEC" w14:textId="77777777" w:rsidTr="00CD4E61">
        <w:tc>
          <w:tcPr>
            <w:tcW w:w="9855" w:type="dxa"/>
          </w:tcPr>
          <w:p w14:paraId="3F6E4E1A" w14:textId="77777777" w:rsidR="001A59B3" w:rsidRDefault="001A59B3" w:rsidP="001A59B3">
            <w:r>
              <w:t xml:space="preserve">  function fl_TC_11_4_12_NR5GC_EUTRA_</w:t>
            </w:r>
            <w:proofErr w:type="gramStart"/>
            <w:r>
              <w:t>TestBody(</w:t>
            </w:r>
            <w:proofErr w:type="gramEnd"/>
            <w:r>
              <w:t>) runs on EUTRA_Multi5GS_PTC</w:t>
            </w:r>
          </w:p>
          <w:p w14:paraId="05B70BD9" w14:textId="77777777" w:rsidR="001A59B3" w:rsidRDefault="001A59B3" w:rsidP="001A59B3">
            <w:r>
              <w:t xml:space="preserve">  {</w:t>
            </w:r>
          </w:p>
          <w:p w14:paraId="5A4E337C" w14:textId="77777777" w:rsidR="001A59B3" w:rsidRDefault="001A59B3" w:rsidP="001A59B3"/>
          <w:p w14:paraId="051A09F8" w14:textId="77777777" w:rsidR="001A59B3" w:rsidRDefault="001A59B3" w:rsidP="001A59B3">
            <w:r>
              <w:t xml:space="preserve">    var </w:t>
            </w:r>
            <w:proofErr w:type="spellStart"/>
            <w:r>
              <w:t>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NasInd</w:t>
            </w:r>
            <w:proofErr w:type="spellEnd"/>
            <w:r>
              <w:t>;</w:t>
            </w:r>
            <w:proofErr w:type="gramEnd"/>
          </w:p>
          <w:p w14:paraId="52FD347A" w14:textId="77777777" w:rsidR="001A59B3" w:rsidRDefault="001A59B3" w:rsidP="001A59B3">
            <w:r>
              <w:t xml:space="preserve">    var </w:t>
            </w:r>
            <w:proofErr w:type="spellStart"/>
            <w:r>
              <w:t>NasCount_Type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NasCount</w:t>
            </w:r>
            <w:proofErr w:type="spellEnd"/>
            <w:r>
              <w:t>;</w:t>
            </w:r>
            <w:proofErr w:type="gramEnd"/>
          </w:p>
          <w:p w14:paraId="56D30DCD" w14:textId="11F2998B" w:rsidR="001A59B3" w:rsidRDefault="001A59B3" w:rsidP="001A59B3">
            <w:r>
              <w:t xml:space="preserve">    </w:t>
            </w:r>
            <w:r w:rsidRPr="001A59B3">
              <w:rPr>
                <w:highlight w:val="yellow"/>
              </w:rPr>
              <w:t xml:space="preserve">var </w:t>
            </w:r>
            <w:proofErr w:type="spellStart"/>
            <w:r w:rsidRPr="001A59B3">
              <w:rPr>
                <w:highlight w:val="yellow"/>
              </w:rPr>
              <w:t>NasCountInfo_Type</w:t>
            </w:r>
            <w:proofErr w:type="spellEnd"/>
            <w:r w:rsidRPr="001A59B3">
              <w:rPr>
                <w:highlight w:val="yellow"/>
              </w:rPr>
              <w:t xml:space="preserve"> </w:t>
            </w:r>
            <w:proofErr w:type="spellStart"/>
            <w:r w:rsidRPr="001A59B3">
              <w:rPr>
                <w:highlight w:val="yellow"/>
              </w:rPr>
              <w:t>v_</w:t>
            </w:r>
            <w:proofErr w:type="gramStart"/>
            <w:r w:rsidRPr="001A59B3">
              <w:rPr>
                <w:highlight w:val="yellow"/>
              </w:rPr>
              <w:t>NASCountInfo</w:t>
            </w:r>
            <w:proofErr w:type="spellEnd"/>
            <w:r w:rsidRPr="001A59B3">
              <w:rPr>
                <w:highlight w:val="yellow"/>
              </w:rPr>
              <w:t>;</w:t>
            </w:r>
            <w:proofErr w:type="gramEnd"/>
            <w:r>
              <w:t xml:space="preserve"> </w:t>
            </w:r>
          </w:p>
          <w:p w14:paraId="79C5575F" w14:textId="77777777" w:rsidR="001A59B3" w:rsidRDefault="001A59B3" w:rsidP="001A59B3">
            <w:r>
              <w:t xml:space="preserve">    </w:t>
            </w:r>
          </w:p>
          <w:p w14:paraId="22B5D8EA" w14:textId="77777777" w:rsidR="001A59B3" w:rsidRDefault="001A59B3" w:rsidP="001A59B3">
            <w:r>
              <w:t xml:space="preserve">    //@siclog "Step 0" </w:t>
            </w:r>
            <w:proofErr w:type="spellStart"/>
            <w:r>
              <w:t>siclog</w:t>
            </w:r>
            <w:proofErr w:type="spellEnd"/>
            <w:r>
              <w:t>@ //@sic R5-223438 sic@</w:t>
            </w:r>
          </w:p>
          <w:p w14:paraId="354F5729" w14:textId="77777777" w:rsidR="001A59B3" w:rsidRDefault="001A59B3" w:rsidP="001A59B3">
            <w:r>
              <w:t xml:space="preserve">    //Set the power levels according to T0 as per Table 11.4.12.3.1-1/2</w:t>
            </w:r>
          </w:p>
          <w:p w14:paraId="3FCF84AE" w14:textId="77777777" w:rsidR="001A59B3" w:rsidRDefault="001A59B3" w:rsidP="001A59B3">
            <w:r>
              <w:t xml:space="preserve">    f_EUTRA38_</w:t>
            </w:r>
            <w:proofErr w:type="gramStart"/>
            <w:r>
              <w:t>SetCellPower(</w:t>
            </w:r>
            <w:proofErr w:type="gramEnd"/>
            <w:r>
              <w:t>eutra_Cell1, -91, -91);</w:t>
            </w:r>
          </w:p>
          <w:p w14:paraId="1721D750" w14:textId="77777777" w:rsidR="001A59B3" w:rsidRDefault="001A59B3" w:rsidP="001A59B3"/>
          <w:p w14:paraId="084DD236" w14:textId="77777777" w:rsidR="001A59B3" w:rsidRDefault="001A59B3" w:rsidP="001A59B3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C86134C" w14:textId="77777777" w:rsidR="001A59B3" w:rsidRDefault="001A59B3" w:rsidP="001A59B3">
            <w:r>
              <w:t xml:space="preserve">    //Make the UE initiate an </w:t>
            </w:r>
            <w:proofErr w:type="gramStart"/>
            <w:r>
              <w:t>Emergency</w:t>
            </w:r>
            <w:proofErr w:type="gramEnd"/>
            <w:r>
              <w:t xml:space="preserve"> call.</w:t>
            </w:r>
          </w:p>
          <w:p w14:paraId="2E9F0E7F" w14:textId="77777777" w:rsidR="001A59B3" w:rsidRDefault="001A59B3" w:rsidP="001A59B3">
            <w:r>
              <w:t xml:space="preserve">    </w:t>
            </w:r>
            <w:proofErr w:type="spellStart"/>
            <w:r>
              <w:t>f_UT_</w:t>
            </w:r>
            <w:proofErr w:type="gramStart"/>
            <w:r>
              <w:t>RequestIMSEmergencyCall</w:t>
            </w:r>
            <w:proofErr w:type="spellEnd"/>
            <w:r>
              <w:t>(</w:t>
            </w:r>
            <w:proofErr w:type="gramEnd"/>
            <w:r>
              <w:t>UT);</w:t>
            </w:r>
          </w:p>
          <w:p w14:paraId="26FBE758" w14:textId="77777777" w:rsidR="001A59B3" w:rsidRDefault="001A59B3" w:rsidP="001A59B3"/>
          <w:p w14:paraId="28E6E034" w14:textId="77777777" w:rsidR="001A59B3" w:rsidRDefault="001A59B3" w:rsidP="001A59B3">
            <w:r>
              <w:t xml:space="preserve">    //@siclog "Step 2 - 4"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C33FE70" w14:textId="77777777" w:rsidR="001A59B3" w:rsidRDefault="001A59B3" w:rsidP="001A59B3">
            <w:r>
              <w:t xml:space="preserve">    //Check: Does the UE transmit an </w:t>
            </w:r>
            <w:proofErr w:type="spellStart"/>
            <w:r>
              <w:t>RRCConnectionRequest</w:t>
            </w:r>
            <w:proofErr w:type="spellEnd"/>
            <w:r>
              <w:t xml:space="preserve"> message with '</w:t>
            </w:r>
            <w:proofErr w:type="spellStart"/>
            <w:r>
              <w:t>establishmentCause</w:t>
            </w:r>
            <w:proofErr w:type="spellEnd"/>
            <w:r>
              <w:t>' set to 'emergency'?</w:t>
            </w:r>
          </w:p>
          <w:p w14:paraId="31B4D678" w14:textId="77777777" w:rsidR="001A59B3" w:rsidRDefault="001A59B3" w:rsidP="001A59B3">
            <w:r>
              <w:t xml:space="preserve">    //SS transmits an </w:t>
            </w:r>
            <w:proofErr w:type="spellStart"/>
            <w:r>
              <w:t>RRCConnectionSetup</w:t>
            </w:r>
            <w:proofErr w:type="spellEnd"/>
            <w:r>
              <w:t xml:space="preserve"> message.</w:t>
            </w:r>
          </w:p>
          <w:p w14:paraId="019493E3" w14:textId="77777777" w:rsidR="001A59B3" w:rsidRDefault="001A59B3" w:rsidP="001A59B3">
            <w:r>
              <w:t xml:space="preserve">    //Check: Does the UE transmit an </w:t>
            </w:r>
            <w:proofErr w:type="spellStart"/>
            <w:r>
              <w:t>RRCConnectionSetupComplete</w:t>
            </w:r>
            <w:proofErr w:type="spellEnd"/>
            <w:r>
              <w:t xml:space="preserve"> message to confirm the successful completion of the connection establishment and a TRACKING AREA UPDATE REQUEST message is sent to update the registration of the actual tracking area.</w:t>
            </w:r>
          </w:p>
          <w:p w14:paraId="3BFA1A38" w14:textId="77777777" w:rsidR="001A59B3" w:rsidRDefault="001A59B3" w:rsidP="001A59B3">
            <w:r>
              <w:t xml:space="preserve">    //For some consequences related to the content of the TRACKING AREA UPDATE REQUEST message see the Notes in TS.36.508 [7], Table 4.5A.2.1-1.</w:t>
            </w:r>
          </w:p>
          <w:p w14:paraId="04CCBD60" w14:textId="77777777" w:rsidR="001A59B3" w:rsidRDefault="001A59B3" w:rsidP="001A59B3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NasInd</w:t>
            </w:r>
            <w:proofErr w:type="spellEnd"/>
            <w:r>
              <w:t xml:space="preserve"> :</w:t>
            </w:r>
            <w:proofErr w:type="gramEnd"/>
            <w:r>
              <w:t>= f_EUTRA38_TAUReqFromN1(eutra_Cell1,</w:t>
            </w:r>
          </w:p>
          <w:p w14:paraId="3D89C173" w14:textId="77777777" w:rsidR="001A59B3" w:rsidRDefault="001A59B3" w:rsidP="001A59B3">
            <w:r>
              <w:t xml:space="preserve">                                       </w:t>
            </w:r>
            <w:proofErr w:type="spellStart"/>
            <w:r>
              <w:t>tsc_RRC_TI_Def</w:t>
            </w:r>
            <w:proofErr w:type="spellEnd"/>
            <w:r>
              <w:t>,</w:t>
            </w:r>
          </w:p>
          <w:p w14:paraId="68CF2DBE" w14:textId="77777777" w:rsidR="001A59B3" w:rsidRDefault="001A59B3" w:rsidP="001A59B3">
            <w:r>
              <w:t xml:space="preserve">                                       -,</w:t>
            </w:r>
          </w:p>
          <w:p w14:paraId="6F1AD179" w14:textId="77777777" w:rsidR="001A59B3" w:rsidRDefault="001A59B3" w:rsidP="001A59B3">
            <w:r>
              <w:t xml:space="preserve">                                       MAPPED_CXT,</w:t>
            </w:r>
          </w:p>
          <w:p w14:paraId="72E30E08" w14:textId="77777777" w:rsidR="001A59B3" w:rsidRDefault="001A59B3" w:rsidP="001A59B3">
            <w:r>
              <w:t xml:space="preserve">                                       -,</w:t>
            </w:r>
          </w:p>
          <w:p w14:paraId="0B9E4B83" w14:textId="77777777" w:rsidR="001A59B3" w:rsidRDefault="001A59B3" w:rsidP="001A59B3">
            <w:r>
              <w:t xml:space="preserve">                                       emergency</w:t>
            </w:r>
            <w:proofErr w:type="gramStart"/>
            <w:r>
              <w:t>);</w:t>
            </w:r>
            <w:proofErr w:type="gramEnd"/>
          </w:p>
          <w:p w14:paraId="52C384C8" w14:textId="77777777" w:rsidR="001A59B3" w:rsidRDefault="001A59B3" w:rsidP="001A59B3">
            <w:r>
              <w:t xml:space="preserve">                                       </w:t>
            </w:r>
          </w:p>
          <w:p w14:paraId="31C9BC3B" w14:textId="77777777" w:rsidR="001A59B3" w:rsidRDefault="001A59B3" w:rsidP="001A59B3">
            <w:r>
              <w:t xml:space="preserve">    </w:t>
            </w:r>
            <w:proofErr w:type="spellStart"/>
            <w:r>
              <w:t>f_EUTRA_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2");</w:t>
            </w:r>
          </w:p>
          <w:p w14:paraId="2346F987" w14:textId="77777777" w:rsidR="001A59B3" w:rsidRDefault="001A59B3" w:rsidP="001A59B3"/>
          <w:p w14:paraId="74DF7E91" w14:textId="77777777" w:rsidR="001A59B3" w:rsidRDefault="001A59B3" w:rsidP="001A59B3">
            <w:r>
              <w:lastRenderedPageBreak/>
              <w:t xml:space="preserve">    if (not match (v_</w:t>
            </w:r>
            <w:proofErr w:type="gramStart"/>
            <w:r>
              <w:t>NasInd.Pdu.Msg.tRACKING</w:t>
            </w:r>
            <w:proofErr w:type="gramEnd"/>
            <w:r>
              <w:t>_AREA_UPDATE_REQUEST.ueNetworkCapability, cdr_NR5GC_UENetworkCap_AnyproSeCap('58'O))){ // @sic R5s221058 sic@</w:t>
            </w:r>
          </w:p>
          <w:p w14:paraId="3D07684D" w14:textId="77777777" w:rsidR="001A59B3" w:rsidRDefault="001A59B3" w:rsidP="001A59B3">
            <w:r>
              <w:t xml:space="preserve">      </w:t>
            </w:r>
            <w:proofErr w:type="spellStart"/>
            <w:r>
              <w:t>f_EUTRA_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</w:t>
            </w:r>
            <w:proofErr w:type="spellStart"/>
            <w:r>
              <w:t>ueNetworkCapability</w:t>
            </w:r>
            <w:proofErr w:type="spellEnd"/>
            <w:r>
              <w:t xml:space="preserve"> indication is not correct at step 4");</w:t>
            </w:r>
          </w:p>
          <w:p w14:paraId="603933E7" w14:textId="77777777" w:rsidR="001A59B3" w:rsidRDefault="001A59B3" w:rsidP="001A59B3">
            <w:r>
              <w:t xml:space="preserve">    }</w:t>
            </w:r>
          </w:p>
          <w:p w14:paraId="0D890E45" w14:textId="77777777" w:rsidR="001A59B3" w:rsidRDefault="001A59B3" w:rsidP="001A59B3">
            <w:r>
              <w:t xml:space="preserve">    else {</w:t>
            </w:r>
          </w:p>
          <w:p w14:paraId="5DF52F60" w14:textId="77777777" w:rsidR="001A59B3" w:rsidRDefault="001A59B3" w:rsidP="001A59B3">
            <w:r>
              <w:t xml:space="preserve">    </w:t>
            </w:r>
            <w:proofErr w:type="spellStart"/>
            <w:r>
              <w:t>f_EUTRA_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4");</w:t>
            </w:r>
          </w:p>
          <w:p w14:paraId="22276C90" w14:textId="77777777" w:rsidR="001A59B3" w:rsidRDefault="001A59B3" w:rsidP="001A59B3">
            <w:r>
              <w:t xml:space="preserve">    };</w:t>
            </w:r>
          </w:p>
          <w:p w14:paraId="5D7C9F5C" w14:textId="77777777" w:rsidR="001A59B3" w:rsidRDefault="001A59B3" w:rsidP="001A59B3"/>
          <w:p w14:paraId="10FA7E77" w14:textId="4B1B7A00" w:rsidR="001A59B3" w:rsidRDefault="001A59B3" w:rsidP="001A59B3">
            <w:r>
              <w:t xml:space="preserve">    </w:t>
            </w:r>
            <w:proofErr w:type="spellStart"/>
            <w:r w:rsidRPr="001A59B3">
              <w:rPr>
                <w:highlight w:val="yellow"/>
              </w:rPr>
              <w:t>v_</w:t>
            </w:r>
            <w:proofErr w:type="gramStart"/>
            <w:r w:rsidRPr="001A59B3">
              <w:rPr>
                <w:highlight w:val="yellow"/>
              </w:rPr>
              <w:t>NASCountInfo</w:t>
            </w:r>
            <w:proofErr w:type="spellEnd"/>
            <w:r w:rsidRPr="001A59B3">
              <w:rPr>
                <w:highlight w:val="yellow"/>
              </w:rPr>
              <w:t xml:space="preserve"> :</w:t>
            </w:r>
            <w:proofErr w:type="gramEnd"/>
            <w:r w:rsidRPr="001A59B3">
              <w:rPr>
                <w:highlight w:val="yellow"/>
              </w:rPr>
              <w:t xml:space="preserve">= </w:t>
            </w:r>
            <w:proofErr w:type="spellStart"/>
            <w:r w:rsidRPr="001A59B3">
              <w:rPr>
                <w:highlight w:val="yellow"/>
              </w:rPr>
              <w:t>f_EUTRA_NB_SS_NAS_CountGet</w:t>
            </w:r>
            <w:proofErr w:type="spellEnd"/>
            <w:r w:rsidRPr="001A59B3">
              <w:rPr>
                <w:highlight w:val="yellow"/>
              </w:rPr>
              <w:t>(NASCTRL);</w:t>
            </w:r>
            <w:r>
              <w:t xml:space="preserve">     </w:t>
            </w:r>
          </w:p>
          <w:p w14:paraId="74D2603D" w14:textId="77777777" w:rsidR="001A59B3" w:rsidRDefault="001A59B3" w:rsidP="001A59B3"/>
          <w:p w14:paraId="45C2E92A" w14:textId="77777777" w:rsidR="001A59B3" w:rsidRDefault="001A59B3" w:rsidP="001A59B3">
            <w:r>
              <w:t xml:space="preserve">    </w:t>
            </w:r>
          </w:p>
          <w:p w14:paraId="6177C467" w14:textId="77777777" w:rsidR="001A59B3" w:rsidRDefault="001A59B3" w:rsidP="001A59B3">
            <w:r>
              <w:t xml:space="preserve">    //@siclog "Steps 5-8"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AB67C95" w14:textId="77777777" w:rsidR="001A59B3" w:rsidRDefault="001A59B3" w:rsidP="001A59B3">
            <w:r>
              <w:t xml:space="preserve">    //Steps 5-8 from the Generic Test Procedure for IMS Emergency call establishment in EUTRA: Normal Service as specified in TS 36.508 [7], Table 4.5A.4.3-1 are performed.</w:t>
            </w:r>
          </w:p>
          <w:p w14:paraId="55D63FD0" w14:textId="77777777" w:rsidR="001A59B3" w:rsidRDefault="001A59B3" w:rsidP="001A59B3">
            <w:r>
              <w:t xml:space="preserve">    f_EUTRA38_MultiPDN_Activate_SRB2_DRB_</w:t>
            </w:r>
            <w:proofErr w:type="gramStart"/>
            <w:r>
              <w:t>SendRrcMsg(</w:t>
            </w:r>
            <w:proofErr w:type="gramEnd"/>
            <w:r>
              <w:t>eutra_Cell1,</w:t>
            </w:r>
          </w:p>
          <w:p w14:paraId="175AE6AE" w14:textId="77777777" w:rsidR="001A59B3" w:rsidRDefault="001A59B3" w:rsidP="001A59B3">
            <w:r>
              <w:t xml:space="preserve">                                         </w:t>
            </w:r>
            <w:proofErr w:type="spellStart"/>
            <w:r>
              <w:t>tsc_RRC_TI_Def</w:t>
            </w:r>
            <w:proofErr w:type="spellEnd"/>
            <w:r>
              <w:t>,</w:t>
            </w:r>
          </w:p>
          <w:p w14:paraId="15506C11" w14:textId="2403A96C" w:rsidR="001A59B3" w:rsidRDefault="001A59B3" w:rsidP="001A59B3">
            <w:r>
              <w:t xml:space="preserve">                                         </w:t>
            </w:r>
            <w:proofErr w:type="spellStart"/>
            <w:r w:rsidRPr="001A59B3">
              <w:rPr>
                <w:highlight w:val="yellow"/>
              </w:rPr>
              <w:t>v_NASCountInfo.UL</w:t>
            </w:r>
            <w:proofErr w:type="spellEnd"/>
            <w:proofErr w:type="gramStart"/>
            <w:r>
              <w:t>);</w:t>
            </w:r>
            <w:proofErr w:type="gramEnd"/>
            <w:r>
              <w:t xml:space="preserve">     </w:t>
            </w:r>
          </w:p>
          <w:p w14:paraId="494E8D42" w14:textId="77777777" w:rsidR="001A59B3" w:rsidRDefault="001A59B3" w:rsidP="001A59B3"/>
          <w:p w14:paraId="658E08F2" w14:textId="77777777" w:rsidR="001A59B3" w:rsidRDefault="001A59B3" w:rsidP="001A59B3">
            <w:r>
              <w:t xml:space="preserve">    f_EUTRA_Activate_SRB2_DRB_</w:t>
            </w:r>
            <w:proofErr w:type="gramStart"/>
            <w:r>
              <w:t>ReceiveRrcAndNasMsg(</w:t>
            </w:r>
            <w:proofErr w:type="gramEnd"/>
            <w:r>
              <w:t>eutra_Cell1,</w:t>
            </w:r>
          </w:p>
          <w:p w14:paraId="14FA224E" w14:textId="77777777" w:rsidR="001A59B3" w:rsidRDefault="001A59B3" w:rsidP="001A59B3">
            <w:r>
              <w:t xml:space="preserve">                                                  </w:t>
            </w:r>
            <w:proofErr w:type="spellStart"/>
            <w:r>
              <w:t>tsc_RRC_TI_Def</w:t>
            </w:r>
            <w:proofErr w:type="spellEnd"/>
            <w:proofErr w:type="gramStart"/>
            <w:r>
              <w:t>);</w:t>
            </w:r>
            <w:proofErr w:type="gramEnd"/>
          </w:p>
          <w:p w14:paraId="5B02BD83" w14:textId="77777777" w:rsidR="001A59B3" w:rsidRDefault="001A59B3" w:rsidP="001A59B3"/>
          <w:p w14:paraId="132D26C1" w14:textId="77777777" w:rsidR="001A59B3" w:rsidRDefault="001A59B3" w:rsidP="001A59B3">
            <w:r>
              <w:t xml:space="preserve">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6347DA0" w14:textId="77777777" w:rsidR="001A59B3" w:rsidRDefault="001A59B3" w:rsidP="001A59B3">
            <w:r>
              <w:t xml:space="preserve">    //SS responds with TRACKING AREA UPDATE ACCEPT message.</w:t>
            </w:r>
          </w:p>
          <w:p w14:paraId="66C42FD9" w14:textId="77777777" w:rsidR="001A59B3" w:rsidRDefault="001A59B3" w:rsidP="001A59B3">
            <w:r>
              <w:t xml:space="preserve">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F6C980A" w14:textId="77777777" w:rsidR="001A59B3" w:rsidRDefault="001A59B3" w:rsidP="001A59B3">
            <w:r>
              <w:t xml:space="preserve">    //The UE transmits a TRACKING AREA UPDATE COMPLETE message.</w:t>
            </w:r>
          </w:p>
          <w:p w14:paraId="541162F1" w14:textId="77777777" w:rsidR="001A59B3" w:rsidRDefault="001A59B3" w:rsidP="001A59B3">
            <w:r>
              <w:t xml:space="preserve">    f_EUTRA38_TrackingAreaUpdateFromN1_</w:t>
            </w:r>
            <w:proofErr w:type="gramStart"/>
            <w:r>
              <w:t>WithoutReq(</w:t>
            </w:r>
            <w:proofErr w:type="gramEnd"/>
            <w:r>
              <w:t>eutra_Cell1,</w:t>
            </w:r>
          </w:p>
          <w:p w14:paraId="3A0D90F1" w14:textId="77777777" w:rsidR="001A59B3" w:rsidRDefault="001A59B3" w:rsidP="001A59B3">
            <w:r>
              <w:t xml:space="preserve">                                                    </w:t>
            </w:r>
            <w:proofErr w:type="spellStart"/>
            <w:r>
              <w:t>v_NasInd</w:t>
            </w:r>
            <w:proofErr w:type="spellEnd"/>
            <w:r>
              <w:t>,</w:t>
            </w:r>
          </w:p>
          <w:p w14:paraId="357E3BC7" w14:textId="77777777" w:rsidR="001A59B3" w:rsidRDefault="001A59B3" w:rsidP="001A59B3">
            <w:r>
              <w:t xml:space="preserve">                                                    MAPPED_CXT,</w:t>
            </w:r>
          </w:p>
          <w:p w14:paraId="46C80D0C" w14:textId="77777777" w:rsidR="001A59B3" w:rsidRDefault="001A59B3" w:rsidP="001A59B3">
            <w:r>
              <w:t xml:space="preserve">                                                    </w:t>
            </w:r>
            <w:proofErr w:type="spellStart"/>
            <w:r>
              <w:t>noRrcConnectionRelease</w:t>
            </w:r>
            <w:proofErr w:type="spellEnd"/>
            <w:r>
              <w:t>,</w:t>
            </w:r>
          </w:p>
          <w:p w14:paraId="03A95157" w14:textId="77777777" w:rsidR="001A59B3" w:rsidRDefault="001A59B3" w:rsidP="001A59B3">
            <w:r>
              <w:t xml:space="preserve">                                                    -, true,</w:t>
            </w:r>
          </w:p>
          <w:p w14:paraId="11A23121" w14:textId="77777777" w:rsidR="001A59B3" w:rsidRDefault="001A59B3" w:rsidP="001A59B3">
            <w:r>
              <w:t xml:space="preserve">                                                    -, -, true</w:t>
            </w:r>
            <w:proofErr w:type="gramStart"/>
            <w:r>
              <w:t>);</w:t>
            </w:r>
            <w:proofErr w:type="gramEnd"/>
          </w:p>
          <w:p w14:paraId="16436D26" w14:textId="77777777" w:rsidR="001A59B3" w:rsidRDefault="001A59B3" w:rsidP="001A59B3"/>
          <w:p w14:paraId="33BEFA16" w14:textId="77777777" w:rsidR="001A59B3" w:rsidRDefault="001A59B3" w:rsidP="001A59B3">
            <w:r>
              <w:t xml:space="preserve">    //@siclog "Steps 11-17"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08CE912" w14:textId="77777777" w:rsidR="001A59B3" w:rsidRDefault="001A59B3" w:rsidP="001A59B3">
            <w:r>
              <w:t xml:space="preserve">    //Steps 9-15 from the Generic Test Procedure for IMS Emergency call establishment in EUTRA: Normal Service as specified in TS 36.508 [7], Table 4.5A.4.3-1 are performed.</w:t>
            </w:r>
          </w:p>
          <w:p w14:paraId="78D63186" w14:textId="77777777" w:rsidR="001A59B3" w:rsidRDefault="001A59B3" w:rsidP="001A59B3">
            <w:r>
              <w:lastRenderedPageBreak/>
              <w:t xml:space="preserve">    f_EUTRA38_MultiPDN_</w:t>
            </w:r>
            <w:proofErr w:type="gramStart"/>
            <w:r>
              <w:t>EstablishAdditionalPDNs(</w:t>
            </w:r>
            <w:proofErr w:type="gramEnd"/>
            <w:r>
              <w:t>eutra_Cell1, 1, -, -, -, '100'B, omit, true); // @sic R5s211357 R5-231416 sic@</w:t>
            </w:r>
          </w:p>
          <w:p w14:paraId="4C36E7A7" w14:textId="77777777" w:rsidR="001A59B3" w:rsidRDefault="001A59B3" w:rsidP="001A59B3"/>
          <w:p w14:paraId="7161C2D0" w14:textId="77777777" w:rsidR="001A59B3" w:rsidRDefault="001A59B3" w:rsidP="001A59B3">
            <w:r>
              <w:t xml:space="preserve">    // @siclog "Step 19-20"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E7B9AE6" w14:textId="77777777" w:rsidR="001A59B3" w:rsidRDefault="001A59B3" w:rsidP="001A59B3">
            <w:r>
              <w:t xml:space="preserve">    f_EUTRA38_MultiPDN_ActivateDedicatedEpsBearer_</w:t>
            </w:r>
            <w:proofErr w:type="gramStart"/>
            <w:r>
              <w:t>Speech(</w:t>
            </w:r>
            <w:proofErr w:type="gramEnd"/>
            <w:r>
              <w:t xml:space="preserve">eutra_Cell1, </w:t>
            </w:r>
            <w:proofErr w:type="spellStart"/>
            <w:r>
              <w:t>Emergency_PDN</w:t>
            </w:r>
            <w:proofErr w:type="spellEnd"/>
            <w:r>
              <w:t>);</w:t>
            </w:r>
          </w:p>
          <w:p w14:paraId="76F254C6" w14:textId="77777777" w:rsidR="001A59B3" w:rsidRDefault="001A59B3" w:rsidP="001A59B3">
            <w:r>
              <w:t xml:space="preserve">    // Tell IMS PTC to release the call</w:t>
            </w:r>
          </w:p>
          <w:p w14:paraId="49AB2D5C" w14:textId="77777777" w:rsidR="001A59B3" w:rsidRDefault="001A59B3" w:rsidP="001A59B3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SendCoOrdMsg</w:t>
            </w:r>
            <w:proofErr w:type="spellEnd"/>
            <w:r>
              <w:t>(</w:t>
            </w:r>
            <w:proofErr w:type="gramEnd"/>
            <w:r>
              <w:t>IMS[tsc_Index_IMS2]); // @sic R5s221058 sic@</w:t>
            </w:r>
          </w:p>
          <w:p w14:paraId="46F7FEF5" w14:textId="77777777" w:rsidR="001A59B3" w:rsidRDefault="001A59B3" w:rsidP="001A59B3"/>
          <w:p w14:paraId="32FCE35B" w14:textId="77777777" w:rsidR="001A59B3" w:rsidRDefault="001A59B3" w:rsidP="001A59B3">
            <w:r>
              <w:t xml:space="preserve">    // Emergency call release in IMS</w:t>
            </w:r>
          </w:p>
          <w:p w14:paraId="2AAAF88B" w14:textId="77777777" w:rsidR="001A59B3" w:rsidRDefault="001A59B3" w:rsidP="001A59B3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WaitForTrigger</w:t>
            </w:r>
            <w:proofErr w:type="spellEnd"/>
            <w:r>
              <w:t>(</w:t>
            </w:r>
            <w:proofErr w:type="gramEnd"/>
            <w:r>
              <w:t>IMS[tsc_Index_IMS2], "Call Released");</w:t>
            </w:r>
          </w:p>
          <w:p w14:paraId="7C0DC834" w14:textId="77777777" w:rsidR="001A59B3" w:rsidRDefault="001A59B3" w:rsidP="001A59B3"/>
          <w:p w14:paraId="37C67FAF" w14:textId="77777777" w:rsidR="001A59B3" w:rsidRDefault="001A59B3" w:rsidP="001A59B3">
            <w:r>
              <w:t xml:space="preserve">   // The SS deactivates the EPS bearer. [This is the rest of C.32]</w:t>
            </w:r>
          </w:p>
          <w:p w14:paraId="551D1BBD" w14:textId="77777777" w:rsidR="001A59B3" w:rsidRDefault="001A59B3" w:rsidP="001A59B3">
            <w:r>
              <w:t xml:space="preserve">    </w:t>
            </w:r>
            <w:proofErr w:type="spellStart"/>
            <w:r>
              <w:t>f_EUTRA_DeactivateEPS_BearerContext</w:t>
            </w:r>
            <w:proofErr w:type="spellEnd"/>
            <w:r>
              <w:t xml:space="preserve"> (eutra_Cell1,</w:t>
            </w:r>
          </w:p>
          <w:p w14:paraId="58BE0038" w14:textId="77777777" w:rsidR="001A59B3" w:rsidRDefault="001A59B3" w:rsidP="001A59B3">
            <w:r>
              <w:t xml:space="preserve">                                         int2hex(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f_Get_</w:t>
            </w:r>
            <w:proofErr w:type="gramStart"/>
            <w:r>
              <w:t>EPSBearerIdForAPNType</w:t>
            </w:r>
            <w:proofErr w:type="spellEnd"/>
            <w:r>
              <w:t>(</w:t>
            </w:r>
            <w:proofErr w:type="spellStart"/>
            <w:proofErr w:type="gramEnd"/>
            <w:r>
              <w:t>Emergency_PDN</w:t>
            </w:r>
            <w:proofErr w:type="spellEnd"/>
            <w:r>
              <w:t>)), 1)); // @sic R5s211357 R5s221058 sic@</w:t>
            </w:r>
          </w:p>
          <w:p w14:paraId="0C1B4707" w14:textId="77777777" w:rsidR="001A59B3" w:rsidRDefault="001A59B3" w:rsidP="001A59B3">
            <w:r>
              <w:t xml:space="preserve">   }</w:t>
            </w:r>
          </w:p>
          <w:p w14:paraId="776B13B2" w14:textId="0D80937D" w:rsidR="00730855" w:rsidRDefault="001A59B3" w:rsidP="001A59B3">
            <w:r>
              <w:t>}</w:t>
            </w:r>
          </w:p>
        </w:tc>
      </w:tr>
    </w:tbl>
    <w:p w14:paraId="5807CB1A" w14:textId="77777777" w:rsidR="00730855" w:rsidRDefault="00730855" w:rsidP="00730855"/>
    <w:bookmarkEnd w:id="7"/>
    <w:bookmarkEnd w:id="8"/>
    <w:bookmarkEnd w:id="9"/>
    <w:bookmarkEnd w:id="10"/>
    <w:bookmarkEnd w:id="11"/>
    <w:bookmarkEnd w:id="12"/>
    <w:p w14:paraId="4BE89D3B" w14:textId="77777777" w:rsidR="00572701" w:rsidRDefault="00572701" w:rsidP="00213FE3"/>
    <w:sectPr w:rsidR="00572701" w:rsidSect="00A0764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EC31F" w14:textId="77777777" w:rsidR="00C62A78" w:rsidRDefault="00C62A78">
      <w:r>
        <w:separator/>
      </w:r>
    </w:p>
  </w:endnote>
  <w:endnote w:type="continuationSeparator" w:id="0">
    <w:p w14:paraId="332F640C" w14:textId="77777777" w:rsidR="00C62A78" w:rsidRDefault="00C6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D840B" w14:textId="77777777" w:rsidR="00C62A78" w:rsidRDefault="00C62A78">
      <w:r>
        <w:separator/>
      </w:r>
    </w:p>
  </w:footnote>
  <w:footnote w:type="continuationSeparator" w:id="0">
    <w:p w14:paraId="66674F54" w14:textId="77777777" w:rsidR="00C62A78" w:rsidRDefault="00C62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823D5"/>
    <w:multiLevelType w:val="hybridMultilevel"/>
    <w:tmpl w:val="579ED3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5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72496"/>
    <w:multiLevelType w:val="hybridMultilevel"/>
    <w:tmpl w:val="40A8D7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8"/>
  </w:num>
  <w:num w:numId="2" w16cid:durableId="1693220862">
    <w:abstractNumId w:val="18"/>
  </w:num>
  <w:num w:numId="3" w16cid:durableId="728577482">
    <w:abstractNumId w:val="9"/>
  </w:num>
  <w:num w:numId="4" w16cid:durableId="1191602620">
    <w:abstractNumId w:val="19"/>
  </w:num>
  <w:num w:numId="5" w16cid:durableId="507260479">
    <w:abstractNumId w:val="0"/>
  </w:num>
  <w:num w:numId="6" w16cid:durableId="894242694">
    <w:abstractNumId w:val="34"/>
  </w:num>
  <w:num w:numId="7" w16cid:durableId="948120722">
    <w:abstractNumId w:val="20"/>
  </w:num>
  <w:num w:numId="8" w16cid:durableId="1693460289">
    <w:abstractNumId w:val="1"/>
  </w:num>
  <w:num w:numId="9" w16cid:durableId="641085446">
    <w:abstractNumId w:val="10"/>
  </w:num>
  <w:num w:numId="10" w16cid:durableId="303966582">
    <w:abstractNumId w:val="4"/>
  </w:num>
  <w:num w:numId="11" w16cid:durableId="1216968300">
    <w:abstractNumId w:val="27"/>
  </w:num>
  <w:num w:numId="12" w16cid:durableId="523324553">
    <w:abstractNumId w:val="14"/>
  </w:num>
  <w:num w:numId="13" w16cid:durableId="287051507">
    <w:abstractNumId w:val="37"/>
  </w:num>
  <w:num w:numId="14" w16cid:durableId="1795129136">
    <w:abstractNumId w:val="42"/>
  </w:num>
  <w:num w:numId="15" w16cid:durableId="26806023">
    <w:abstractNumId w:val="28"/>
  </w:num>
  <w:num w:numId="16" w16cid:durableId="1962613018">
    <w:abstractNumId w:val="38"/>
  </w:num>
  <w:num w:numId="17" w16cid:durableId="463736656">
    <w:abstractNumId w:val="29"/>
  </w:num>
  <w:num w:numId="18" w16cid:durableId="1131020819">
    <w:abstractNumId w:val="17"/>
  </w:num>
  <w:num w:numId="19" w16cid:durableId="1121147347">
    <w:abstractNumId w:val="35"/>
  </w:num>
  <w:num w:numId="20" w16cid:durableId="709764419">
    <w:abstractNumId w:val="36"/>
  </w:num>
  <w:num w:numId="21" w16cid:durableId="1517619772">
    <w:abstractNumId w:val="2"/>
  </w:num>
  <w:num w:numId="22" w16cid:durableId="1614285389">
    <w:abstractNumId w:val="39"/>
  </w:num>
  <w:num w:numId="23" w16cid:durableId="248924874">
    <w:abstractNumId w:val="23"/>
  </w:num>
  <w:num w:numId="24" w16cid:durableId="413627412">
    <w:abstractNumId w:val="7"/>
  </w:num>
  <w:num w:numId="25" w16cid:durableId="1207795486">
    <w:abstractNumId w:val="15"/>
  </w:num>
  <w:num w:numId="26" w16cid:durableId="1414353635">
    <w:abstractNumId w:val="5"/>
  </w:num>
  <w:num w:numId="27" w16cid:durableId="1551916917">
    <w:abstractNumId w:val="30"/>
  </w:num>
  <w:num w:numId="28" w16cid:durableId="198469485">
    <w:abstractNumId w:val="22"/>
  </w:num>
  <w:num w:numId="29" w16cid:durableId="460268226">
    <w:abstractNumId w:val="21"/>
  </w:num>
  <w:num w:numId="30" w16cid:durableId="1162238421">
    <w:abstractNumId w:val="6"/>
  </w:num>
  <w:num w:numId="31" w16cid:durableId="31811867">
    <w:abstractNumId w:val="12"/>
  </w:num>
  <w:num w:numId="32" w16cid:durableId="1980186826">
    <w:abstractNumId w:val="24"/>
  </w:num>
  <w:num w:numId="33" w16cid:durableId="783620396">
    <w:abstractNumId w:val="25"/>
  </w:num>
  <w:num w:numId="34" w16cid:durableId="1217546700">
    <w:abstractNumId w:val="32"/>
  </w:num>
  <w:num w:numId="35" w16cid:durableId="226065135">
    <w:abstractNumId w:val="26"/>
  </w:num>
  <w:num w:numId="36" w16cid:durableId="311059353">
    <w:abstractNumId w:val="3"/>
  </w:num>
  <w:num w:numId="37" w16cid:durableId="1947887862">
    <w:abstractNumId w:val="13"/>
  </w:num>
  <w:num w:numId="38" w16cid:durableId="1673751202">
    <w:abstractNumId w:val="41"/>
  </w:num>
  <w:num w:numId="39" w16cid:durableId="1583375453">
    <w:abstractNumId w:val="11"/>
  </w:num>
  <w:num w:numId="40" w16cid:durableId="1001350174">
    <w:abstractNumId w:val="33"/>
  </w:num>
  <w:num w:numId="41" w16cid:durableId="1673878103">
    <w:abstractNumId w:val="8"/>
  </w:num>
  <w:num w:numId="42" w16cid:durableId="968978302">
    <w:abstractNumId w:val="31"/>
  </w:num>
  <w:num w:numId="43" w16cid:durableId="1204633067">
    <w:abstractNumId w:val="16"/>
  </w:num>
  <w:num w:numId="44" w16cid:durableId="725488988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65E3"/>
    <w:rsid w:val="00060658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0A9F"/>
    <w:rsid w:val="000833CA"/>
    <w:rsid w:val="00084783"/>
    <w:rsid w:val="000879B9"/>
    <w:rsid w:val="0009046C"/>
    <w:rsid w:val="00091D7D"/>
    <w:rsid w:val="0009310B"/>
    <w:rsid w:val="00094FDE"/>
    <w:rsid w:val="00096ACE"/>
    <w:rsid w:val="000A0E51"/>
    <w:rsid w:val="000A1B8F"/>
    <w:rsid w:val="000A1C38"/>
    <w:rsid w:val="000A207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36CC7"/>
    <w:rsid w:val="00143134"/>
    <w:rsid w:val="00145D43"/>
    <w:rsid w:val="00147597"/>
    <w:rsid w:val="00152974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505C"/>
    <w:rsid w:val="001A59B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52C5"/>
    <w:rsid w:val="001C6435"/>
    <w:rsid w:val="001D039E"/>
    <w:rsid w:val="001D0F0C"/>
    <w:rsid w:val="001D0FE2"/>
    <w:rsid w:val="001D0FF7"/>
    <w:rsid w:val="001D268E"/>
    <w:rsid w:val="001D2A82"/>
    <w:rsid w:val="001D605F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3A4A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3AE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80C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2F64"/>
    <w:rsid w:val="002F6CB3"/>
    <w:rsid w:val="002F7A51"/>
    <w:rsid w:val="0030082A"/>
    <w:rsid w:val="00300C03"/>
    <w:rsid w:val="00303315"/>
    <w:rsid w:val="00305409"/>
    <w:rsid w:val="00306A17"/>
    <w:rsid w:val="00306AAF"/>
    <w:rsid w:val="00310205"/>
    <w:rsid w:val="0031142C"/>
    <w:rsid w:val="00312434"/>
    <w:rsid w:val="003143DA"/>
    <w:rsid w:val="0031441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1BE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3EB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0DD5"/>
    <w:rsid w:val="0040177D"/>
    <w:rsid w:val="004026AE"/>
    <w:rsid w:val="004026B1"/>
    <w:rsid w:val="00410371"/>
    <w:rsid w:val="00410474"/>
    <w:rsid w:val="00410C09"/>
    <w:rsid w:val="004128F1"/>
    <w:rsid w:val="00412C82"/>
    <w:rsid w:val="004134A5"/>
    <w:rsid w:val="004150D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57E45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6EC"/>
    <w:rsid w:val="00477E57"/>
    <w:rsid w:val="00480997"/>
    <w:rsid w:val="00480E1E"/>
    <w:rsid w:val="004828EB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E3127"/>
    <w:rsid w:val="004F020C"/>
    <w:rsid w:val="004F152A"/>
    <w:rsid w:val="004F3E26"/>
    <w:rsid w:val="004F4B1B"/>
    <w:rsid w:val="004F6485"/>
    <w:rsid w:val="004F69EA"/>
    <w:rsid w:val="004F76A6"/>
    <w:rsid w:val="004F7D61"/>
    <w:rsid w:val="00510B0A"/>
    <w:rsid w:val="0051486D"/>
    <w:rsid w:val="0051580D"/>
    <w:rsid w:val="00515B06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0901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088A"/>
    <w:rsid w:val="00553188"/>
    <w:rsid w:val="00556622"/>
    <w:rsid w:val="00564C5E"/>
    <w:rsid w:val="005653AA"/>
    <w:rsid w:val="00567546"/>
    <w:rsid w:val="0056768D"/>
    <w:rsid w:val="00570611"/>
    <w:rsid w:val="0057270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C2571"/>
    <w:rsid w:val="005C61A5"/>
    <w:rsid w:val="005C6231"/>
    <w:rsid w:val="005C7A2D"/>
    <w:rsid w:val="005D038E"/>
    <w:rsid w:val="005D1314"/>
    <w:rsid w:val="005D217E"/>
    <w:rsid w:val="005D4036"/>
    <w:rsid w:val="005D5F34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A80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4D52"/>
    <w:rsid w:val="00687A55"/>
    <w:rsid w:val="00687A75"/>
    <w:rsid w:val="00687F85"/>
    <w:rsid w:val="00692340"/>
    <w:rsid w:val="006935CD"/>
    <w:rsid w:val="00694393"/>
    <w:rsid w:val="0069498F"/>
    <w:rsid w:val="00695808"/>
    <w:rsid w:val="00695A37"/>
    <w:rsid w:val="00695D44"/>
    <w:rsid w:val="0069714E"/>
    <w:rsid w:val="006A04C3"/>
    <w:rsid w:val="006A16C0"/>
    <w:rsid w:val="006A2284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6F7E00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855"/>
    <w:rsid w:val="00730E2A"/>
    <w:rsid w:val="007326C0"/>
    <w:rsid w:val="0073784E"/>
    <w:rsid w:val="00742356"/>
    <w:rsid w:val="00742C1C"/>
    <w:rsid w:val="007448CF"/>
    <w:rsid w:val="00745BC0"/>
    <w:rsid w:val="007473D5"/>
    <w:rsid w:val="007519A6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5C7A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5FEF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4342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877"/>
    <w:rsid w:val="00905D0D"/>
    <w:rsid w:val="009062FC"/>
    <w:rsid w:val="00907DA0"/>
    <w:rsid w:val="0091022C"/>
    <w:rsid w:val="009129AC"/>
    <w:rsid w:val="00913097"/>
    <w:rsid w:val="009136DD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1CC5"/>
    <w:rsid w:val="0096254E"/>
    <w:rsid w:val="0096383A"/>
    <w:rsid w:val="00963A8A"/>
    <w:rsid w:val="00964DBB"/>
    <w:rsid w:val="00970FDD"/>
    <w:rsid w:val="0097142D"/>
    <w:rsid w:val="009715FE"/>
    <w:rsid w:val="00975657"/>
    <w:rsid w:val="00975E55"/>
    <w:rsid w:val="00975E70"/>
    <w:rsid w:val="009777D9"/>
    <w:rsid w:val="009807F8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5EB8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5FB4"/>
    <w:rsid w:val="00A16F45"/>
    <w:rsid w:val="00A172CF"/>
    <w:rsid w:val="00A17DC1"/>
    <w:rsid w:val="00A2244A"/>
    <w:rsid w:val="00A22818"/>
    <w:rsid w:val="00A246B6"/>
    <w:rsid w:val="00A30939"/>
    <w:rsid w:val="00A30AC2"/>
    <w:rsid w:val="00A30FD2"/>
    <w:rsid w:val="00A31099"/>
    <w:rsid w:val="00A31DD1"/>
    <w:rsid w:val="00A354FA"/>
    <w:rsid w:val="00A368D5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759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2EF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45DD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6C8D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0E96"/>
    <w:rsid w:val="00C44610"/>
    <w:rsid w:val="00C5007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2A78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0ED4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DAF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232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347D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4A08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4F3"/>
    <w:rsid w:val="00DD3FCD"/>
    <w:rsid w:val="00DD6303"/>
    <w:rsid w:val="00DD76E5"/>
    <w:rsid w:val="00DE0CA1"/>
    <w:rsid w:val="00DE0DF8"/>
    <w:rsid w:val="00DE0F25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32D2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2668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5AE8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1A1E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17F50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3B70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270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basedOn w:val="DefaultParagraphFont"/>
    <w:link w:val="PL"/>
    <w:locked/>
    <w:rsid w:val="00080A9F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9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9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7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3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2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3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0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3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4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2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43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6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3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3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1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0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9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8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85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6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2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0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17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26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9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6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8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5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3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3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7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7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0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2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9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5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1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2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3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2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5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9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8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2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8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1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4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5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7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9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7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1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2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2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5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8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8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7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37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15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8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1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5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8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1736</Words>
  <Characters>9901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11614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2023-06-06T17:30:00Z</dcterms:created>
  <dcterms:modified xsi:type="dcterms:W3CDTF">2023-06-06T17:30:00Z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