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6781B88A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3868">
        <w:fldChar w:fldCharType="begin"/>
      </w:r>
      <w:r w:rsidR="00C93868">
        <w:instrText xml:space="preserve"> DOCPROPERTY  TSG/WGRef  \* MERGEFORMAT </w:instrText>
      </w:r>
      <w:r w:rsidR="00C93868">
        <w:fldChar w:fldCharType="separate"/>
      </w:r>
      <w:r>
        <w:rPr>
          <w:b/>
          <w:noProof/>
          <w:sz w:val="24"/>
        </w:rPr>
        <w:t>RAN5</w:t>
      </w:r>
      <w:r w:rsidR="00C9386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93868">
        <w:fldChar w:fldCharType="begin"/>
      </w:r>
      <w:r w:rsidR="00C93868">
        <w:instrText xml:space="preserve"> DOCPROPERTY  MtgSeq  \* MERGEFORMAT </w:instrText>
      </w:r>
      <w:r w:rsidR="00C93868">
        <w:fldChar w:fldCharType="separate"/>
      </w:r>
      <w:r w:rsidRPr="00EB09B7">
        <w:rPr>
          <w:b/>
          <w:noProof/>
          <w:sz w:val="24"/>
        </w:rPr>
        <w:t>2023</w:t>
      </w:r>
      <w:r w:rsidR="00C93868">
        <w:rPr>
          <w:b/>
          <w:noProof/>
          <w:sz w:val="24"/>
        </w:rPr>
        <w:fldChar w:fldCharType="end"/>
      </w:r>
      <w:r w:rsidR="00C93868">
        <w:fldChar w:fldCharType="begin"/>
      </w:r>
      <w:r w:rsidR="00C93868">
        <w:instrText xml:space="preserve"> DOCPROPERTY  MtgTitle  \* MERGEFORMAT </w:instrText>
      </w:r>
      <w:r w:rsidR="00C93868">
        <w:fldChar w:fldCharType="separate"/>
      </w:r>
      <w:r>
        <w:rPr>
          <w:b/>
          <w:noProof/>
          <w:sz w:val="24"/>
        </w:rPr>
        <w:t>-TTCN email</w:t>
      </w:r>
      <w:r w:rsidR="00C9386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2030" w:rsidRPr="00E42030">
        <w:rPr>
          <w:b/>
          <w:bCs/>
          <w:i/>
          <w:iCs/>
          <w:sz w:val="24"/>
          <w:szCs w:val="24"/>
        </w:rPr>
        <w:t>R5s230</w:t>
      </w:r>
      <w:r w:rsidR="00C93868">
        <w:rPr>
          <w:b/>
          <w:bCs/>
          <w:i/>
          <w:iCs/>
          <w:sz w:val="24"/>
          <w:szCs w:val="24"/>
        </w:rPr>
        <w:t>467</w:t>
      </w:r>
    </w:p>
    <w:p w14:paraId="2E8ED4C3" w14:textId="77777777" w:rsidR="00D351FF" w:rsidRDefault="00C93868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C93868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70D55CBE" w:rsidR="00D351FF" w:rsidRPr="00F95AC7" w:rsidRDefault="00E42030" w:rsidP="00F95AC7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E42030">
              <w:rPr>
                <w:rFonts w:cs="Arial"/>
                <w:b/>
                <w:bCs/>
                <w:color w:val="000000"/>
                <w:sz w:val="28"/>
                <w:szCs w:val="28"/>
              </w:rPr>
              <w:t>3019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46E9EDC7" w:rsidR="00D351FF" w:rsidRPr="00410371" w:rsidRDefault="00C93868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03D579FE" w:rsidR="00D351FF" w:rsidRPr="00410371" w:rsidRDefault="00C93868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D351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7DACC961" w:rsidR="00D351FF" w:rsidRDefault="00757478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57478">
              <w:t>Correction to NR5GC RACS Test case 9.1.9.5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0D7985A5" w:rsidR="00D351FF" w:rsidRDefault="00972ED8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972ED8">
              <w:t>TEI16_Test, RACS-</w:t>
            </w:r>
            <w:proofErr w:type="spellStart"/>
            <w:r w:rsidRPr="00972ED8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61A02DE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32B61">
              <w:t>3</w:t>
            </w:r>
            <w:r>
              <w:t>-</w:t>
            </w:r>
            <w:r w:rsidR="00535051">
              <w:t>21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C93868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C93868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98CCF" w14:textId="16BED231" w:rsidR="006F0D88" w:rsidRPr="003407C7" w:rsidRDefault="00FF4112" w:rsidP="00972ED8">
            <w:pPr>
              <w:pStyle w:val="CRCoverPage"/>
              <w:spacing w:after="0"/>
              <w:rPr>
                <w:rFonts w:cs="Arial"/>
                <w:sz w:val="18"/>
                <w:szCs w:val="18"/>
                <w:lang w:val="en-IN" w:eastAsia="en-GB"/>
              </w:rPr>
            </w:pPr>
            <w:r w:rsidRPr="003407C7">
              <w:rPr>
                <w:iCs/>
                <w:noProof/>
                <w:sz w:val="18"/>
                <w:szCs w:val="18"/>
              </w:rPr>
              <w:t xml:space="preserve">As per prose </w:t>
            </w:r>
            <w:r w:rsidR="00944DFE" w:rsidRPr="003407C7">
              <w:rPr>
                <w:iCs/>
                <w:noProof/>
                <w:sz w:val="18"/>
                <w:szCs w:val="18"/>
              </w:rPr>
              <w:t xml:space="preserve">At step 10 </w:t>
            </w:r>
            <w:r w:rsidRPr="003407C7">
              <w:rPr>
                <w:iCs/>
                <w:noProof/>
                <w:sz w:val="18"/>
                <w:szCs w:val="18"/>
              </w:rPr>
              <w:t xml:space="preserve">registration accepts inludes only </w:t>
            </w:r>
            <w:r w:rsidRPr="003407C7">
              <w:rPr>
                <w:rFonts w:cs="Arial"/>
                <w:sz w:val="18"/>
                <w:szCs w:val="18"/>
                <w:lang w:val="en-IN" w:eastAsia="en-GB"/>
              </w:rPr>
              <w:t>UE radio capability ID deletion indication</w:t>
            </w:r>
          </w:p>
          <w:p w14:paraId="31927067" w14:textId="77777777" w:rsidR="003407C7" w:rsidRPr="003407C7" w:rsidRDefault="003407C7" w:rsidP="00972ED8">
            <w:pPr>
              <w:pStyle w:val="CRCoverPage"/>
              <w:spacing w:after="0"/>
              <w:rPr>
                <w:rFonts w:cs="Arial"/>
                <w:sz w:val="18"/>
                <w:szCs w:val="18"/>
                <w:lang w:val="en-IN" w:eastAsia="en-GB"/>
              </w:rPr>
            </w:pPr>
          </w:p>
          <w:p w14:paraId="2E8ED512" w14:textId="62C4BD56" w:rsidR="003407C7" w:rsidRPr="003407C7" w:rsidRDefault="003407C7" w:rsidP="00972ED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  <w:r w:rsidRPr="003407C7">
              <w:rPr>
                <w:sz w:val="18"/>
                <w:szCs w:val="18"/>
                <w:lang w:val="en-US"/>
              </w:rPr>
              <w:t xml:space="preserve">#associated </w:t>
            </w:r>
            <w:proofErr w:type="spellStart"/>
            <w:r w:rsidRPr="003407C7">
              <w:rPr>
                <w:sz w:val="18"/>
                <w:szCs w:val="18"/>
                <w:lang w:val="en-US"/>
              </w:rPr>
              <w:t>proseCR</w:t>
            </w:r>
            <w:proofErr w:type="spellEnd"/>
            <w:r w:rsidRPr="003407C7">
              <w:rPr>
                <w:sz w:val="18"/>
                <w:szCs w:val="18"/>
                <w:lang w:val="en-US"/>
              </w:rPr>
              <w:t xml:space="preserve"> raised in RAN5#99</w:t>
            </w:r>
          </w:p>
        </w:tc>
      </w:tr>
      <w:tr w:rsidR="00D351FF" w14:paraId="2E8ED516" w14:textId="77777777" w:rsidTr="000C1A04">
        <w:trPr>
          <w:trHeight w:val="20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2DAA05FB" w:rsidR="006F0D88" w:rsidRPr="006316B2" w:rsidRDefault="000C1A04" w:rsidP="00972E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="001861AD">
              <w:rPr>
                <w:noProof/>
              </w:rPr>
              <w:t>omit</w:t>
            </w:r>
            <w:r>
              <w:rPr>
                <w:noProof/>
              </w:rPr>
              <w:t xml:space="preserve"> for</w:t>
            </w:r>
            <w:r w:rsidR="00FF4112">
              <w:rPr>
                <w:noProof/>
              </w:rPr>
              <w:t xml:space="preserve"> </w:t>
            </w:r>
            <w:r w:rsidR="00FF4112">
              <w:rPr>
                <w:rFonts w:cs="Arial"/>
                <w:sz w:val="18"/>
                <w:szCs w:val="18"/>
                <w:lang w:val="en-IN" w:eastAsia="en-GB"/>
              </w:rPr>
              <w:t>UE radio capability ID at step 10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19781AD1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187DD5">
              <w:rPr>
                <w:noProof/>
                <w:lang w:eastAsia="zh-CN"/>
              </w:rPr>
              <w:t>race condition can occur in TTCN which may cause c</w:t>
            </w:r>
            <w:r>
              <w:rPr>
                <w:noProof/>
                <w:lang w:eastAsia="zh-CN"/>
              </w:rPr>
              <w:t xml:space="preserve">onformant UE </w:t>
            </w:r>
            <w:r w:rsidR="00187DD5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1EF0B82A" w:rsidR="00D351FF" w:rsidRDefault="00132B61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</w:t>
            </w:r>
            <w:r w:rsidR="00FF4112">
              <w:rPr>
                <w:noProof/>
              </w:rPr>
              <w:t>.9.5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167993BE" w:rsidR="00D351FF" w:rsidRDefault="003407C7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3407489E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78C4E27D" w:rsidR="00D351FF" w:rsidRDefault="003407C7" w:rsidP="00D35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Table of Contents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_Toc124264125 \h </w:instrTex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Overview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_Toc124264126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Corrections required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_Toc124264127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A38BE6A" w14:textId="1D0E903C" w:rsidR="0077683C" w:rsidRDefault="005F0903" w:rsidP="006D180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Change 1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instrText xml:space="preserve"> PAGEREF _Toc124264128 \h </w:instrTex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end"/>
      </w: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24D3C532" w:rsidR="005D27CA" w:rsidRPr="00CC39F9" w:rsidRDefault="000C1A04" w:rsidP="005D27CA">
            <w:pPr>
              <w:rPr>
                <w:rFonts w:ascii="Arial" w:hAnsi="Arial" w:cs="Arial"/>
                <w:lang w:eastAsia="en-GB"/>
              </w:rPr>
            </w:pPr>
            <w:r w:rsidRPr="000C1A04">
              <w:rPr>
                <w:rFonts w:ascii="Arial" w:hAnsi="Arial" w:cs="Arial"/>
                <w:lang w:eastAsia="en-GB"/>
              </w:rPr>
              <w:t>fl_TC_9_1_9_5_Body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CB5A" w14:textId="77777777" w:rsidR="00387158" w:rsidRPr="003407C7" w:rsidRDefault="001861AD" w:rsidP="00972ED8">
            <w:pPr>
              <w:pStyle w:val="CRCoverPage"/>
              <w:spacing w:after="0"/>
              <w:rPr>
                <w:rFonts w:cs="Arial"/>
                <w:sz w:val="18"/>
                <w:szCs w:val="18"/>
                <w:lang w:val="en-IN" w:eastAsia="en-GB"/>
              </w:rPr>
            </w:pPr>
            <w:r w:rsidRPr="003407C7">
              <w:rPr>
                <w:iCs/>
                <w:noProof/>
              </w:rPr>
              <w:t xml:space="preserve">As per prose At step 10 registration accepts inludes only </w:t>
            </w:r>
            <w:r w:rsidRPr="003407C7">
              <w:rPr>
                <w:rFonts w:cs="Arial"/>
                <w:sz w:val="18"/>
                <w:szCs w:val="18"/>
                <w:lang w:val="en-IN" w:eastAsia="en-GB"/>
              </w:rPr>
              <w:t>UE radio capability ID deletion indication</w:t>
            </w:r>
          </w:p>
          <w:p w14:paraId="2E8ED560" w14:textId="79658528" w:rsidR="003407C7" w:rsidRPr="009B0B50" w:rsidRDefault="003407C7" w:rsidP="00972ED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407C7">
              <w:rPr>
                <w:lang w:val="en-US"/>
              </w:rPr>
              <w:t xml:space="preserve">#associated </w:t>
            </w:r>
            <w:proofErr w:type="spellStart"/>
            <w:r w:rsidRPr="003407C7">
              <w:rPr>
                <w:lang w:val="en-US"/>
              </w:rPr>
              <w:t>proseCR</w:t>
            </w:r>
            <w:proofErr w:type="spellEnd"/>
            <w:r w:rsidRPr="003407C7">
              <w:rPr>
                <w:lang w:val="en-US"/>
              </w:rPr>
              <w:t xml:space="preserve"> raised in RAN5#99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5B3B63B0" w:rsidR="006F0D88" w:rsidRPr="00451E52" w:rsidRDefault="000C1A04" w:rsidP="00972ED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Set omit for </w:t>
            </w:r>
            <w:r>
              <w:rPr>
                <w:rFonts w:cs="Arial"/>
                <w:sz w:val="18"/>
                <w:szCs w:val="18"/>
                <w:lang w:val="en-IN" w:eastAsia="en-GB"/>
              </w:rPr>
              <w:t>UE radio capability ID at step 10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02F1193A" w:rsidR="00FA485A" w:rsidRPr="00CC39F9" w:rsidRDefault="000C1A0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0C1A04">
              <w:rPr>
                <w:rFonts w:ascii="Arial" w:hAnsi="Arial" w:cs="Arial"/>
                <w:lang w:eastAsia="en-GB"/>
              </w:rPr>
              <w:t>RACS_NR5GC.ttcn</w:t>
            </w:r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95416B1" w14:textId="77777777" w:rsidR="002F1DA9" w:rsidRDefault="002F1DA9" w:rsidP="005D27CA">
      <w:pPr>
        <w:spacing w:after="0"/>
        <w:rPr>
          <w:rFonts w:ascii="Arial" w:hAnsi="Arial"/>
          <w:b/>
          <w:lang w:eastAsia="en-GB"/>
        </w:rPr>
      </w:pPr>
    </w:p>
    <w:p w14:paraId="64AF1C8C" w14:textId="77777777" w:rsidR="002F1DA9" w:rsidRDefault="002F1DA9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39F770CC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FF3" w14:textId="77777777" w:rsid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B650BD" w14:textId="3CA93E6F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function fl_TC_9_1_9_5_Body() runs on NR5GC_PTC</w:t>
            </w:r>
          </w:p>
          <w:p w14:paraId="1844286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9CF6ED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DBB2A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6273C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FFBC4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E7EC9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6BC75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CB9C8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403F1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C1CFC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4C6DB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18F0E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6BF6DD" w14:textId="7CEF708D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0EA38A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8D2E2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REGISTRATION ACCEPT message including UE radio capability ID deletion indication.</w:t>
            </w:r>
          </w:p>
          <w:p w14:paraId="572F3CF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                        //@sic R5s211655 sic@</w:t>
            </w:r>
          </w:p>
          <w:p w14:paraId="4A42CA8A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)});     //@sic R5s211655 sic@</w:t>
            </w:r>
          </w:p>
          <w:p w14:paraId="7F60DEC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(Mobility,</w:t>
            </w:r>
          </w:p>
          <w:p w14:paraId="42507A6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7474B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AF872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DF91E5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15ECCBA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384E31E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2ADDD33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1AFC024D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50F1155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4BCCB4D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cs_UERadioCapIdDeletion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('E'H)</w:t>
            </w:r>
          </w:p>
          <w:p w14:paraId="0742C78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);</w:t>
            </w:r>
          </w:p>
          <w:p w14:paraId="27EDE9C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D2D44D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5DB2E4" w14:textId="1023CCBF" w:rsid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073817F" w14:textId="24B6A82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NR5GC_Registration_Complete(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 tsc_NR_RbId_SRB1);    //@sic R5s211655 sic@</w:t>
            </w:r>
          </w:p>
          <w:p w14:paraId="5A3BA08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8B430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96218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//@sic R5-216279 sic@</w:t>
            </w:r>
          </w:p>
          <w:p w14:paraId="2B92142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EA89D2" w14:textId="1E1C3EFD" w:rsidR="004C5377" w:rsidRPr="004C5377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//End of fl_TC_9_1_9_5_Body</w:t>
            </w:r>
          </w:p>
          <w:p w14:paraId="2E8ED5A5" w14:textId="16432035" w:rsidR="00C72ED8" w:rsidRPr="00053BB5" w:rsidRDefault="00C72ED8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46FB" w14:textId="77777777" w:rsidR="00F235AA" w:rsidRPr="00F235AA" w:rsidRDefault="003041CF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D0227" w:rsidRPr="00FD02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F235AA" w:rsidRPr="00F235AA">
              <w:rPr>
                <w:rFonts w:ascii="Courier New" w:hAnsi="Courier New" w:cs="Courier New"/>
                <w:color w:val="000000"/>
                <w:lang w:eastAsia="de-DE"/>
              </w:rPr>
              <w:t>function fl_TC_9_1_9_5_Body() runs on NR5GC_PTC</w:t>
            </w:r>
          </w:p>
          <w:p w14:paraId="3D8FE9F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50FA051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86195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88121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2B38F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34A362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6CD007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7565D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D01BD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C96FF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D9DEB5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41762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5EC36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87B55A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92D97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AC86BD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REGISTRATION ACCEPT message including UE radio capability ID deletion indication.</w:t>
            </w:r>
          </w:p>
          <w:p w14:paraId="7FB9CD9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                        //@sic R5s211655 sic@</w:t>
            </w:r>
          </w:p>
          <w:p w14:paraId="1611C86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)});     //@sic R5s211655 sic@</w:t>
            </w:r>
          </w:p>
          <w:p w14:paraId="4342765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(Mobility,</w:t>
            </w:r>
          </w:p>
          <w:p w14:paraId="67C25CF7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75518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C4EA0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651F2E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10E0F10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208B29E1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15D26725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43CBB81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7961B59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3480A2B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cs_UERadioCapIdDeletion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('E'H)</w:t>
            </w:r>
          </w:p>
          <w:p w14:paraId="45EF5BAA" w14:textId="3CE2D9D6" w:rsid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);</w:t>
            </w:r>
          </w:p>
          <w:p w14:paraId="65CBCD78" w14:textId="21E41BF4" w:rsidR="00DA64F4" w:rsidRPr="00F235AA" w:rsidRDefault="00CA17E8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A17E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v_MsgToSend.registration_Accept.ueRadioCapabilityId</w:t>
            </w:r>
            <w:proofErr w:type="spellEnd"/>
            <w:r w:rsidRPr="00CA17E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omit;</w:t>
            </w:r>
          </w:p>
          <w:p w14:paraId="0A9C550A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2A7710AA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9416D1" w14:textId="345B9F06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53C4A9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5061D4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//@sic R5-216279 sic@</w:t>
            </w:r>
          </w:p>
          <w:p w14:paraId="369F17B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105ECF22" w14:textId="77777777" w:rsidR="00F235AA" w:rsidRPr="004C5377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} //End of fl_TC_9_1_9_5_Body</w:t>
            </w:r>
          </w:p>
          <w:p w14:paraId="2E8ED5E1" w14:textId="203D0F8A" w:rsidR="001E3D37" w:rsidRPr="00DA356D" w:rsidRDefault="001E3D37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4CB7919" w14:textId="77777777" w:rsidR="00B93F7F" w:rsidRDefault="00B93F7F" w:rsidP="00801360">
      <w:pPr>
        <w:pStyle w:val="CRCoverPage"/>
        <w:rPr>
          <w:lang w:eastAsia="zh-CN"/>
        </w:rPr>
      </w:pPr>
    </w:p>
    <w:sectPr w:rsidR="00B93F7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07F67" w14:textId="77777777" w:rsidR="001D1C4C" w:rsidRDefault="001D1C4C">
      <w:r>
        <w:separator/>
      </w:r>
    </w:p>
  </w:endnote>
  <w:endnote w:type="continuationSeparator" w:id="0">
    <w:p w14:paraId="2FFCC71E" w14:textId="77777777" w:rsidR="001D1C4C" w:rsidRDefault="001D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05881" w14:textId="77777777" w:rsidR="001D1C4C" w:rsidRDefault="001D1C4C">
      <w:r>
        <w:separator/>
      </w:r>
    </w:p>
  </w:footnote>
  <w:footnote w:type="continuationSeparator" w:id="0">
    <w:p w14:paraId="0C4901BB" w14:textId="77777777" w:rsidR="001D1C4C" w:rsidRDefault="001D1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2332"/>
    <w:multiLevelType w:val="hybridMultilevel"/>
    <w:tmpl w:val="7DEAE2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2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28241E3"/>
    <w:multiLevelType w:val="hybridMultilevel"/>
    <w:tmpl w:val="A454C86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7B0F1B"/>
    <w:multiLevelType w:val="hybridMultilevel"/>
    <w:tmpl w:val="61881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8"/>
  </w:num>
  <w:num w:numId="4" w16cid:durableId="2088378527">
    <w:abstractNumId w:val="17"/>
  </w:num>
  <w:num w:numId="5" w16cid:durableId="2037349397">
    <w:abstractNumId w:val="12"/>
  </w:num>
  <w:num w:numId="6" w16cid:durableId="663971015">
    <w:abstractNumId w:val="18"/>
  </w:num>
  <w:num w:numId="7" w16cid:durableId="1954556731">
    <w:abstractNumId w:val="29"/>
  </w:num>
  <w:num w:numId="8" w16cid:durableId="1988392054">
    <w:abstractNumId w:val="7"/>
  </w:num>
  <w:num w:numId="9" w16cid:durableId="2021736483">
    <w:abstractNumId w:val="16"/>
  </w:num>
  <w:num w:numId="10" w16cid:durableId="479611874">
    <w:abstractNumId w:val="35"/>
  </w:num>
  <w:num w:numId="11" w16cid:durableId="320742571">
    <w:abstractNumId w:val="13"/>
  </w:num>
  <w:num w:numId="12" w16cid:durableId="409473776">
    <w:abstractNumId w:val="19"/>
  </w:num>
  <w:num w:numId="13" w16cid:durableId="21829365">
    <w:abstractNumId w:val="3"/>
  </w:num>
  <w:num w:numId="14" w16cid:durableId="811218290">
    <w:abstractNumId w:val="15"/>
  </w:num>
  <w:num w:numId="15" w16cid:durableId="1043335989">
    <w:abstractNumId w:val="1"/>
  </w:num>
  <w:num w:numId="16" w16cid:durableId="1212305395">
    <w:abstractNumId w:val="2"/>
  </w:num>
  <w:num w:numId="17" w16cid:durableId="265582891">
    <w:abstractNumId w:val="6"/>
  </w:num>
  <w:num w:numId="18" w16cid:durableId="1686906282">
    <w:abstractNumId w:val="20"/>
  </w:num>
  <w:num w:numId="19" w16cid:durableId="959452049">
    <w:abstractNumId w:val="34"/>
  </w:num>
  <w:num w:numId="20" w16cid:durableId="2082873196">
    <w:abstractNumId w:val="28"/>
  </w:num>
  <w:num w:numId="21" w16cid:durableId="873272268">
    <w:abstractNumId w:val="11"/>
  </w:num>
  <w:num w:numId="22" w16cid:durableId="458884617">
    <w:abstractNumId w:val="22"/>
  </w:num>
  <w:num w:numId="23" w16cid:durableId="68114274">
    <w:abstractNumId w:val="27"/>
  </w:num>
  <w:num w:numId="24" w16cid:durableId="1466852022">
    <w:abstractNumId w:val="14"/>
  </w:num>
  <w:num w:numId="25" w16cid:durableId="701712808">
    <w:abstractNumId w:val="24"/>
  </w:num>
  <w:num w:numId="26" w16cid:durableId="1288970399">
    <w:abstractNumId w:val="4"/>
  </w:num>
  <w:num w:numId="27" w16cid:durableId="783309216">
    <w:abstractNumId w:val="5"/>
  </w:num>
  <w:num w:numId="28" w16cid:durableId="1798985108">
    <w:abstractNumId w:val="21"/>
  </w:num>
  <w:num w:numId="29" w16cid:durableId="1908224470">
    <w:abstractNumId w:val="23"/>
  </w:num>
  <w:num w:numId="30" w16cid:durableId="1609192639">
    <w:abstractNumId w:val="25"/>
  </w:num>
  <w:num w:numId="31" w16cid:durableId="977492678">
    <w:abstractNumId w:val="30"/>
  </w:num>
  <w:num w:numId="32" w16cid:durableId="181556969">
    <w:abstractNumId w:val="10"/>
  </w:num>
  <w:num w:numId="33" w16cid:durableId="1824664819">
    <w:abstractNumId w:val="32"/>
  </w:num>
  <w:num w:numId="34" w16cid:durableId="1904632667">
    <w:abstractNumId w:val="9"/>
  </w:num>
  <w:num w:numId="35" w16cid:durableId="434131990">
    <w:abstractNumId w:val="26"/>
  </w:num>
  <w:num w:numId="36" w16cid:durableId="1869760644">
    <w:abstractNumId w:val="33"/>
  </w:num>
  <w:num w:numId="37" w16cid:durableId="882250337">
    <w:abstractNumId w:val="0"/>
  </w:num>
  <w:num w:numId="38" w16cid:durableId="43629345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1A04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2B61"/>
    <w:rsid w:val="00134670"/>
    <w:rsid w:val="001373AB"/>
    <w:rsid w:val="00145620"/>
    <w:rsid w:val="00145D43"/>
    <w:rsid w:val="00146DCF"/>
    <w:rsid w:val="00164CFC"/>
    <w:rsid w:val="00173835"/>
    <w:rsid w:val="00181CAC"/>
    <w:rsid w:val="001861AD"/>
    <w:rsid w:val="00187DD5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C7601"/>
    <w:rsid w:val="001D1C4C"/>
    <w:rsid w:val="001D3F35"/>
    <w:rsid w:val="001D5F19"/>
    <w:rsid w:val="001E3D37"/>
    <w:rsid w:val="001E41F3"/>
    <w:rsid w:val="001F1817"/>
    <w:rsid w:val="001F26B2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1DA9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07C7"/>
    <w:rsid w:val="00341F6F"/>
    <w:rsid w:val="00342D98"/>
    <w:rsid w:val="00343CD7"/>
    <w:rsid w:val="00345383"/>
    <w:rsid w:val="00346D77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46C"/>
    <w:rsid w:val="00446488"/>
    <w:rsid w:val="00450D86"/>
    <w:rsid w:val="00451E52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455F"/>
    <w:rsid w:val="004D5164"/>
    <w:rsid w:val="004F661B"/>
    <w:rsid w:val="005045C7"/>
    <w:rsid w:val="005105E0"/>
    <w:rsid w:val="0051196A"/>
    <w:rsid w:val="005135A1"/>
    <w:rsid w:val="0051580D"/>
    <w:rsid w:val="005174CD"/>
    <w:rsid w:val="00525828"/>
    <w:rsid w:val="005279F5"/>
    <w:rsid w:val="0053156E"/>
    <w:rsid w:val="00532891"/>
    <w:rsid w:val="0053505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6B7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316B2"/>
    <w:rsid w:val="00642CCB"/>
    <w:rsid w:val="00644586"/>
    <w:rsid w:val="00645C84"/>
    <w:rsid w:val="00652A36"/>
    <w:rsid w:val="0065364E"/>
    <w:rsid w:val="006537B5"/>
    <w:rsid w:val="00661E2C"/>
    <w:rsid w:val="006624F5"/>
    <w:rsid w:val="00667016"/>
    <w:rsid w:val="00674D13"/>
    <w:rsid w:val="0068444E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1802"/>
    <w:rsid w:val="006D5020"/>
    <w:rsid w:val="006E21FB"/>
    <w:rsid w:val="006E4465"/>
    <w:rsid w:val="006E5627"/>
    <w:rsid w:val="006E7773"/>
    <w:rsid w:val="006F0D88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57478"/>
    <w:rsid w:val="00762213"/>
    <w:rsid w:val="00763BA2"/>
    <w:rsid w:val="007656FE"/>
    <w:rsid w:val="007658A5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360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4DFE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2ED8"/>
    <w:rsid w:val="00973015"/>
    <w:rsid w:val="009767E1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39CC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0443"/>
    <w:rsid w:val="00BE1CA4"/>
    <w:rsid w:val="00BE328F"/>
    <w:rsid w:val="00BE47A2"/>
    <w:rsid w:val="00BE4DD2"/>
    <w:rsid w:val="00BE706B"/>
    <w:rsid w:val="00BF12D8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3616C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3868"/>
    <w:rsid w:val="00C95985"/>
    <w:rsid w:val="00C9778B"/>
    <w:rsid w:val="00C979AE"/>
    <w:rsid w:val="00CA17E8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3BA0"/>
    <w:rsid w:val="00D86933"/>
    <w:rsid w:val="00D86DC8"/>
    <w:rsid w:val="00D91C08"/>
    <w:rsid w:val="00D91DFA"/>
    <w:rsid w:val="00DA0394"/>
    <w:rsid w:val="00DA356D"/>
    <w:rsid w:val="00DA64F4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42030"/>
    <w:rsid w:val="00E4738C"/>
    <w:rsid w:val="00E541FB"/>
    <w:rsid w:val="00E5552E"/>
    <w:rsid w:val="00E56B35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7410"/>
    <w:rsid w:val="00F11469"/>
    <w:rsid w:val="00F173A4"/>
    <w:rsid w:val="00F235AA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AC7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0227"/>
    <w:rsid w:val="00FD22E5"/>
    <w:rsid w:val="00FD44EF"/>
    <w:rsid w:val="00FF4112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634</Words>
  <Characters>6881</Characters>
  <Application>Microsoft Office Word</Application>
  <DocSecurity>0</DocSecurity>
  <Lines>57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</cp:revision>
  <cp:lastPrinted>1900-12-31T16:00:00Z</cp:lastPrinted>
  <dcterms:created xsi:type="dcterms:W3CDTF">2023-03-23T14:55:00Z</dcterms:created>
  <dcterms:modified xsi:type="dcterms:W3CDTF">2023-06-02T14:15:00Z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