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EC839" w14:textId="3E670875" w:rsidR="00767585" w:rsidRDefault="00767585" w:rsidP="00767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47D19">
        <w:fldChar w:fldCharType="begin"/>
      </w:r>
      <w:r w:rsidR="00047D19">
        <w:instrText xml:space="preserve"> DOCPROPERTY  TSG/WGRef  \* MERGEFORMAT </w:instrText>
      </w:r>
      <w:r w:rsidR="00047D19">
        <w:fldChar w:fldCharType="separate"/>
      </w:r>
      <w:r>
        <w:rPr>
          <w:b/>
          <w:noProof/>
          <w:sz w:val="24"/>
        </w:rPr>
        <w:t>RAN5</w:t>
      </w:r>
      <w:r w:rsidR="00047D1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47D19">
        <w:fldChar w:fldCharType="begin"/>
      </w:r>
      <w:r w:rsidR="00047D19">
        <w:instrText xml:space="preserve"> DOCPROPERTY  MtgSeq  \* MERGEFORMAT </w:instrText>
      </w:r>
      <w:r w:rsidR="00047D19">
        <w:fldChar w:fldCharType="separate"/>
      </w:r>
      <w:r w:rsidRPr="00EB09B7">
        <w:rPr>
          <w:b/>
          <w:noProof/>
          <w:sz w:val="24"/>
        </w:rPr>
        <w:t>2023</w:t>
      </w:r>
      <w:r w:rsidR="00047D19">
        <w:rPr>
          <w:b/>
          <w:noProof/>
          <w:sz w:val="24"/>
        </w:rPr>
        <w:fldChar w:fldCharType="end"/>
      </w:r>
      <w:r w:rsidR="00047D19">
        <w:fldChar w:fldCharType="begin"/>
      </w:r>
      <w:r w:rsidR="00047D19">
        <w:instrText xml:space="preserve"> DOCPROPERTY  MtgTitle  \* MERGEFORMAT </w:instrText>
      </w:r>
      <w:r w:rsidR="00047D19">
        <w:fldChar w:fldCharType="separate"/>
      </w:r>
      <w:r>
        <w:rPr>
          <w:b/>
          <w:noProof/>
          <w:sz w:val="24"/>
        </w:rPr>
        <w:t>-TTCN email</w:t>
      </w:r>
      <w:r w:rsidR="00047D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47D19">
        <w:fldChar w:fldCharType="begin"/>
      </w:r>
      <w:r w:rsidR="00047D19">
        <w:instrText xml:space="preserve"> DOCPROPERTY  Tdoc#  \* MERGEFORMAT </w:instrText>
      </w:r>
      <w:r w:rsidR="00047D19">
        <w:fldChar w:fldCharType="separate"/>
      </w:r>
      <w:r w:rsidRPr="00E13F3D">
        <w:rPr>
          <w:b/>
          <w:i/>
          <w:noProof/>
          <w:sz w:val="28"/>
        </w:rPr>
        <w:t>R5s23</w:t>
      </w:r>
      <w:r w:rsidR="00FC35CB">
        <w:rPr>
          <w:rFonts w:hint="eastAsia"/>
          <w:b/>
          <w:i/>
          <w:noProof/>
          <w:sz w:val="28"/>
          <w:lang w:eastAsia="zh-CN"/>
        </w:rPr>
        <w:t>0</w:t>
      </w:r>
      <w:r w:rsidR="00A20210">
        <w:rPr>
          <w:b/>
          <w:i/>
          <w:noProof/>
          <w:sz w:val="28"/>
          <w:lang w:eastAsia="zh-CN"/>
        </w:rPr>
        <w:t>464</w:t>
      </w:r>
      <w:r w:rsidR="00047D19">
        <w:rPr>
          <w:b/>
          <w:i/>
          <w:noProof/>
          <w:sz w:val="28"/>
          <w:lang w:eastAsia="zh-CN"/>
        </w:rPr>
        <w:fldChar w:fldCharType="end"/>
      </w:r>
    </w:p>
    <w:p w14:paraId="16F41C22" w14:textId="77777777" w:rsidR="00767585" w:rsidRDefault="00047D19" w:rsidP="007675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758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67585">
        <w:rPr>
          <w:b/>
          <w:noProof/>
          <w:sz w:val="24"/>
        </w:rPr>
        <w:t xml:space="preserve">, </w:t>
      </w:r>
      <w:r w:rsidR="00767585">
        <w:fldChar w:fldCharType="begin"/>
      </w:r>
      <w:r w:rsidR="00767585">
        <w:instrText xml:space="preserve"> DOCPROPERTY  Country  \* MERGEFORMAT </w:instrText>
      </w:r>
      <w:r w:rsidR="00767585">
        <w:fldChar w:fldCharType="end"/>
      </w:r>
      <w:r w:rsidR="007675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7585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76758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67585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7585" w14:paraId="3A62ABED" w14:textId="77777777" w:rsidTr="00696D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80DB5" w14:textId="77777777" w:rsidR="00767585" w:rsidRDefault="00767585" w:rsidP="00696D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67585" w14:paraId="6C1A2DF2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A6E66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7585" w14:paraId="11D86507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19686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C94F682" w14:textId="77777777" w:rsidTr="00696D50">
        <w:tc>
          <w:tcPr>
            <w:tcW w:w="142" w:type="dxa"/>
            <w:tcBorders>
              <w:left w:val="single" w:sz="4" w:space="0" w:color="auto"/>
            </w:tcBorders>
          </w:tcPr>
          <w:p w14:paraId="35A888E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9953C" w14:textId="77777777" w:rsidR="00767585" w:rsidRPr="00410371" w:rsidRDefault="00047D19" w:rsidP="00696D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758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FEEDEC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FA4961" w14:textId="39D841A6" w:rsidR="00767585" w:rsidRPr="00410371" w:rsidRDefault="00FC35CB" w:rsidP="00696D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5989">
              <w:rPr>
                <w:rFonts w:hint="eastAsia"/>
                <w:b/>
                <w:noProof/>
                <w:sz w:val="28"/>
              </w:rPr>
              <w:t>2992</w:t>
            </w:r>
          </w:p>
        </w:tc>
        <w:tc>
          <w:tcPr>
            <w:tcW w:w="709" w:type="dxa"/>
          </w:tcPr>
          <w:p w14:paraId="11DDF57E" w14:textId="77777777" w:rsidR="00767585" w:rsidRDefault="00767585" w:rsidP="00696D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FA1F1" w14:textId="5977A4F1" w:rsidR="00767585" w:rsidRPr="00410371" w:rsidRDefault="00606315" w:rsidP="00696D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79452BF" w14:textId="77777777" w:rsidR="00767585" w:rsidRDefault="00767585" w:rsidP="00696D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374C11" w14:textId="7D492D40" w:rsidR="00767585" w:rsidRPr="00410371" w:rsidRDefault="00047D19" w:rsidP="00696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7585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76758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6E0A7C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7BE1CC96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1D3A8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688A4B22" w14:textId="77777777" w:rsidTr="00696D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72A0AA" w14:textId="77777777" w:rsidR="00767585" w:rsidRPr="00F25D98" w:rsidRDefault="00767585" w:rsidP="00696D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585" w14:paraId="4180E80B" w14:textId="77777777" w:rsidTr="00696D50">
        <w:tc>
          <w:tcPr>
            <w:tcW w:w="9641" w:type="dxa"/>
            <w:gridSpan w:val="9"/>
          </w:tcPr>
          <w:p w14:paraId="1C714C18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2D819" w14:textId="77777777" w:rsidR="00767585" w:rsidRDefault="00767585" w:rsidP="007675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7585" w14:paraId="1EDDD5F2" w14:textId="77777777" w:rsidTr="00696D50">
        <w:tc>
          <w:tcPr>
            <w:tcW w:w="2835" w:type="dxa"/>
          </w:tcPr>
          <w:p w14:paraId="4A38F25A" w14:textId="77777777" w:rsidR="00767585" w:rsidRDefault="00767585" w:rsidP="00696D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B6342D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C4EC8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671D7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E2D4D2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B4DAA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F304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DBCC24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34B5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656521" w14:textId="77777777" w:rsidR="00767585" w:rsidRDefault="00767585" w:rsidP="007675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7585" w14:paraId="100718CE" w14:textId="77777777" w:rsidTr="00696D50">
        <w:tc>
          <w:tcPr>
            <w:tcW w:w="9640" w:type="dxa"/>
            <w:gridSpan w:val="11"/>
          </w:tcPr>
          <w:p w14:paraId="2FE57004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6F8A7C2" w14:textId="77777777" w:rsidTr="00696D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4F5805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0B912" w14:textId="0867046C" w:rsidR="00767585" w:rsidRDefault="00047D19" w:rsidP="0069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67585">
              <w:t>Addi</w:t>
            </w:r>
            <w:r w:rsidR="00696D50">
              <w:t xml:space="preserve">tion of NR5GC test case </w:t>
            </w:r>
            <w:r w:rsidR="00696D50">
              <w:rPr>
                <w:rFonts w:hint="eastAsia"/>
                <w:lang w:eastAsia="zh-CN"/>
              </w:rPr>
              <w:t>10.1.8.1</w:t>
            </w:r>
            <w:r w:rsidR="00767585">
              <w:t xml:space="preserve"> in FR1</w:t>
            </w:r>
            <w:r>
              <w:fldChar w:fldCharType="end"/>
            </w:r>
          </w:p>
        </w:tc>
      </w:tr>
      <w:tr w:rsidR="00767585" w14:paraId="571CA526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C486425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6886D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4CE905E5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0F87DB2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AD5CD" w14:textId="59FC9DC9" w:rsidR="00767585" w:rsidRDefault="00696D50" w:rsidP="00696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LinkTester</w:t>
            </w:r>
            <w:proofErr w:type="spellEnd"/>
            <w:r>
              <w:rPr>
                <w:rFonts w:hint="eastAsia"/>
                <w:lang w:eastAsia="zh-CN"/>
              </w:rPr>
              <w:t>,</w:t>
            </w:r>
            <w:r>
              <w:rPr>
                <w:noProof/>
              </w:rPr>
              <w:fldChar w:fldCharType="end"/>
            </w:r>
            <w:r w:rsidR="00CB2B2F">
              <w:rPr>
                <w:rFonts w:hint="eastAsia"/>
                <w:noProof/>
                <w:lang w:eastAsia="zh-CN"/>
              </w:rPr>
              <w:t xml:space="preserve"> Huawei, Hisilicon</w:t>
            </w:r>
          </w:p>
        </w:tc>
      </w:tr>
      <w:tr w:rsidR="00767585" w14:paraId="39C377B9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22940121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07C9" w14:textId="77777777" w:rsidR="0076758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67585" w14:paraId="1E0BEE0D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1AD4B58C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57E51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640977E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4AB82FAE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0A0094" w14:textId="54EEB7DD" w:rsidR="00767585" w:rsidRDefault="00047D19" w:rsidP="00382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2E16">
              <w:rPr>
                <w:sz w:val="22"/>
                <w:szCs w:val="22"/>
              </w:rPr>
              <w:t>eNS_Ph2-UEConTest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C4E37C" w14:textId="77777777" w:rsidR="00767585" w:rsidRDefault="00767585" w:rsidP="00696D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81551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69546" w14:textId="1BD63687" w:rsidR="00767585" w:rsidRDefault="00047D19" w:rsidP="00FC35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6D50">
              <w:rPr>
                <w:noProof/>
              </w:rPr>
              <w:t>202</w:t>
            </w:r>
            <w:r w:rsidR="00696D50">
              <w:rPr>
                <w:rFonts w:hint="eastAsia"/>
                <w:noProof/>
                <w:lang w:eastAsia="zh-CN"/>
              </w:rPr>
              <w:t>3</w:t>
            </w:r>
            <w:r w:rsidR="00696D50">
              <w:rPr>
                <w:noProof/>
              </w:rPr>
              <w:t>-</w:t>
            </w:r>
            <w:r w:rsidR="00696D50">
              <w:rPr>
                <w:rFonts w:hint="eastAsia"/>
                <w:noProof/>
                <w:lang w:eastAsia="zh-CN"/>
              </w:rPr>
              <w:t>03</w:t>
            </w:r>
            <w:r w:rsidR="00696D50">
              <w:rPr>
                <w:noProof/>
              </w:rPr>
              <w:t>-</w:t>
            </w:r>
            <w:r w:rsidR="00696D50">
              <w:rPr>
                <w:rFonts w:hint="eastAsia"/>
                <w:noProof/>
                <w:lang w:eastAsia="zh-CN"/>
              </w:rPr>
              <w:t>0</w:t>
            </w:r>
            <w:r w:rsidR="00FC35CB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767585" w14:paraId="32EED5F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5A496162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9DA99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B3EBEE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6F0D3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59AA8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224ED2AF" w14:textId="77777777" w:rsidTr="00696D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92C93C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EC33D" w14:textId="77777777" w:rsidR="00767585" w:rsidRDefault="00047D19" w:rsidP="00696D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758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4B6BB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72E6EB" w14:textId="77777777" w:rsidR="00767585" w:rsidRDefault="00767585" w:rsidP="00696D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1AE0C" w14:textId="77777777" w:rsidR="00767585" w:rsidRDefault="00047D19" w:rsidP="0069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758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67585" w14:paraId="3D02131A" w14:textId="77777777" w:rsidTr="00696D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F552A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6F8FCE" w14:textId="77777777" w:rsidR="00767585" w:rsidRDefault="00767585" w:rsidP="00696D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EC96D8" w14:textId="77777777" w:rsidR="00767585" w:rsidRDefault="00767585" w:rsidP="00696D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3C178" w14:textId="77777777" w:rsidR="00767585" w:rsidRPr="007C2097" w:rsidRDefault="00767585" w:rsidP="00696D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7585" w14:paraId="1E59B211" w14:textId="77777777" w:rsidTr="00696D50">
        <w:tc>
          <w:tcPr>
            <w:tcW w:w="1843" w:type="dxa"/>
          </w:tcPr>
          <w:p w14:paraId="13A3A5B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18113B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5666B6A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01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FB459" w14:textId="1E1615D9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To add NR test case </w:t>
            </w:r>
            <w:r w:rsidR="00696D50">
              <w:rPr>
                <w:rFonts w:hint="eastAsia"/>
                <w:lang w:eastAsia="zh-CN"/>
              </w:rPr>
              <w:t>10.1.8.1</w:t>
            </w:r>
            <w:r>
              <w:t xml:space="preserve"> </w:t>
            </w:r>
            <w:r w:rsidRPr="00D268E5">
              <w:rPr>
                <w:noProof/>
              </w:rPr>
              <w:t>to the IWD_2</w:t>
            </w:r>
            <w:r>
              <w:rPr>
                <w:noProof/>
              </w:rPr>
              <w:t>2wk49</w:t>
            </w:r>
            <w:r w:rsidRPr="00D268E5">
              <w:rPr>
                <w:noProof/>
              </w:rPr>
              <w:t xml:space="preserve"> ATS.</w:t>
            </w:r>
          </w:p>
        </w:tc>
      </w:tr>
      <w:tr w:rsidR="00767585" w14:paraId="430A122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3740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65AE6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9FEECAC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751E2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D44A3" w14:textId="27161D27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This document lists all changes applied to test case </w:t>
            </w:r>
            <w:r w:rsidR="00696D50">
              <w:rPr>
                <w:rFonts w:hint="eastAsia"/>
                <w:lang w:eastAsia="zh-CN"/>
              </w:rPr>
              <w:t>10.1.8.1</w:t>
            </w:r>
            <w:r>
              <w:t xml:space="preserve"> </w:t>
            </w:r>
            <w:r w:rsidRPr="00D268E5">
              <w:rPr>
                <w:noProof/>
              </w:rPr>
              <w:t xml:space="preserve">required for approval. See </w:t>
            </w:r>
            <w:r>
              <w:rPr>
                <w:noProof/>
              </w:rPr>
              <w:t xml:space="preserve">the </w:t>
            </w:r>
            <w:r w:rsidRPr="00D268E5">
              <w:rPr>
                <w:noProof/>
              </w:rPr>
              <w:t>detailed change description for further information.</w:t>
            </w:r>
          </w:p>
        </w:tc>
      </w:tr>
      <w:tr w:rsidR="00767585" w14:paraId="5798EBF1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3297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395DC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186ACEF6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06048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A7AEE" w14:textId="77777777" w:rsidR="00767585" w:rsidRPr="00D268E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767585" w14:paraId="41EFDF3C" w14:textId="77777777" w:rsidTr="00696D50">
        <w:tc>
          <w:tcPr>
            <w:tcW w:w="2694" w:type="dxa"/>
            <w:gridSpan w:val="2"/>
          </w:tcPr>
          <w:p w14:paraId="54926651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6C1F0D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706FF6A0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CC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54975" w14:textId="163B9853" w:rsidR="00767585" w:rsidRPr="00D268E5" w:rsidRDefault="00696D50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10.1.8.1</w:t>
            </w:r>
            <w:r w:rsidR="00767585">
              <w:t>.NR5GC</w:t>
            </w:r>
          </w:p>
        </w:tc>
      </w:tr>
      <w:tr w:rsidR="00767585" w14:paraId="51BAB37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55256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46A9B" w14:textId="77777777" w:rsidR="0076758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6B790BF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2EF10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9F9B3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8D2D69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13D667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1535A3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5EF7C387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C3C1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AB12F" w14:textId="7DEB5948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2B65" w14:textId="581BE7CD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899AEF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831D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31269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503A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945C7" w14:textId="123A35AB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6BAA9" w14:textId="41987E83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1A3B74B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B802D" w14:textId="5E299EEF" w:rsidR="00767585" w:rsidRDefault="00696D50" w:rsidP="0076758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3GPP 38.523-1</w:t>
            </w:r>
          </w:p>
        </w:tc>
      </w:tr>
      <w:tr w:rsidR="00767585" w14:paraId="2F722F63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1A25A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E4570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AC55C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23503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87EB8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20281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0BAF0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05817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3882248A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F1455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BE523" w14:textId="6F780D19" w:rsidR="00767585" w:rsidRDefault="009D4580" w:rsidP="00767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draft prose CR document </w:t>
            </w:r>
            <w:r w:rsidR="00680652">
              <w:rPr>
                <w:rFonts w:hint="eastAsia"/>
                <w:noProof/>
                <w:lang w:eastAsia="zh-CN"/>
              </w:rPr>
              <w:t>is also submitted with this.</w:t>
            </w:r>
          </w:p>
        </w:tc>
      </w:tr>
      <w:tr w:rsidR="00767585" w:rsidRPr="008863B9" w14:paraId="24F6D749" w14:textId="77777777" w:rsidTr="00696D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09E24" w14:textId="77777777" w:rsidR="00767585" w:rsidRPr="008863B9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7FCD61" w14:textId="77777777" w:rsidR="00767585" w:rsidRPr="008863B9" w:rsidRDefault="00767585" w:rsidP="00767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585" w14:paraId="6C571B03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DC53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3A394" w14:textId="77777777" w:rsidR="0076758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B42F69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097E68CC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71620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2867790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48781065" w14:textId="77777777" w:rsidR="00851BEB" w:rsidRDefault="00446488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851BEB" w:rsidRPr="001234D4">
        <w:rPr>
          <w:rFonts w:ascii="Arial" w:hAnsi="Arial" w:cs="Arial"/>
          <w:iCs/>
        </w:rPr>
        <w:t>Table of Contents</w:t>
      </w:r>
      <w:r w:rsidR="00851BEB">
        <w:tab/>
      </w:r>
      <w:r w:rsidR="00851BEB">
        <w:fldChar w:fldCharType="begin"/>
      </w:r>
      <w:r w:rsidR="00851BEB">
        <w:instrText xml:space="preserve"> PAGEREF _Toc128677909 \h </w:instrText>
      </w:r>
      <w:r w:rsidR="00851BEB">
        <w:fldChar w:fldCharType="separate"/>
      </w:r>
      <w:r w:rsidR="00851BEB">
        <w:t>2</w:t>
      </w:r>
      <w:r w:rsidR="00851BEB">
        <w:fldChar w:fldCharType="end"/>
      </w:r>
    </w:p>
    <w:p w14:paraId="4119CC15" w14:textId="77777777" w:rsidR="00851BEB" w:rsidRDefault="00851BE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_Toc128677910 \h </w:instrText>
      </w:r>
      <w:r>
        <w:fldChar w:fldCharType="separate"/>
      </w:r>
      <w:r>
        <w:t>3</w:t>
      </w:r>
      <w:r>
        <w:fldChar w:fldCharType="end"/>
      </w:r>
    </w:p>
    <w:p w14:paraId="15B70FDB" w14:textId="77777777" w:rsidR="00851BEB" w:rsidRDefault="00851BEB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b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_Toc128677911 \h </w:instrText>
      </w:r>
      <w:r>
        <w:fldChar w:fldCharType="separate"/>
      </w:r>
      <w:r>
        <w:t>3</w:t>
      </w:r>
      <w:r>
        <w:fldChar w:fldCharType="end"/>
      </w:r>
    </w:p>
    <w:p w14:paraId="2AE81050" w14:textId="77777777" w:rsidR="00851BEB" w:rsidRDefault="00851BE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_Toc128677912 \h </w:instrText>
      </w:r>
      <w:r>
        <w:fldChar w:fldCharType="separate"/>
      </w:r>
      <w:r>
        <w:t>4</w:t>
      </w:r>
      <w:r>
        <w:fldChar w:fldCharType="end"/>
      </w:r>
    </w:p>
    <w:p w14:paraId="23C6990B" w14:textId="77777777" w:rsidR="00851BEB" w:rsidRDefault="00851BEB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  <w:b/>
          <w:color w:val="000000"/>
          <w:lang w:eastAsia="en-GB"/>
        </w:rPr>
        <w:t>Function fl_TC_10_1_8_1_Body ()</w:t>
      </w:r>
      <w:r>
        <w:tab/>
      </w:r>
      <w:r>
        <w:fldChar w:fldCharType="begin"/>
      </w:r>
      <w:r>
        <w:instrText xml:space="preserve"> PAGEREF _Toc128677913 \h </w:instrText>
      </w:r>
      <w:r>
        <w:fldChar w:fldCharType="separate"/>
      </w:r>
      <w:r>
        <w:t>4</w:t>
      </w:r>
      <w:r>
        <w:fldChar w:fldCharType="end"/>
      </w:r>
    </w:p>
    <w:p w14:paraId="14E9F585" w14:textId="77777777" w:rsidR="00851BEB" w:rsidRDefault="00851BE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</w:rP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_Toc128677914 \h </w:instrText>
      </w:r>
      <w:r>
        <w:fldChar w:fldCharType="separate"/>
      </w:r>
      <w:r>
        <w:t>12</w:t>
      </w:r>
      <w:r>
        <w:fldChar w:fldCharType="end"/>
      </w:r>
    </w:p>
    <w:p w14:paraId="6E7C9D78" w14:textId="77777777" w:rsidR="00851BEB" w:rsidRDefault="00851BE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</w:rPr>
        <w:t>4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_Toc128677915 \h </w:instrText>
      </w:r>
      <w:r>
        <w:fldChar w:fldCharType="separate"/>
      </w:r>
      <w:r>
        <w:t>12</w:t>
      </w:r>
      <w:r>
        <w:fldChar w:fldCharType="end"/>
      </w:r>
    </w:p>
    <w:p w14:paraId="3DB2009A" w14:textId="77777777" w:rsidR="00851BEB" w:rsidRDefault="00851BEB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_Toc128677916 \h </w:instrText>
      </w:r>
      <w:r>
        <w:fldChar w:fldCharType="separate"/>
      </w:r>
      <w:r>
        <w:t>12</w:t>
      </w:r>
      <w:r>
        <w:fldChar w:fldCharType="end"/>
      </w:r>
    </w:p>
    <w:p w14:paraId="70CDDF19" w14:textId="77777777" w:rsidR="00851BEB" w:rsidRDefault="00851BE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234D4">
        <w:rPr>
          <w:rFonts w:cs="Arial"/>
        </w:rPr>
        <w:t>5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234D4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_Toc128677917 \h </w:instrText>
      </w:r>
      <w:r>
        <w:fldChar w:fldCharType="separate"/>
      </w:r>
      <w:r>
        <w:t>12</w:t>
      </w:r>
      <w:r>
        <w:fldChar w:fldCharType="end"/>
      </w:r>
    </w:p>
    <w:p w14:paraId="5C65AC17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4387C60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28677910"/>
      <w:r w:rsidRPr="00D268E5">
        <w:rPr>
          <w:rFonts w:cs="Arial"/>
        </w:rPr>
        <w:lastRenderedPageBreak/>
        <w:t>Overview</w:t>
      </w:r>
      <w:bookmarkEnd w:id="2"/>
      <w:bookmarkEnd w:id="3"/>
    </w:p>
    <w:p w14:paraId="4AC49B96" w14:textId="6F1F83DB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</w:t>
      </w:r>
      <w:r w:rsidR="00364BDF">
        <w:rPr>
          <w:rFonts w:cs="Arial"/>
        </w:rPr>
        <w:t>s in the TTCN implementation of</w:t>
      </w:r>
      <w:r w:rsidR="00364BDF">
        <w:rPr>
          <w:rFonts w:cs="Arial" w:hint="eastAsia"/>
          <w:lang w:eastAsia="zh-CN"/>
        </w:rPr>
        <w:t xml:space="preserve">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46106F">
        <w:rPr>
          <w:rFonts w:cs="Arial" w:hint="eastAsia"/>
          <w:lang w:eastAsia="zh-CN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F433BC">
        <w:rPr>
          <w:rFonts w:hint="eastAsia"/>
          <w:lang w:eastAsia="zh-CN"/>
        </w:rPr>
        <w:t>10.1.8.1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2367B5" w:rsidRPr="00D268E5">
        <w:rPr>
          <w:rFonts w:cs="Arial"/>
        </w:rPr>
        <w:t xml:space="preserve">NR5GC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iwd-TTCN3-B2022-09_D22wk49</w:t>
      </w:r>
      <w:r w:rsidR="007C2E1F" w:rsidRPr="00D268E5">
        <w:rPr>
          <w:rFonts w:cs="Arial"/>
        </w:rPr>
        <w:t>.</w:t>
      </w:r>
    </w:p>
    <w:p w14:paraId="7391A74D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</w:t>
      </w:r>
      <w:r w:rsidRPr="00D268E5">
        <w:rPr>
          <w:rFonts w:cs="Arial"/>
          <w:lang w:eastAsia="ja-JP"/>
        </w:rPr>
        <w:t xml:space="preserve"> 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14:paraId="6DA4DAB0" w14:textId="48FF8136" w:rsidR="002B5F15" w:rsidRPr="00D268E5" w:rsidRDefault="00446488" w:rsidP="00E8569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proofErr w:type="spellStart"/>
      <w:r w:rsidR="00E8569B" w:rsidRPr="00E8569B">
        <w:rPr>
          <w:rFonts w:cs="Arial" w:hint="eastAsia"/>
          <w:b/>
          <w:sz w:val="24"/>
          <w:lang w:eastAsia="ja-JP"/>
        </w:rPr>
        <w:t>Pengchong</w:t>
      </w:r>
      <w:proofErr w:type="spellEnd"/>
      <w:r w:rsidR="00E8569B" w:rsidRPr="00E8569B">
        <w:rPr>
          <w:rFonts w:cs="Arial" w:hint="eastAsia"/>
          <w:b/>
          <w:sz w:val="24"/>
          <w:lang w:eastAsia="ja-JP"/>
        </w:rPr>
        <w:t xml:space="preserve"> Shen</w:t>
      </w:r>
      <w:r w:rsidR="00E8569B">
        <w:rPr>
          <w:rFonts w:cs="Arial"/>
          <w:sz w:val="24"/>
          <w:lang w:eastAsia="ja-JP"/>
        </w:rPr>
        <w:br/>
      </w:r>
      <w:r w:rsidR="00E8569B">
        <w:rPr>
          <w:rFonts w:cs="Arial"/>
          <w:b/>
          <w:lang w:eastAsia="ja-JP"/>
        </w:rPr>
        <w:tab/>
      </w:r>
      <w:hyperlink r:id="rId15" w:history="1">
        <w:r w:rsidR="00E8569B" w:rsidRPr="00AE1C25">
          <w:rPr>
            <w:rStyle w:val="Hyperlink"/>
            <w:rFonts w:eastAsia="SimSun" w:hint="eastAsia"/>
            <w:b/>
            <w:sz w:val="24"/>
            <w:lang w:eastAsia="ja-JP"/>
          </w:rPr>
          <w:t>shenpengchong@cictmobile.com</w:t>
        </w:r>
      </w:hyperlink>
      <w:r w:rsidR="002B5F15" w:rsidRPr="00D268E5">
        <w:rPr>
          <w:rFonts w:cs="Arial"/>
          <w:lang w:eastAsia="ja-JP"/>
        </w:rPr>
        <w:tab/>
      </w:r>
    </w:p>
    <w:p w14:paraId="686680AE" w14:textId="77777777" w:rsidR="00446488" w:rsidRPr="00D268E5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28677911"/>
      <w:r w:rsidRPr="00D268E5">
        <w:rPr>
          <w:sz w:val="28"/>
          <w:szCs w:val="28"/>
        </w:rPr>
        <w:t>Verification Test Summary</w:t>
      </w:r>
      <w:bookmarkEnd w:id="4"/>
      <w:r w:rsidRPr="00D268E5">
        <w:rPr>
          <w:sz w:val="28"/>
          <w:szCs w:val="28"/>
        </w:rPr>
        <w:t xml:space="preserve"> </w:t>
      </w:r>
    </w:p>
    <w:p w14:paraId="3F637F08" w14:textId="6BD9E73D" w:rsidR="000A1C38" w:rsidRPr="004C43D5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="005653AA">
        <w:rPr>
          <w:rFonts w:cs="Arial"/>
          <w:lang w:eastAsia="ja-JP"/>
        </w:rPr>
        <w:tab/>
      </w:r>
      <w:r w:rsidR="00E8569B">
        <w:rPr>
          <w:rFonts w:cs="Arial" w:hint="eastAsia"/>
          <w:lang w:eastAsia="zh-CN"/>
        </w:rPr>
        <w:t>10.1.8.1</w:t>
      </w:r>
      <w:r w:rsidR="00813428">
        <w:rPr>
          <w:rFonts w:cs="Arial"/>
          <w:lang w:eastAsia="ja-JP"/>
        </w:rPr>
        <w:t>.NR5GC</w:t>
      </w:r>
    </w:p>
    <w:p w14:paraId="670D3E5B" w14:textId="77777777"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5653AA" w:rsidRPr="005653AA">
        <w:rPr>
          <w:lang w:eastAsia="ja-JP"/>
        </w:rPr>
        <w:t>iwd-TTCN3-B2022-09_D22wk49</w:t>
      </w:r>
    </w:p>
    <w:p w14:paraId="021E0AD8" w14:textId="7EB35243" w:rsidR="004F69EA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bookmarkStart w:id="5" w:name="_Hlk37919671"/>
      <w:proofErr w:type="spellStart"/>
      <w:r w:rsidR="00107CC5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107CC5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107CC5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107CC5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bookmarkEnd w:id="5"/>
    <w:p w14:paraId="5592B584" w14:textId="792452AA"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="00F33432" w:rsidRPr="004C43D5">
        <w:rPr>
          <w:lang w:eastAsia="ja-JP"/>
        </w:rPr>
        <w:tab/>
      </w:r>
      <w:proofErr w:type="spellStart"/>
      <w:r w:rsidR="00107CC5">
        <w:rPr>
          <w:rFonts w:cs="Arial"/>
          <w:lang w:eastAsia="ja-JP"/>
        </w:rPr>
        <w:t>HiSilicon</w:t>
      </w:r>
      <w:proofErr w:type="spellEnd"/>
      <w:r w:rsidR="00107CC5">
        <w:rPr>
          <w:rFonts w:cs="Arial"/>
          <w:lang w:eastAsia="ja-JP"/>
        </w:rPr>
        <w:t xml:space="preserve"> Balong 5000</w:t>
      </w:r>
      <w:r w:rsidR="00107CC5">
        <w:rPr>
          <w:rFonts w:cs="Arial" w:hint="eastAsia"/>
          <w:lang w:eastAsia="zh-CN"/>
        </w:rPr>
        <w:t xml:space="preserve"> UE</w:t>
      </w:r>
    </w:p>
    <w:p w14:paraId="784A79DF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C324696" w14:textId="77777777" w:rsidR="00446488" w:rsidRPr="00D268E5" w:rsidRDefault="00446488" w:rsidP="00446488"/>
    <w:p w14:paraId="0FCADBF6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6" w:name="_Toc122434488"/>
      <w:bookmarkStart w:id="7" w:name="_Toc295288959"/>
      <w:r w:rsidRPr="00D268E5">
        <w:rPr>
          <w:rFonts w:cs="Arial"/>
        </w:rPr>
        <w:br w:type="page"/>
      </w:r>
    </w:p>
    <w:p w14:paraId="74651C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8" w:name="_Toc128677912"/>
      <w:r w:rsidRPr="00D268E5">
        <w:rPr>
          <w:rFonts w:cs="Arial"/>
        </w:rPr>
        <w:lastRenderedPageBreak/>
        <w:t>Corrections required</w:t>
      </w:r>
      <w:bookmarkEnd w:id="6"/>
      <w:bookmarkEnd w:id="7"/>
      <w:bookmarkEnd w:id="8"/>
    </w:p>
    <w:p w14:paraId="65FC5938" w14:textId="7D78BF01" w:rsidR="00EE282C" w:rsidRPr="008974E7" w:rsidRDefault="00793FBC" w:rsidP="00BA06B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28677913"/>
      <w:bookmarkStart w:id="10" w:name="_Toc122434493"/>
      <w:bookmarkStart w:id="11" w:name="_Toc295288970"/>
      <w:bookmarkStart w:id="12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BA06B2" w:rsidRPr="00BA06B2">
        <w:rPr>
          <w:rFonts w:cs="Arial"/>
          <w:b/>
          <w:color w:val="000000"/>
          <w:lang w:eastAsia="en-GB"/>
        </w:rPr>
        <w:t xml:space="preserve">fl_TC_10_1_8_1_Body </w:t>
      </w:r>
      <w:r w:rsidR="00F01B37" w:rsidRPr="008974E7">
        <w:rPr>
          <w:rFonts w:cs="Arial"/>
          <w:b/>
          <w:color w:val="000000"/>
          <w:lang w:eastAsia="en-GB"/>
        </w:rPr>
        <w:t>()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E282C" w:rsidRPr="00D268E5" w14:paraId="34721597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94AF" w14:textId="77777777" w:rsidR="00EE282C" w:rsidRPr="005E2E04" w:rsidRDefault="00EE282C" w:rsidP="000D2826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128" w14:textId="240E8835" w:rsidR="00EE282C" w:rsidRPr="005E2E04" w:rsidRDefault="00BA06B2" w:rsidP="00793FB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BA06B2">
              <w:rPr>
                <w:noProof/>
              </w:rPr>
              <w:t xml:space="preserve">fl_TC_10_1_8_1_Body </w:t>
            </w:r>
            <w:r w:rsidR="00D06725" w:rsidRPr="00E643EE">
              <w:rPr>
                <w:noProof/>
              </w:rPr>
              <w:t>()</w:t>
            </w:r>
          </w:p>
        </w:tc>
      </w:tr>
      <w:tr w:rsidR="00EE282C" w:rsidRPr="00D268E5" w14:paraId="30A09AED" w14:textId="77777777" w:rsidTr="001E033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1794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A69" w14:textId="77777777" w:rsidR="00092B08" w:rsidRDefault="00955F0F" w:rsidP="0077387D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may not send PDU Session Establishment Request automatically in NR5GC.</w:t>
            </w:r>
            <w:r w:rsidR="00127B7A">
              <w:rPr>
                <w:rFonts w:hint="eastAsia"/>
                <w:noProof/>
                <w:lang w:eastAsia="zh-CN"/>
              </w:rPr>
              <w:t xml:space="preserve"> So an AT Command </w:t>
            </w:r>
            <w:r w:rsidR="00680E0F">
              <w:rPr>
                <w:rFonts w:hint="eastAsia"/>
                <w:noProof/>
                <w:lang w:eastAsia="zh-CN"/>
              </w:rPr>
              <w:t xml:space="preserve">to ACTIVATE_BEARER </w:t>
            </w:r>
            <w:r w:rsidR="00127B7A">
              <w:rPr>
                <w:rFonts w:hint="eastAsia"/>
                <w:noProof/>
                <w:lang w:eastAsia="zh-CN"/>
              </w:rPr>
              <w:t>shall be added after PDU Session Establishment Reject message to make sure UE shall not send PDU Session Establishment Request</w:t>
            </w:r>
            <w:r w:rsidR="00680E0F">
              <w:rPr>
                <w:rFonts w:hint="eastAsia"/>
                <w:noProof/>
                <w:lang w:eastAsia="zh-CN"/>
              </w:rPr>
              <w:t xml:space="preserve"> </w:t>
            </w:r>
            <w:r w:rsidR="00CF408A">
              <w:rPr>
                <w:rFonts w:hint="eastAsia"/>
                <w:noProof/>
                <w:lang w:eastAsia="zh-CN"/>
              </w:rPr>
              <w:t>even if there is AT Command</w:t>
            </w:r>
            <w:r w:rsidR="00127B7A">
              <w:rPr>
                <w:rFonts w:hint="eastAsia"/>
                <w:noProof/>
                <w:lang w:eastAsia="zh-CN"/>
              </w:rPr>
              <w:t>.</w:t>
            </w:r>
          </w:p>
          <w:p w14:paraId="1F94F5A6" w14:textId="2DB5DFB4" w:rsidR="0077387D" w:rsidRPr="00092B08" w:rsidRDefault="0077387D" w:rsidP="0077387D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PDU Session Establishment procedure is done in RRC Connected mode, not in Idle mode.</w:t>
            </w:r>
          </w:p>
        </w:tc>
      </w:tr>
      <w:tr w:rsidR="00EE282C" w:rsidRPr="00D268E5" w14:paraId="4CD61422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43BA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EDD4" w14:textId="77777777" w:rsidR="0077387D" w:rsidRDefault="007C4CB0" w:rsidP="0077387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7C4CB0">
              <w:rPr>
                <w:noProof/>
                <w:lang w:eastAsia="zh-CN"/>
              </w:rPr>
              <w:t>f_UT_RequestPDUSession(UT, f_NR5GC_MobileInfo_GetNoOfSessions()+1, -, -, -, v_NSSAI);</w:t>
            </w:r>
            <w:r>
              <w:rPr>
                <w:rFonts w:hint="eastAsia"/>
                <w:noProof/>
                <w:lang w:eastAsia="zh-CN"/>
              </w:rPr>
              <w:t xml:space="preserve"> after step 3</w:t>
            </w:r>
            <w:r w:rsidR="009A4149">
              <w:rPr>
                <w:rFonts w:hint="eastAsia"/>
                <w:noProof/>
                <w:lang w:eastAsia="zh-CN"/>
              </w:rPr>
              <w:t>.</w:t>
            </w:r>
          </w:p>
          <w:p w14:paraId="2793D02D" w14:textId="29CF8C20" w:rsidR="0077387D" w:rsidRPr="0077387D" w:rsidRDefault="0077387D" w:rsidP="0077387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 w:rsidRPr="0077387D">
              <w:rPr>
                <w:rFonts w:hint="eastAsia"/>
                <w:noProof/>
                <w:lang w:eastAsia="zh-CN"/>
              </w:rPr>
              <w:t xml:space="preserve">Modify function </w:t>
            </w:r>
            <w:r w:rsidRPr="0077387D">
              <w:rPr>
                <w:noProof/>
                <w:lang w:eastAsia="zh-CN"/>
              </w:rPr>
              <w:t>f_NR5GC_RRC_IdleState1N_Def(v_NGC_NASCellA, -, noRrcConnectionRelease);</w:t>
            </w:r>
            <w:r w:rsidRPr="0077387D">
              <w:rPr>
                <w:rFonts w:hint="eastAsia"/>
                <w:noProof/>
                <w:lang w:eastAsia="zh-CN"/>
              </w:rPr>
              <w:t xml:space="preserve"> to function </w:t>
            </w:r>
            <w:r w:rsidRPr="0077387D">
              <w:rPr>
                <w:noProof/>
                <w:lang w:eastAsia="zh-CN"/>
              </w:rPr>
              <w:t>f_NR5GC_PDUSessionEstablishment (v_NGC_NASCellA, 1);</w:t>
            </w:r>
            <w:r>
              <w:rPr>
                <w:rFonts w:hint="eastAsia"/>
                <w:noProof/>
                <w:lang w:eastAsia="zh-CN"/>
              </w:rPr>
              <w:t xml:space="preserve"> i</w:t>
            </w:r>
            <w:r w:rsidRPr="0077387D">
              <w:rPr>
                <w:rFonts w:hint="eastAsia"/>
                <w:noProof/>
                <w:lang w:eastAsia="zh-CN"/>
              </w:rPr>
              <w:t xml:space="preserve">n </w:t>
            </w:r>
            <w:r w:rsidR="00201229">
              <w:rPr>
                <w:rFonts w:hint="eastAsia"/>
                <w:noProof/>
                <w:lang w:eastAsia="zh-CN"/>
              </w:rPr>
              <w:t>S</w:t>
            </w:r>
            <w:r w:rsidRPr="0077387D">
              <w:rPr>
                <w:rFonts w:hint="eastAsia"/>
                <w:noProof/>
                <w:lang w:eastAsia="zh-CN"/>
              </w:rPr>
              <w:t>tep 12-13.</w:t>
            </w:r>
          </w:p>
          <w:p w14:paraId="4D86F0F0" w14:textId="7F7B9BFC" w:rsidR="0077387D" w:rsidRPr="00092B08" w:rsidRDefault="0077387D" w:rsidP="0077387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7C4CB0">
              <w:rPr>
                <w:noProof/>
                <w:lang w:eastAsia="zh-CN"/>
              </w:rPr>
              <w:t>f_UT_RequestPDUSession(UT, f_NR5GC_MobileInfo_GetNoOfSessions()+1, -, -, -, v_NSSAI);</w:t>
            </w:r>
            <w:r>
              <w:rPr>
                <w:rFonts w:hint="eastAsia"/>
                <w:noProof/>
                <w:lang w:eastAsia="zh-CN"/>
              </w:rPr>
              <w:t xml:space="preserve"> after step 16.</w:t>
            </w:r>
          </w:p>
        </w:tc>
      </w:tr>
      <w:tr w:rsidR="00EE282C" w:rsidRPr="001D039E" w14:paraId="7CF19C70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3A3C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07D" w14:textId="533FA5E3" w:rsidR="00EE282C" w:rsidRPr="001D039E" w:rsidRDefault="001E0338" w:rsidP="000D282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495">
              <w:rPr>
                <w:rFonts w:ascii="Arial" w:hAnsi="Arial"/>
                <w:noProof/>
              </w:rPr>
              <w:t xml:space="preserve"> </w:t>
            </w:r>
            <w:r w:rsidR="00BA06B2" w:rsidRPr="00BA06B2">
              <w:rPr>
                <w:rFonts w:ascii="Arial" w:hAnsi="Arial"/>
                <w:noProof/>
              </w:rPr>
              <w:t>NR5GC\10_1</w:t>
            </w:r>
            <w:r w:rsidR="00BA06B2">
              <w:rPr>
                <w:rFonts w:ascii="Arial" w:hAnsi="Arial" w:hint="eastAsia"/>
                <w:noProof/>
                <w:lang w:eastAsia="zh-CN"/>
              </w:rPr>
              <w:t>\</w:t>
            </w:r>
            <w:r w:rsidR="00BA06B2" w:rsidRPr="00BA06B2">
              <w:rPr>
                <w:rFonts w:ascii="Arial" w:hAnsi="Arial"/>
                <w:noProof/>
                <w:lang w:eastAsia="zh-CN"/>
              </w:rPr>
              <w:t>GSM_TestCases_NR5GC.ttcn</w:t>
            </w:r>
          </w:p>
        </w:tc>
      </w:tr>
      <w:tr w:rsidR="00EE282C" w:rsidRPr="00D268E5" w14:paraId="43E2F90F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7D81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B1C7" w14:textId="77777777" w:rsidR="00EE282C" w:rsidRPr="005E2E04" w:rsidRDefault="00EE282C" w:rsidP="000D2826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75797F26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</w:p>
    <w:p w14:paraId="510FD8AE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E282C" w:rsidRPr="00D268E5" w14:paraId="05818C86" w14:textId="77777777" w:rsidTr="00942C5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258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function fl_TC_10_1_8_1_Body() runs on NR5GC_PTC</w:t>
            </w:r>
          </w:p>
          <w:p w14:paraId="79A37B2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FB8F34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595F0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9F7BE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v_GSM_MobilityInfo_s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60A65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3D9CFD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f_ConvertS_NSSAI_ForATCommand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(cs_S_NSSAI_SST1eMBB);</w:t>
            </w:r>
          </w:p>
          <w:p w14:paraId="56063C9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GPRS_Timer3 v_BackOffTimer_Step3and6 := cs_GPRS_Timer2_3_IEI('37'O, '101'B, '00011'B);</w:t>
            </w:r>
          </w:p>
          <w:p w14:paraId="484F91D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9B0AA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9F358F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NG_NAS_UL_Message_Type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7A8E87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ProcedureTransactionIdentifier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'00'O;</w:t>
            </w:r>
          </w:p>
          <w:p w14:paraId="65EA731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4F42F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C86A8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tsc_NR_RbId_SRB2;</w:t>
            </w:r>
          </w:p>
          <w:p w14:paraId="30AC69E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6166C1AA" w14:textId="76DFBE9B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E208A4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session.</w:t>
            </w:r>
          </w:p>
          <w:p w14:paraId="016662E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f_UT_RequestPDUSession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(UT, f_NR5GC_MobileInfo_GetNoOfSessions()+1, -, -, -,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); //AT command to trigger a PDU session WITH S-NSSAI</w:t>
            </w:r>
          </w:p>
          <w:p w14:paraId="4FECCA8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216C23" w14:textId="098581A2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2"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F3E65A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CDFFC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f_Check_NG_PDUSessionEstablishmentReq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DA157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75409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14:paraId="263C48C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71C01B2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71DDCD5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 //S-NSSAI present</w:t>
            </w:r>
          </w:p>
          <w:p w14:paraId="651AF19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</w:t>
            </w:r>
          </w:p>
          <w:p w14:paraId="55B34B9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5A67542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4914C29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"PDU Session Establishment Message Failed");</w:t>
            </w:r>
          </w:p>
          <w:p w14:paraId="3C7949C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410695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Pdu.PiggybackedPduList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A5960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v_GSM_MobilityInfo_s.SessionId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v_GSMMsg.pdu_Session_Establishment_Request.pduSessionId.sessionId;</w:t>
            </w:r>
          </w:p>
          <w:p w14:paraId="6F79749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v_GSMMsg.pdu_Session_Establishment_Request.procedureTransactionIdentifier;</w:t>
            </w:r>
          </w:p>
          <w:p w14:paraId="2179B95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C81034" w14:textId="61CAD2AE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3"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7226D4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 send PDU Session Reject with cause "insufficient resources for specific slice"</w:t>
            </w:r>
          </w:p>
          <w:p w14:paraId="7EC8686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f_Get_NG_PDUSessionEstablishmentReject(v_GSM_MobilityInfo_s.SessionId 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(omit, '01000101'B), v_BackOffTimer_Step3and6);</w:t>
            </w:r>
          </w:p>
          <w:p w14:paraId="695A4F9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- , -, cs_NG_NAS_RequestWithPiggybacking(tsc_SHT_IntegrityProtected_Ciphered,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3A1C347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71636C9" w14:textId="75AEFC9A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4"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A40B0A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(60.0);</w:t>
            </w:r>
          </w:p>
          <w:p w14:paraId="7EC51B1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6AADB5F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14:paraId="252BD3B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1D66431D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29806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f_Check_NG_PDUSessionEstablishmentReq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2F091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3D7BA65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4BAA522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"Received PDU Session Establishment REQ");</w:t>
            </w:r>
          </w:p>
          <w:p w14:paraId="601E21C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}</w:t>
            </w:r>
          </w:p>
          <w:p w14:paraId="7F03461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BA5601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14:paraId="5264039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1EA51E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7555F96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E4D5AA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89C8785" w14:textId="35859CF0" w:rsidR="009A4149" w:rsidRPr="009A4149" w:rsidRDefault="009A4149" w:rsidP="004948B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5"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807F01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92055B" w14:textId="61E284BE" w:rsidR="009A4149" w:rsidRPr="009A4149" w:rsidRDefault="009A4149" w:rsidP="004948B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6"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3E468F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 STATE_IDLE_1A);</w:t>
            </w:r>
          </w:p>
          <w:p w14:paraId="0C9AF38B" w14:textId="4A0B59E5" w:rsidR="009A4149" w:rsidRPr="009A4149" w:rsidRDefault="009A4149" w:rsidP="004948B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7"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F7DD6F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09AD8A4B" w14:textId="30847D1C" w:rsidR="009A4149" w:rsidRPr="009A4149" w:rsidRDefault="009A4149" w:rsidP="004948B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8"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19F25AD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1755429" w14:textId="65C0699F" w:rsidR="009A4149" w:rsidRPr="009A4149" w:rsidRDefault="009A4149" w:rsidP="004948B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9"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2A7B7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same S-NSSAI which was used in Step 1.</w:t>
            </w:r>
          </w:p>
          <w:p w14:paraId="61CF648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f_UT_RequestPDUSession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(UT, f_NR5GC_MobileInfo_GetNoOfSessions()+1, -, -, -,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); //AT command to trigger a PDU session WITH S-NSSAI</w:t>
            </w:r>
          </w:p>
          <w:p w14:paraId="6C4FDF29" w14:textId="47E4FC70" w:rsidR="009A4149" w:rsidRPr="009A4149" w:rsidRDefault="009A4149" w:rsidP="003C1B83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10"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31257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(60.0);</w:t>
            </w:r>
          </w:p>
          <w:p w14:paraId="2B777D4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220E035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14:paraId="0EA294F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0E3AA83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B534A6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f_Check_NG_PDUSessionEstablishmentReq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55AFD4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4EB38A26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58C7A93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"Received PDU Session Establishment REQ");</w:t>
            </w:r>
          </w:p>
          <w:p w14:paraId="7EB3CC3D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52AF4CE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A250BD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14:paraId="6A44D2A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D51774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"Step 10");</w:t>
            </w:r>
          </w:p>
          <w:p w14:paraId="6959C43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3CA7C7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163B1E" w14:textId="3ACF1FE7" w:rsidR="009A4149" w:rsidRPr="009A4149" w:rsidRDefault="009A4149" w:rsidP="00842B38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11"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1E6F63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same S-NSSAI which was used in Step 1, after 1 minute since end of Step 10.</w:t>
            </w:r>
          </w:p>
          <w:p w14:paraId="547F9F3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(60.0); //Wait for 1 minute</w:t>
            </w:r>
          </w:p>
          <w:p w14:paraId="3F0C3D5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f_UT_RequestPDUSession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(UT, f_NR5GC_MobileInfo_GetNoOfSessions()+1, -, -, -,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); //Now trigger a PDU </w:t>
            </w: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session WITH S-NSSAI used in Step 1</w:t>
            </w:r>
          </w:p>
          <w:p w14:paraId="539A71E6" w14:textId="7D16CE38" w:rsidR="009A4149" w:rsidRPr="009A4149" w:rsidRDefault="009A4149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12 - 13"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8728C56" w14:textId="6F524806" w:rsidR="009A4149" w:rsidRPr="001A5AE2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CA60B4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f_NR5GC_RRC_IdleState1N_Def(</w:t>
            </w:r>
            <w:proofErr w:type="spellStart"/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v_NGC_NASCellA</w:t>
            </w:r>
            <w:proofErr w:type="spellEnd"/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noRrcConnectionRelease</w:t>
            </w:r>
            <w:proofErr w:type="spellEnd"/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5D7EBC5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0D6F6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"Step 12 - 13");</w:t>
            </w:r>
          </w:p>
          <w:p w14:paraId="387711DE" w14:textId="082B520A" w:rsidR="009A4149" w:rsidRPr="009A4149" w:rsidRDefault="009A4149" w:rsidP="00CA60B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14"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AF5308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f_UT_RequestPDUSession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(UT, f_NR5GC_MobileInfo_GetNoOfSessions()+1);</w:t>
            </w:r>
          </w:p>
          <w:p w14:paraId="3B52FAA4" w14:textId="00F70488" w:rsidR="009A4149" w:rsidRPr="009A4149" w:rsidRDefault="009A4149" w:rsidP="00CA60B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15"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66326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0A7940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f_Check_NG_PDUSessionEstablishmentReq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7E75DE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0A8D6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14:paraId="09DFBFD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67CFC55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28D28ED2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omit, //S-NSSAI not present</w:t>
            </w:r>
          </w:p>
          <w:p w14:paraId="30BDDD9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</w:t>
            </w:r>
          </w:p>
          <w:p w14:paraId="7EE9BDE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6826D93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5675FA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"PDU Session Establishment Message Failed");</w:t>
            </w:r>
          </w:p>
          <w:p w14:paraId="59CD799C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BF3DB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Pdu.PiggybackedPduList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B0ADB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v_GSM_MobilityInfo_s.SessionId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v_GSMMsg.pdu_Session_Establishment_Request.pduSessionId.sessionId;</w:t>
            </w:r>
          </w:p>
          <w:p w14:paraId="760428F4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v_GSMMsg.pdu_Session_Establishment_Request.procedureTransactionIdentifier;</w:t>
            </w:r>
          </w:p>
          <w:p w14:paraId="18A407B0" w14:textId="1F75800B" w:rsidR="009A4149" w:rsidRPr="009A4149" w:rsidRDefault="009A4149" w:rsidP="00CA60B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16"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7C7A5C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 send PDU Session Reject with cause "insufficient resources for specific slice"</w:t>
            </w:r>
          </w:p>
          <w:p w14:paraId="712ECD81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f_Get_NG_PDUSessionEstablishmentReject(v_GSM_MobilityInfo_s.SessionId 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(omit, '01000101'B), v_BackOffTimer_Step3and6);</w:t>
            </w:r>
          </w:p>
          <w:p w14:paraId="2B8EB963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- , -, cs_NG_NAS_RequestWithPiggybacking(tsc_SHT_IntegrityProtected_Ciphered,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4F77BDC" w14:textId="67AFC5F2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CA60B4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</w:p>
          <w:p w14:paraId="65577FEF" w14:textId="05551CBA" w:rsidR="009A4149" w:rsidRPr="009A4149" w:rsidRDefault="009A4149" w:rsidP="00CA60B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17"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8D3EBE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(60.0);</w:t>
            </w:r>
          </w:p>
          <w:p w14:paraId="250F102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4DECA52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14:paraId="0A89A1D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5D127D8F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67C99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f_Check_NG_PDUSessionEstablishmentReq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DAD7C4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5384674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197B32A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"Received PDU Session Establishment REQ");</w:t>
            </w:r>
          </w:p>
          <w:p w14:paraId="265360C0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}</w:t>
            </w:r>
          </w:p>
          <w:p w14:paraId="67B37A0B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B5DDF18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14:paraId="0B449987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1C2829E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"Step 17");</w:t>
            </w:r>
          </w:p>
          <w:p w14:paraId="7E19D889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0950A9D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0C4F2D7" w14:textId="5D49B173" w:rsidR="009A4149" w:rsidRPr="009A4149" w:rsidRDefault="009A4149" w:rsidP="00CA60B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18"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EA4F8BA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9E6AA25" w14:textId="77777777" w:rsidR="009A4149" w:rsidRPr="009A4149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86268C" w14:textId="511A3E95" w:rsidR="000F0F9C" w:rsidRPr="00877584" w:rsidRDefault="009A4149" w:rsidP="009A4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} //End of test body of TC_10_1_8_1</w:t>
            </w:r>
          </w:p>
        </w:tc>
      </w:tr>
    </w:tbl>
    <w:p w14:paraId="55F8A4FB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</w:p>
    <w:p w14:paraId="3EDE02C8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EE282C" w:rsidRPr="00D268E5" w14:paraId="0F685D89" w14:textId="77777777" w:rsidTr="00625E72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0C42" w14:textId="77777777" w:rsidR="001A5AE2" w:rsidRPr="009A4149" w:rsidRDefault="00625E7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E7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="001A5AE2" w:rsidRPr="009A4149">
              <w:rPr>
                <w:rFonts w:ascii="Courier New" w:hAnsi="Courier New" w:cs="Courier New"/>
                <w:color w:val="000000"/>
                <w:lang w:eastAsia="de-DE"/>
              </w:rPr>
              <w:t>function fl_TC_10_1_8_1_Body() runs on NR5GC_PTC</w:t>
            </w:r>
          </w:p>
          <w:p w14:paraId="42E424E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568A57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A056CA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2E62B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v_GSM_MobilityInfo_s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8CFBF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5AA05A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f_ConvertS_NSSAI_ForATCommand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(cs_S_NSSAI_SST1eMBB);</w:t>
            </w:r>
          </w:p>
          <w:p w14:paraId="26A7748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GPRS_Timer3 v_BackOffTimer_Step3and6 := cs_GPRS_Timer2_3_IEI('37'O, '101'B, '00011'B);</w:t>
            </w:r>
          </w:p>
          <w:p w14:paraId="012DC32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A532F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3A03E1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NG_NAS_UL_Message_Type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57AC4E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ProcedureTransactionIdentifier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'00'O;</w:t>
            </w:r>
          </w:p>
          <w:p w14:paraId="41E1D0BA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11497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3CF2B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tsc_NR_RbId_SRB2;</w:t>
            </w:r>
          </w:p>
          <w:p w14:paraId="2E371F3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B502D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23B53C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session.</w:t>
            </w:r>
          </w:p>
          <w:p w14:paraId="590A4A1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f_UT_RequestPDUSession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(UT, f_NR5GC_MobileInfo_GetNoOfSessions()+1, -, -, -,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); //AT command to trigger a PDU session WITH S-NSSAI</w:t>
            </w:r>
          </w:p>
          <w:p w14:paraId="7ACA43A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9246F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2"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B86D5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47314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f_Check_NG_PDUSessionEstablishmentReq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E3AD4C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028C0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14:paraId="56C37E7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24D6F6A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65C1BF6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?, //S-NSSAI present</w:t>
            </w:r>
          </w:p>
          <w:p w14:paraId="54D7F47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</w:t>
            </w:r>
          </w:p>
          <w:p w14:paraId="7BCA0EE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11A9E0E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D25A78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"PDU Session Establishment Message Failed");</w:t>
            </w:r>
          </w:p>
          <w:p w14:paraId="6897D26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370CC9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Pdu.PiggybackedPduList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9663FC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v_GSM_MobilityInfo_s.SessionId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v_GSMMsg.pdu_Session_Establishment_Request.pduSessionId.sessionId;</w:t>
            </w:r>
          </w:p>
          <w:p w14:paraId="22AAB87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v_GSMMsg.pdu_Session_Establishment_Request.procedureTransactionIdentifier;</w:t>
            </w:r>
          </w:p>
          <w:p w14:paraId="0A72DBD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6956B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3"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B30BBD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 send PDU Session Reject with cause "insufficient resources for specific slice"</w:t>
            </w:r>
          </w:p>
          <w:p w14:paraId="07A30FA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f_Get_NG_PDUSessionEstablishmentReject(v_GSM_MobilityInfo_s.SessionId 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(omit, '01000101'B), v_BackOffTimer_Step3and6);</w:t>
            </w:r>
          </w:p>
          <w:p w14:paraId="159B7C3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- , -, cs_NG_NAS_RequestWithPiggybacking(tsc_SHT_IntegrityProtected_Ciphered,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8FA077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FCB81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f_UT_RequestPDUSession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(UT, f_NR5GC_MobileInfo_GetNoOfSessions()+1, -, -, -,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v_NSSAI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4C2E569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BCC6C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4"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D22BE0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(60.0);</w:t>
            </w:r>
          </w:p>
          <w:p w14:paraId="68E0BE1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10E8CD4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14:paraId="4E17BF4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00113619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551ED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f_Check_NG_PDUSessionEstablishmentReq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8E16E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39122EE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099E459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"Received PDU Session Establishment REQ");</w:t>
            </w:r>
          </w:p>
          <w:p w14:paraId="17E0540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14043D6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1B550E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14:paraId="23EC3F6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3949E5D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6303E84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7F4122A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69AB9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5"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E809D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1CE0BA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6"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8A1759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 STATE_IDLE_1A);</w:t>
            </w:r>
          </w:p>
          <w:p w14:paraId="3527C6D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7"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04026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f_NR5GC_SwitchOnAndResetIMS();</w:t>
            </w:r>
          </w:p>
          <w:p w14:paraId="7EDD945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8"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58FD24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982A20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9"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38E647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same S-NSSAI which was used in Step 1.</w:t>
            </w:r>
          </w:p>
          <w:p w14:paraId="78B03FF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f_UT_RequestPDUSession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(UT, f_NR5GC_MobileInfo_GetNoOfSessions()+1, -, -, -,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); //AT command to trigger a PDU session WITH S-NSSAI</w:t>
            </w:r>
          </w:p>
          <w:p w14:paraId="1C926BFA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10"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4524B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(60.0);</w:t>
            </w:r>
          </w:p>
          <w:p w14:paraId="4F9E8AF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1045598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14:paraId="4F88744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40E262C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7F5081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f_Check_NG_PDUSessionEstablishmentReq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E45693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67E19E7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558A473A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"Received PDU Session Establishment REQ");</w:t>
            </w:r>
          </w:p>
          <w:p w14:paraId="34DB54C9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5D507F4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42ED17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14:paraId="43263E1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2D29927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"Step 10");</w:t>
            </w:r>
          </w:p>
          <w:p w14:paraId="2EE48DF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127E39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524EE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11"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A8C45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same S-NSSAI which was used in Step 1, after 1 minute since end of Step 10.</w:t>
            </w:r>
          </w:p>
          <w:p w14:paraId="6781E73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(60.0); //Wait for 1 minute</w:t>
            </w:r>
          </w:p>
          <w:p w14:paraId="7D903B7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f_UT_RequestPDUSession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(UT, f_NR5GC_MobileInfo_GetNoOfSessions()+1, -, -, -,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v_NSSAI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); //Now trigger a PDU session WITH S-NSSAI used in Step 1</w:t>
            </w:r>
          </w:p>
          <w:p w14:paraId="21462231" w14:textId="77777777" w:rsidR="001A5AE2" w:rsidRPr="009A4149" w:rsidRDefault="001A5AE2" w:rsidP="00642291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12 - 13"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4A432FE" w14:textId="66610021" w:rsidR="001A5AE2" w:rsidRPr="009A4149" w:rsidRDefault="001A5AE2" w:rsidP="00642291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f_NR5GC_PDUSessionEstablishment (</w:t>
            </w:r>
            <w:proofErr w:type="spellStart"/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v_NGC_NASCellA</w:t>
            </w:r>
            <w:proofErr w:type="spellEnd"/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1);</w:t>
            </w:r>
          </w:p>
          <w:p w14:paraId="1A451D1B" w14:textId="77777777" w:rsidR="001A5AE2" w:rsidRPr="00642291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7A5EB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"Step 12 - 13");</w:t>
            </w:r>
          </w:p>
          <w:p w14:paraId="398F638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14"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E9E08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f_UT_RequestPDUSession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(UT, f_NR5GC_MobileInfo_GetNoOfSessions()+1);</w:t>
            </w:r>
          </w:p>
          <w:p w14:paraId="435659A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15"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BA3CA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DB4A19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f_Check_NG_PDUSessionEstablishmentReq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5A8D58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9159A6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?,?,-,-,</w:t>
            </w:r>
          </w:p>
          <w:p w14:paraId="3CD137E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4159CA7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2CB9309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omit, //S-NSSAI not present</w:t>
            </w:r>
          </w:p>
          <w:p w14:paraId="578ADAC3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</w:t>
            </w:r>
          </w:p>
          <w:p w14:paraId="04F761F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21768652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B0BAAB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"PDU Session Establishment Message Failed");</w:t>
            </w:r>
          </w:p>
          <w:p w14:paraId="69A2024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73E5409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Pdu.PiggybackedPduList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2A828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v_GSM_MobilityInfo_s.SessionId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v_GSMMsg.pdu_Session_Establishment_Request.pduSessionId.sessionId;</w:t>
            </w:r>
          </w:p>
          <w:p w14:paraId="62DD99A1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v_GSMMsg.pdu_Session_Establishment_Request.procedureTransactionIdentifier;</w:t>
            </w:r>
          </w:p>
          <w:p w14:paraId="6A5B9E9C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16"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7E0C0C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// send PDU Session Reject with cause "insufficient resources for specific slice"</w:t>
            </w:r>
          </w:p>
          <w:p w14:paraId="64517B8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:= f_Get_NG_PDUSessionEstablishmentReject(v_GSM_MobilityInfo_s.SessionId 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(omit, '01000101'B), v_BackOffTimer_Step3and6);</w:t>
            </w:r>
          </w:p>
          <w:p w14:paraId="24FC919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- , -, cs_NG_NAS_RequestWithPiggybacking(tsc_SHT_IntegrityProtected_Ciphered,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86ABD8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F6A6B0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proofErr w:type="spellStart"/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f_UT_RequestPDUSession</w:t>
            </w:r>
            <w:proofErr w:type="spellEnd"/>
            <w:r w:rsidRPr="00CA60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(UT, f_NR5GC_MobileInfo_GetNoOfSessions()+1);</w:t>
            </w:r>
          </w:p>
          <w:p w14:paraId="6E6566F5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</w:p>
          <w:p w14:paraId="432BA79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17"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CC9FDE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(60.0);</w:t>
            </w:r>
          </w:p>
          <w:p w14:paraId="6C1FBA19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1833501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14:paraId="0394315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73585C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5B40A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if (not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f_Check_NG_PDUSessionEstablishmentReq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6CCE49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3D6A7A7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38E888CF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"Received PDU Session Establishment REQ");</w:t>
            </w:r>
          </w:p>
          <w:p w14:paraId="4BD550C7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5188CB7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7F37B84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[]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14:paraId="22D62928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0CF5B1D6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(__FILE__, __LINE__, "Step 17");</w:t>
            </w:r>
          </w:p>
          <w:p w14:paraId="48B40B19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E1AAC4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050E73B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18"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AC3936E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BFBCA5D" w14:textId="77777777" w:rsidR="001A5AE2" w:rsidRPr="009A4149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7AD5C8" w14:textId="258F1EBD" w:rsidR="00EE282C" w:rsidRPr="00D624CC" w:rsidRDefault="001A5AE2" w:rsidP="001A5A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A41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 //End of test body of TC_10_1_8_1</w:t>
            </w:r>
          </w:p>
        </w:tc>
      </w:tr>
    </w:tbl>
    <w:p w14:paraId="16D53304" w14:textId="77777777" w:rsidR="009B03D8" w:rsidRDefault="009B03D8" w:rsidP="006D2480">
      <w:pPr>
        <w:rPr>
          <w:lang w:eastAsia="zh-CN"/>
        </w:rPr>
      </w:pPr>
    </w:p>
    <w:p w14:paraId="0C12DB5A" w14:textId="77777777" w:rsidR="003436E5" w:rsidRPr="00D268E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3" w:name="_Toc54888065"/>
      <w:bookmarkStart w:id="14" w:name="_Toc128677914"/>
      <w:bookmarkStart w:id="15" w:name="_Toc122434494"/>
      <w:bookmarkStart w:id="16" w:name="_Toc295288971"/>
      <w:bookmarkStart w:id="17" w:name="_Toc325725666"/>
      <w:bookmarkEnd w:id="10"/>
      <w:bookmarkEnd w:id="11"/>
      <w:bookmarkEnd w:id="12"/>
      <w:r w:rsidRPr="00D268E5">
        <w:rPr>
          <w:rFonts w:cs="Arial"/>
        </w:rPr>
        <w:t>Branches executed</w:t>
      </w:r>
      <w:bookmarkEnd w:id="13"/>
      <w:bookmarkEnd w:id="14"/>
    </w:p>
    <w:p w14:paraId="4A75B654" w14:textId="689B301F" w:rsidR="005641F6" w:rsidRPr="005641F6" w:rsidRDefault="005641F6" w:rsidP="005641F6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 w:rsidRPr="005641F6">
        <w:rPr>
          <w:rFonts w:ascii="Arial" w:hAnsi="Arial" w:cs="Arial"/>
          <w:lang w:eastAsia="zh-CN"/>
        </w:rPr>
        <w:t>This NR5GC testcase was executed on NR Primary Band “n41” with NEA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ciphering and NIA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integrity algorithms.</w:t>
      </w:r>
    </w:p>
    <w:p w14:paraId="20E09BEB" w14:textId="77777777" w:rsidR="00005DD9" w:rsidRPr="00C04E95" w:rsidRDefault="00005DD9" w:rsidP="00C04E95"/>
    <w:p w14:paraId="63CA53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8" w:name="_Toc128677915"/>
      <w:r w:rsidRPr="00D268E5">
        <w:rPr>
          <w:rFonts w:cs="Arial"/>
        </w:rPr>
        <w:t>Execution Log Files</w:t>
      </w:r>
      <w:bookmarkEnd w:id="15"/>
      <w:bookmarkEnd w:id="16"/>
      <w:bookmarkEnd w:id="17"/>
      <w:bookmarkEnd w:id="18"/>
      <w:r w:rsidRPr="00D268E5">
        <w:rPr>
          <w:rFonts w:cs="Arial"/>
        </w:rPr>
        <w:t xml:space="preserve"> </w:t>
      </w:r>
    </w:p>
    <w:p w14:paraId="4B7FE9FB" w14:textId="77777777" w:rsidR="00383171" w:rsidRPr="008E5C6A" w:rsidRDefault="00383171" w:rsidP="00383171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43191966"/>
      <w:bookmarkStart w:id="20" w:name="_Toc54877395"/>
      <w:bookmarkStart w:id="21" w:name="_Toc96523155"/>
      <w:bookmarkStart w:id="22" w:name="_Toc96965697"/>
      <w:bookmarkStart w:id="23" w:name="_Toc128677916"/>
      <w:r w:rsidRPr="008E5C6A">
        <w:rPr>
          <w:b/>
          <w:lang w:val="pt-BR"/>
        </w:rPr>
        <w:t>HiSilicon Balong 5000</w:t>
      </w:r>
      <w:bookmarkEnd w:id="19"/>
      <w:bookmarkEnd w:id="20"/>
      <w:bookmarkEnd w:id="21"/>
      <w:bookmarkEnd w:id="22"/>
      <w:bookmarkEnd w:id="23"/>
    </w:p>
    <w:p w14:paraId="0A8800F0" w14:textId="77777777" w:rsidR="00383171" w:rsidRPr="00383171" w:rsidRDefault="00383171" w:rsidP="00383171">
      <w:pPr>
        <w:rPr>
          <w:rFonts w:cs="Arial"/>
          <w:lang w:eastAsia="zh-CN"/>
        </w:rPr>
      </w:pPr>
      <w:r w:rsidRPr="00383171">
        <w:rPr>
          <w:rFonts w:cs="Arial"/>
        </w:rPr>
        <w:t xml:space="preserve">The </w:t>
      </w:r>
      <w:proofErr w:type="spellStart"/>
      <w:r w:rsidRPr="00383171">
        <w:rPr>
          <w:b/>
        </w:rPr>
        <w:t>HiSilicon</w:t>
      </w:r>
      <w:proofErr w:type="spellEnd"/>
      <w:r w:rsidRPr="00383171">
        <w:rPr>
          <w:b/>
        </w:rPr>
        <w:t xml:space="preserve"> Balong 5000</w:t>
      </w:r>
      <w:r w:rsidRPr="00383171">
        <w:rPr>
          <w:rFonts w:cs="Arial"/>
        </w:rPr>
        <w:t xml:space="preserve"> passed this test case on </w:t>
      </w:r>
      <w:proofErr w:type="spellStart"/>
      <w:r w:rsidRPr="00383171">
        <w:rPr>
          <w:rFonts w:ascii="Arial" w:hAnsi="Arial"/>
          <w:b/>
          <w:lang w:eastAsia="zh-CN"/>
        </w:rPr>
        <w:t>Datang</w:t>
      </w:r>
      <w:proofErr w:type="spellEnd"/>
      <w:r w:rsidRPr="00383171">
        <w:rPr>
          <w:rFonts w:ascii="Arial" w:hAnsi="Arial"/>
          <w:b/>
          <w:lang w:eastAsia="zh-CN"/>
        </w:rPr>
        <w:t xml:space="preserve"> </w:t>
      </w:r>
      <w:proofErr w:type="spellStart"/>
      <w:r w:rsidRPr="00383171">
        <w:rPr>
          <w:rFonts w:ascii="Arial" w:hAnsi="Arial"/>
          <w:b/>
          <w:lang w:eastAsia="zh-CN"/>
        </w:rPr>
        <w:t>LinkTester</w:t>
      </w:r>
      <w:proofErr w:type="spellEnd"/>
      <w:r w:rsidRPr="00383171">
        <w:rPr>
          <w:rFonts w:ascii="Arial" w:hAnsi="Arial"/>
          <w:b/>
          <w:lang w:eastAsia="zh-CN"/>
        </w:rPr>
        <w:t xml:space="preserve"> 5G Protocol Conformance Test System ECT9610</w:t>
      </w:r>
      <w:r w:rsidRPr="00383171">
        <w:rPr>
          <w:rFonts w:cs="Arial"/>
        </w:rPr>
        <w:t>. The documentation below is enclosed as evidence of the successful test case run [1]:</w:t>
      </w:r>
    </w:p>
    <w:p w14:paraId="018769C8" w14:textId="77777777" w:rsidR="00182A90" w:rsidRDefault="00AB3F52" w:rsidP="00894E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/>
          <w:lang w:eastAsia="zh-CN"/>
        </w:rPr>
      </w:pPr>
      <w:r w:rsidRPr="00D268E5">
        <w:rPr>
          <w:rFonts w:ascii="Arial" w:eastAsia="SimSun" w:hAnsi="Arial"/>
        </w:rPr>
        <w:t>Test case execution log file:</w:t>
      </w:r>
    </w:p>
    <w:p w14:paraId="2A45E68B" w14:textId="079A953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Pics.xml</w:t>
      </w:r>
    </w:p>
    <w:p w14:paraId="3867D05C" w14:textId="2C95C5D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Pixit.xml</w:t>
      </w:r>
    </w:p>
    <w:p w14:paraId="42CFEC4C" w14:textId="456AB8F2" w:rsidR="00182A90" w:rsidRPr="00776403" w:rsidRDefault="00776403" w:rsidP="00F829B4">
      <w:pPr>
        <w:rPr>
          <w:rFonts w:ascii="Arial" w:eastAsia="SimSun" w:hAnsi="Arial"/>
        </w:rPr>
      </w:pPr>
      <w:r w:rsidRPr="00776403">
        <w:rPr>
          <w:rFonts w:ascii="Arial" w:eastAsia="SimSun" w:hAnsi="Arial"/>
        </w:rPr>
        <w:t>TC_10_1_8_1_NR5GC_N41.htm</w:t>
      </w:r>
    </w:p>
    <w:p w14:paraId="3DA8ED76" w14:textId="77777777" w:rsidR="00446488" w:rsidRPr="00D268E5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4" w:name="_Toc122434496"/>
      <w:bookmarkStart w:id="25" w:name="_Toc295288973"/>
      <w:bookmarkStart w:id="26" w:name="_Toc325725668"/>
      <w:bookmarkStart w:id="27" w:name="_Toc128677917"/>
      <w:r w:rsidRPr="00D268E5">
        <w:rPr>
          <w:rFonts w:cs="Arial"/>
        </w:rPr>
        <w:t>References</w:t>
      </w:r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D268E5" w14:paraId="7B72D266" w14:textId="77777777" w:rsidTr="00F829B4">
        <w:tc>
          <w:tcPr>
            <w:tcW w:w="709" w:type="dxa"/>
            <w:hideMark/>
          </w:tcPr>
          <w:p w14:paraId="14AA9725" w14:textId="77777777"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6F7520A8" w14:textId="6C6EA7CD" w:rsidR="00446488" w:rsidRPr="00D268E5" w:rsidRDefault="00AB3F52" w:rsidP="00383171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D268E5">
              <w:t>R5s2</w:t>
            </w:r>
            <w:r w:rsidR="003B214A">
              <w:t>3</w:t>
            </w:r>
            <w:r w:rsidR="00114616">
              <w:rPr>
                <w:rFonts w:hint="eastAsia"/>
                <w:lang w:eastAsia="zh-CN"/>
              </w:rPr>
              <w:t>0218</w:t>
            </w:r>
            <w:r w:rsidRPr="00D268E5">
              <w:t xml:space="preserve">:   </w:t>
            </w:r>
            <w:r w:rsidR="003B214A">
              <w:t xml:space="preserve">Supporting information for 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 of NR5GC test case </w:t>
            </w:r>
            <w:r w:rsidR="00383171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10.1.8.1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 in FR1</w:t>
            </w:r>
          </w:p>
        </w:tc>
      </w:tr>
    </w:tbl>
    <w:p w14:paraId="7EFE9F8B" w14:textId="77777777" w:rsidR="00446488" w:rsidRPr="00D268E5" w:rsidRDefault="00446488" w:rsidP="00446488">
      <w:pPr>
        <w:rPr>
          <w:noProof/>
          <w:lang w:val="en-US"/>
        </w:rPr>
      </w:pPr>
    </w:p>
    <w:p w14:paraId="093B8784" w14:textId="77777777" w:rsidR="001E41F3" w:rsidRPr="00D268E5" w:rsidRDefault="001E41F3">
      <w:pPr>
        <w:rPr>
          <w:noProof/>
          <w:lang w:val="en-US"/>
        </w:rPr>
      </w:pPr>
    </w:p>
    <w:sectPr w:rsidR="001E41F3" w:rsidRPr="00D268E5" w:rsidSect="00D268E5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B3C5E" w14:textId="77777777" w:rsidR="00A82C7E" w:rsidRDefault="00A82C7E">
      <w:r>
        <w:separator/>
      </w:r>
    </w:p>
  </w:endnote>
  <w:endnote w:type="continuationSeparator" w:id="0">
    <w:p w14:paraId="647CDB60" w14:textId="77777777" w:rsidR="00A82C7E" w:rsidRDefault="00A82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E28F3" w14:textId="77777777" w:rsidR="00A82C7E" w:rsidRDefault="00A82C7E">
      <w:r>
        <w:separator/>
      </w:r>
    </w:p>
  </w:footnote>
  <w:footnote w:type="continuationSeparator" w:id="0">
    <w:p w14:paraId="387472B9" w14:textId="77777777" w:rsidR="00A82C7E" w:rsidRDefault="00A82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59C2F" w14:textId="77777777" w:rsidR="00696D50" w:rsidRDefault="00696D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2D8EDB3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2D8EDB3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BAE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870E24E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870E24E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6DB10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F67F51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F67F51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456E8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BF13D4C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BF13D4C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B4DB" w14:textId="77777777" w:rsidR="00696D50" w:rsidRDefault="00696D50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E41F67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E41F67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C15B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445F14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445F14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E02EE"/>
    <w:multiLevelType w:val="hybridMultilevel"/>
    <w:tmpl w:val="3F60B710"/>
    <w:lvl w:ilvl="0" w:tplc="8F6A5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3D7A87"/>
    <w:multiLevelType w:val="hybridMultilevel"/>
    <w:tmpl w:val="83F60EA0"/>
    <w:lvl w:ilvl="0" w:tplc="27763A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EE1400"/>
    <w:multiLevelType w:val="hybridMultilevel"/>
    <w:tmpl w:val="7622717A"/>
    <w:lvl w:ilvl="0" w:tplc="62AA81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2162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4804228">
    <w:abstractNumId w:val="14"/>
  </w:num>
  <w:num w:numId="3" w16cid:durableId="722607747">
    <w:abstractNumId w:val="7"/>
  </w:num>
  <w:num w:numId="4" w16cid:durableId="964383573">
    <w:abstractNumId w:val="15"/>
  </w:num>
  <w:num w:numId="5" w16cid:durableId="1242830634">
    <w:abstractNumId w:val="0"/>
  </w:num>
  <w:num w:numId="6" w16cid:durableId="109131444">
    <w:abstractNumId w:val="26"/>
  </w:num>
  <w:num w:numId="7" w16cid:durableId="448672391">
    <w:abstractNumId w:val="16"/>
  </w:num>
  <w:num w:numId="8" w16cid:durableId="1157262979">
    <w:abstractNumId w:val="1"/>
  </w:num>
  <w:num w:numId="9" w16cid:durableId="1703019061">
    <w:abstractNumId w:val="8"/>
  </w:num>
  <w:num w:numId="10" w16cid:durableId="1230925930">
    <w:abstractNumId w:val="3"/>
  </w:num>
  <w:num w:numId="11" w16cid:durableId="1615479397">
    <w:abstractNumId w:val="22"/>
  </w:num>
  <w:num w:numId="12" w16cid:durableId="1302543625">
    <w:abstractNumId w:val="10"/>
  </w:num>
  <w:num w:numId="13" w16cid:durableId="1990790761">
    <w:abstractNumId w:val="29"/>
  </w:num>
  <w:num w:numId="14" w16cid:durableId="1092435260">
    <w:abstractNumId w:val="34"/>
  </w:num>
  <w:num w:numId="15" w16cid:durableId="379012356">
    <w:abstractNumId w:val="23"/>
  </w:num>
  <w:num w:numId="16" w16cid:durableId="1976139110">
    <w:abstractNumId w:val="31"/>
  </w:num>
  <w:num w:numId="17" w16cid:durableId="1906917872">
    <w:abstractNumId w:val="24"/>
  </w:num>
  <w:num w:numId="18" w16cid:durableId="744382122">
    <w:abstractNumId w:val="13"/>
  </w:num>
  <w:num w:numId="19" w16cid:durableId="1729261496">
    <w:abstractNumId w:val="27"/>
  </w:num>
  <w:num w:numId="20" w16cid:durableId="488907928">
    <w:abstractNumId w:val="28"/>
  </w:num>
  <w:num w:numId="21" w16cid:durableId="361396921">
    <w:abstractNumId w:val="2"/>
  </w:num>
  <w:num w:numId="22" w16cid:durableId="151413915">
    <w:abstractNumId w:val="32"/>
  </w:num>
  <w:num w:numId="23" w16cid:durableId="181474590">
    <w:abstractNumId w:val="19"/>
  </w:num>
  <w:num w:numId="24" w16cid:durableId="93942608">
    <w:abstractNumId w:val="6"/>
  </w:num>
  <w:num w:numId="25" w16cid:durableId="1003122207">
    <w:abstractNumId w:val="12"/>
  </w:num>
  <w:num w:numId="26" w16cid:durableId="990059512">
    <w:abstractNumId w:val="4"/>
  </w:num>
  <w:num w:numId="27" w16cid:durableId="914122500">
    <w:abstractNumId w:val="25"/>
  </w:num>
  <w:num w:numId="28" w16cid:durableId="1224482156">
    <w:abstractNumId w:val="18"/>
  </w:num>
  <w:num w:numId="29" w16cid:durableId="1139036618">
    <w:abstractNumId w:val="17"/>
  </w:num>
  <w:num w:numId="30" w16cid:durableId="2020883792">
    <w:abstractNumId w:val="5"/>
  </w:num>
  <w:num w:numId="31" w16cid:durableId="623735509">
    <w:abstractNumId w:val="9"/>
  </w:num>
  <w:num w:numId="32" w16cid:durableId="839932945">
    <w:abstractNumId w:val="20"/>
  </w:num>
  <w:num w:numId="33" w16cid:durableId="1602638635">
    <w:abstractNumId w:val="33"/>
  </w:num>
  <w:num w:numId="34" w16cid:durableId="1907833980">
    <w:abstractNumId w:val="30"/>
  </w:num>
  <w:num w:numId="35" w16cid:durableId="880094981">
    <w:abstractNumId w:val="11"/>
  </w:num>
  <w:num w:numId="36" w16cid:durableId="163618102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713F"/>
    <w:rsid w:val="00047CA3"/>
    <w:rsid w:val="00047D19"/>
    <w:rsid w:val="00052724"/>
    <w:rsid w:val="00053143"/>
    <w:rsid w:val="000574DA"/>
    <w:rsid w:val="00063492"/>
    <w:rsid w:val="00064D82"/>
    <w:rsid w:val="000666AB"/>
    <w:rsid w:val="0006747C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E1C53"/>
    <w:rsid w:val="000E4DF3"/>
    <w:rsid w:val="000E4ECD"/>
    <w:rsid w:val="000F0F9C"/>
    <w:rsid w:val="000F101F"/>
    <w:rsid w:val="000F3122"/>
    <w:rsid w:val="000F4C0F"/>
    <w:rsid w:val="00107CC5"/>
    <w:rsid w:val="00107D54"/>
    <w:rsid w:val="00107D63"/>
    <w:rsid w:val="00110BA0"/>
    <w:rsid w:val="00114616"/>
    <w:rsid w:val="00115E3D"/>
    <w:rsid w:val="00116C31"/>
    <w:rsid w:val="00122A23"/>
    <w:rsid w:val="00123F92"/>
    <w:rsid w:val="00124321"/>
    <w:rsid w:val="00125C00"/>
    <w:rsid w:val="001264F5"/>
    <w:rsid w:val="001266F9"/>
    <w:rsid w:val="00127B7A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2A90"/>
    <w:rsid w:val="00184F3E"/>
    <w:rsid w:val="0018610B"/>
    <w:rsid w:val="0019158E"/>
    <w:rsid w:val="00192038"/>
    <w:rsid w:val="00192C46"/>
    <w:rsid w:val="001A08B3"/>
    <w:rsid w:val="001A4201"/>
    <w:rsid w:val="001A4DC3"/>
    <w:rsid w:val="001A5AE2"/>
    <w:rsid w:val="001A737E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1229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22E0"/>
    <w:rsid w:val="002640DD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4648"/>
    <w:rsid w:val="00364BDF"/>
    <w:rsid w:val="00365AD1"/>
    <w:rsid w:val="00370D22"/>
    <w:rsid w:val="0037169B"/>
    <w:rsid w:val="00374DD4"/>
    <w:rsid w:val="00381218"/>
    <w:rsid w:val="00382E16"/>
    <w:rsid w:val="00383171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214A"/>
    <w:rsid w:val="003B474C"/>
    <w:rsid w:val="003B64E1"/>
    <w:rsid w:val="003C1B53"/>
    <w:rsid w:val="003C1B83"/>
    <w:rsid w:val="003C244B"/>
    <w:rsid w:val="003C495E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14B4"/>
    <w:rsid w:val="004128F1"/>
    <w:rsid w:val="00412C82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06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8B3"/>
    <w:rsid w:val="004A4BD9"/>
    <w:rsid w:val="004A65AE"/>
    <w:rsid w:val="004A7F8E"/>
    <w:rsid w:val="004B0C24"/>
    <w:rsid w:val="004B3A88"/>
    <w:rsid w:val="004B509F"/>
    <w:rsid w:val="004B533E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C7980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43412"/>
    <w:rsid w:val="005435AA"/>
    <w:rsid w:val="005438DB"/>
    <w:rsid w:val="005449F0"/>
    <w:rsid w:val="0054672C"/>
    <w:rsid w:val="00547111"/>
    <w:rsid w:val="00547CAE"/>
    <w:rsid w:val="00550693"/>
    <w:rsid w:val="00550859"/>
    <w:rsid w:val="00553188"/>
    <w:rsid w:val="00555D16"/>
    <w:rsid w:val="00556622"/>
    <w:rsid w:val="005641F6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90D2E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6315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8FD"/>
    <w:rsid w:val="00632E3F"/>
    <w:rsid w:val="00633151"/>
    <w:rsid w:val="00633813"/>
    <w:rsid w:val="00633F3C"/>
    <w:rsid w:val="00634C17"/>
    <w:rsid w:val="00634D45"/>
    <w:rsid w:val="00635C3A"/>
    <w:rsid w:val="0064033A"/>
    <w:rsid w:val="00641AA9"/>
    <w:rsid w:val="00642291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0652"/>
    <w:rsid w:val="00680E0F"/>
    <w:rsid w:val="00683B69"/>
    <w:rsid w:val="006854F6"/>
    <w:rsid w:val="00687A55"/>
    <w:rsid w:val="00687A75"/>
    <w:rsid w:val="00687CD6"/>
    <w:rsid w:val="00687F85"/>
    <w:rsid w:val="00692340"/>
    <w:rsid w:val="006935CD"/>
    <w:rsid w:val="0069498F"/>
    <w:rsid w:val="00695808"/>
    <w:rsid w:val="00695A37"/>
    <w:rsid w:val="00695D44"/>
    <w:rsid w:val="00696D50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1DB0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561C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5989"/>
    <w:rsid w:val="00766508"/>
    <w:rsid w:val="00766722"/>
    <w:rsid w:val="00766824"/>
    <w:rsid w:val="00767585"/>
    <w:rsid w:val="00771DEC"/>
    <w:rsid w:val="0077387D"/>
    <w:rsid w:val="00775D2B"/>
    <w:rsid w:val="00776403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BB7"/>
    <w:rsid w:val="007C4CB0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40A8"/>
    <w:rsid w:val="00804E18"/>
    <w:rsid w:val="00804E46"/>
    <w:rsid w:val="00806484"/>
    <w:rsid w:val="0080696B"/>
    <w:rsid w:val="00807828"/>
    <w:rsid w:val="00807B8B"/>
    <w:rsid w:val="00813428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B38"/>
    <w:rsid w:val="00842F32"/>
    <w:rsid w:val="008439F3"/>
    <w:rsid w:val="0084634B"/>
    <w:rsid w:val="008471CF"/>
    <w:rsid w:val="00847B40"/>
    <w:rsid w:val="00851BEB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48B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5F0F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C77"/>
    <w:rsid w:val="009A4149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21E4"/>
    <w:rsid w:val="009D30F7"/>
    <w:rsid w:val="009D4580"/>
    <w:rsid w:val="009D4AAB"/>
    <w:rsid w:val="009D4BF7"/>
    <w:rsid w:val="009D6D3C"/>
    <w:rsid w:val="009D742B"/>
    <w:rsid w:val="009E08DA"/>
    <w:rsid w:val="009E3297"/>
    <w:rsid w:val="009E3DCF"/>
    <w:rsid w:val="009F0017"/>
    <w:rsid w:val="009F0402"/>
    <w:rsid w:val="009F0574"/>
    <w:rsid w:val="009F099C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0210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2C7E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2B7B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0F9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117B6"/>
    <w:rsid w:val="00B1265D"/>
    <w:rsid w:val="00B136F6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6CAD"/>
    <w:rsid w:val="00B974AB"/>
    <w:rsid w:val="00BA0328"/>
    <w:rsid w:val="00BA06B2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60B4"/>
    <w:rsid w:val="00CB2B2F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2671"/>
    <w:rsid w:val="00CD4A35"/>
    <w:rsid w:val="00CD732E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08A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472C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5C5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569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6DB9"/>
    <w:rsid w:val="00EA7FA2"/>
    <w:rsid w:val="00EB092E"/>
    <w:rsid w:val="00EB09B7"/>
    <w:rsid w:val="00EB2625"/>
    <w:rsid w:val="00EB4183"/>
    <w:rsid w:val="00EC1DD2"/>
    <w:rsid w:val="00EC66EB"/>
    <w:rsid w:val="00ED1AAC"/>
    <w:rsid w:val="00ED31E4"/>
    <w:rsid w:val="00ED33F0"/>
    <w:rsid w:val="00ED5081"/>
    <w:rsid w:val="00EE0C9F"/>
    <w:rsid w:val="00EE111A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774A"/>
    <w:rsid w:val="00F209E7"/>
    <w:rsid w:val="00F21A70"/>
    <w:rsid w:val="00F22CA8"/>
    <w:rsid w:val="00F237A8"/>
    <w:rsid w:val="00F25D98"/>
    <w:rsid w:val="00F27AAB"/>
    <w:rsid w:val="00F300FB"/>
    <w:rsid w:val="00F305A9"/>
    <w:rsid w:val="00F30F52"/>
    <w:rsid w:val="00F314B3"/>
    <w:rsid w:val="00F31650"/>
    <w:rsid w:val="00F32406"/>
    <w:rsid w:val="00F33432"/>
    <w:rsid w:val="00F35130"/>
    <w:rsid w:val="00F4005B"/>
    <w:rsid w:val="00F4052D"/>
    <w:rsid w:val="00F412B1"/>
    <w:rsid w:val="00F415DA"/>
    <w:rsid w:val="00F423AC"/>
    <w:rsid w:val="00F433B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35CB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E60B28"/>
  <w15:docId w15:val="{7A30C93E-6DAB-4088-A1FD-B35A2E70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3D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henpengchong@cictmobile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69586-8BCC-4C8E-88C9-22B8A828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12</Pages>
  <Words>2982</Words>
  <Characters>16998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19941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64</cp:revision>
  <cp:lastPrinted>1900-12-31T16:00:00Z</cp:lastPrinted>
  <dcterms:created xsi:type="dcterms:W3CDTF">2022-12-20T14:31:00Z</dcterms:created>
  <dcterms:modified xsi:type="dcterms:W3CDTF">2023-06-02T14:04:00Z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