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EE281" w14:textId="759C2E1D" w:rsidR="00D351FF" w:rsidRDefault="00D351FF" w:rsidP="00D351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733A">
        <w:fldChar w:fldCharType="begin"/>
      </w:r>
      <w:r w:rsidR="0019733A">
        <w:instrText xml:space="preserve"> DOCPROPERTY  TSG/WGRef  \* MERGEFORMAT </w:instrText>
      </w:r>
      <w:r w:rsidR="0019733A">
        <w:fldChar w:fldCharType="separate"/>
      </w:r>
      <w:r>
        <w:rPr>
          <w:b/>
          <w:noProof/>
          <w:sz w:val="24"/>
        </w:rPr>
        <w:t>RAN5</w:t>
      </w:r>
      <w:r w:rsidR="0019733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9733A">
        <w:fldChar w:fldCharType="begin"/>
      </w:r>
      <w:r w:rsidR="0019733A">
        <w:instrText xml:space="preserve"> DOCPROPERTY  MtgSeq  \* MERGEFORMAT </w:instrText>
      </w:r>
      <w:r w:rsidR="0019733A">
        <w:fldChar w:fldCharType="separate"/>
      </w:r>
      <w:r w:rsidRPr="00EB09B7">
        <w:rPr>
          <w:b/>
          <w:noProof/>
          <w:sz w:val="24"/>
        </w:rPr>
        <w:t>2023</w:t>
      </w:r>
      <w:r w:rsidR="0019733A">
        <w:rPr>
          <w:b/>
          <w:noProof/>
          <w:sz w:val="24"/>
        </w:rPr>
        <w:fldChar w:fldCharType="end"/>
      </w:r>
      <w:r w:rsidR="0019733A">
        <w:fldChar w:fldCharType="begin"/>
      </w:r>
      <w:r w:rsidR="0019733A">
        <w:instrText xml:space="preserve"> DOCPROPERTY  MtgTitle  \* MERGEFORMAT </w:instrText>
      </w:r>
      <w:r w:rsidR="0019733A">
        <w:fldChar w:fldCharType="separate"/>
      </w:r>
      <w:r>
        <w:rPr>
          <w:b/>
          <w:noProof/>
          <w:sz w:val="24"/>
        </w:rPr>
        <w:t>-TTCN email</w:t>
      </w:r>
      <w:r w:rsidR="0019733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9733A">
        <w:fldChar w:fldCharType="begin"/>
      </w:r>
      <w:r w:rsidR="0019733A">
        <w:instrText xml:space="preserve"> DOCPROPERTY  Tdoc#  \* MERGEFORMAT </w:instrText>
      </w:r>
      <w:r w:rsidR="0019733A">
        <w:fldChar w:fldCharType="separate"/>
      </w:r>
      <w:r w:rsidRPr="00A031A9">
        <w:rPr>
          <w:b/>
          <w:i/>
          <w:noProof/>
          <w:sz w:val="28"/>
        </w:rPr>
        <w:t>R5s23</w:t>
      </w:r>
      <w:r w:rsidR="00A031A9" w:rsidRPr="00A031A9">
        <w:rPr>
          <w:rFonts w:hint="eastAsia"/>
          <w:b/>
          <w:i/>
          <w:noProof/>
          <w:sz w:val="28"/>
          <w:lang w:eastAsia="zh-CN"/>
        </w:rPr>
        <w:t>0</w:t>
      </w:r>
      <w:r w:rsidR="0019733A">
        <w:rPr>
          <w:b/>
          <w:i/>
          <w:noProof/>
          <w:sz w:val="28"/>
          <w:lang w:eastAsia="zh-CN"/>
        </w:rPr>
        <w:t>463</w:t>
      </w:r>
      <w:r w:rsidR="0019733A">
        <w:rPr>
          <w:b/>
          <w:i/>
          <w:noProof/>
          <w:sz w:val="28"/>
          <w:lang w:eastAsia="zh-CN"/>
        </w:rPr>
        <w:fldChar w:fldCharType="end"/>
      </w:r>
    </w:p>
    <w:p w14:paraId="5A5EE282" w14:textId="77777777" w:rsidR="00D351FF" w:rsidRDefault="0019733A" w:rsidP="00D351F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351FF">
        <w:rPr>
          <w:b/>
          <w:noProof/>
          <w:sz w:val="24"/>
        </w:rPr>
        <w:t xml:space="preserve">, </w:t>
      </w:r>
      <w:r w:rsidR="00D351FF">
        <w:fldChar w:fldCharType="begin"/>
      </w:r>
      <w:r w:rsidR="00D351FF">
        <w:instrText xml:space="preserve"> DOCPROPERTY  Country  \* MERGEFORMAT </w:instrText>
      </w:r>
      <w:r w:rsidR="00D351FF">
        <w:fldChar w:fldCharType="end"/>
      </w:r>
      <w:r w:rsidR="00D351F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D351F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1FF" w14:paraId="5A5EE284" w14:textId="77777777" w:rsidTr="008416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EE283" w14:textId="77777777" w:rsidR="00D351FF" w:rsidRDefault="00D351FF" w:rsidP="008416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51FF" w14:paraId="5A5EE286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EE285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1FF" w14:paraId="5A5EE288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EE287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5A5EE292" w14:textId="77777777" w:rsidTr="0084166B">
        <w:tc>
          <w:tcPr>
            <w:tcW w:w="142" w:type="dxa"/>
            <w:tcBorders>
              <w:left w:val="single" w:sz="4" w:space="0" w:color="auto"/>
            </w:tcBorders>
          </w:tcPr>
          <w:p w14:paraId="5A5EE289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5EE28A" w14:textId="77777777" w:rsidR="00D351FF" w:rsidRPr="00410371" w:rsidRDefault="0019733A" w:rsidP="008416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351FF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5EE28B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5EE28C" w14:textId="77777777" w:rsidR="00D351FF" w:rsidRPr="00410371" w:rsidRDefault="00A031A9" w:rsidP="0084166B">
            <w:pPr>
              <w:pStyle w:val="CRCoverPage"/>
              <w:spacing w:after="0"/>
              <w:rPr>
                <w:noProof/>
                <w:lang w:eastAsia="zh-CN"/>
              </w:rPr>
            </w:pPr>
            <w:r w:rsidRPr="00A031A9">
              <w:rPr>
                <w:rFonts w:hint="eastAsia"/>
                <w:b/>
                <w:noProof/>
                <w:sz w:val="28"/>
              </w:rPr>
              <w:t>2990</w:t>
            </w:r>
          </w:p>
        </w:tc>
        <w:tc>
          <w:tcPr>
            <w:tcW w:w="709" w:type="dxa"/>
          </w:tcPr>
          <w:p w14:paraId="5A5EE28D" w14:textId="77777777" w:rsidR="00D351FF" w:rsidRDefault="00D351FF" w:rsidP="008416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5EE28E" w14:textId="7AB79EDB" w:rsidR="00D351FF" w:rsidRPr="00410371" w:rsidRDefault="0019733A" w:rsidP="008416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A5EE28F" w14:textId="77777777" w:rsidR="00D351FF" w:rsidRDefault="00D351FF" w:rsidP="008416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5EE290" w14:textId="12333659" w:rsidR="00D351FF" w:rsidRPr="00410371" w:rsidRDefault="0019733A" w:rsidP="00841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351FF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6</w:t>
            </w:r>
            <w:r w:rsidR="00D351FF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5EE291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5A5EE294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EE293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5A5EE296" w14:textId="77777777" w:rsidTr="008416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5EE295" w14:textId="77777777" w:rsidR="00D351FF" w:rsidRPr="00F25D98" w:rsidRDefault="00D351FF" w:rsidP="008416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1FF" w14:paraId="5A5EE298" w14:textId="77777777" w:rsidTr="0084166B">
        <w:tc>
          <w:tcPr>
            <w:tcW w:w="9641" w:type="dxa"/>
            <w:gridSpan w:val="9"/>
          </w:tcPr>
          <w:p w14:paraId="5A5EE297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5EE299" w14:textId="77777777" w:rsidR="00D351FF" w:rsidRDefault="00D351FF" w:rsidP="00D351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1FF" w14:paraId="5A5EE2A3" w14:textId="77777777" w:rsidTr="0084166B">
        <w:tc>
          <w:tcPr>
            <w:tcW w:w="2835" w:type="dxa"/>
          </w:tcPr>
          <w:p w14:paraId="5A5EE29A" w14:textId="77777777" w:rsidR="00D351FF" w:rsidRDefault="00D351FF" w:rsidP="008416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A5EE29B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5EE29C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5EE29D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5EE29E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5EE29F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E2A0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5EE2A1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5EE2A2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5EE2A4" w14:textId="77777777" w:rsidR="00D351FF" w:rsidRDefault="00D351FF" w:rsidP="00D351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1FF" w14:paraId="5A5EE2A6" w14:textId="77777777" w:rsidTr="0084166B">
        <w:tc>
          <w:tcPr>
            <w:tcW w:w="9640" w:type="dxa"/>
            <w:gridSpan w:val="11"/>
          </w:tcPr>
          <w:p w14:paraId="5A5EE2A5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5A5EE2A9" w14:textId="77777777" w:rsidTr="008416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5EE2A7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EE2A8" w14:textId="77777777" w:rsidR="00D351FF" w:rsidRDefault="007A653A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7A653A">
              <w:t>Correction to NR testcase 7.1.2.3.6</w:t>
            </w:r>
          </w:p>
        </w:tc>
      </w:tr>
      <w:tr w:rsidR="00D351FF" w14:paraId="5A5EE2AC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5A5EE2AA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5EE2AB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5A5EE2AF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5A5EE2AD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5EE2AE" w14:textId="77777777" w:rsidR="00D351FF" w:rsidRDefault="0084166B" w:rsidP="008416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Datang</w:t>
            </w:r>
            <w:proofErr w:type="spellEnd"/>
            <w:r>
              <w:t xml:space="preserve"> </w:t>
            </w:r>
            <w:proofErr w:type="spellStart"/>
            <w:r>
              <w:t>LinkTester</w:t>
            </w:r>
            <w:proofErr w:type="spellEnd"/>
            <w:r>
              <w:rPr>
                <w:rFonts w:hint="eastAsia"/>
                <w:lang w:eastAsia="zh-CN"/>
              </w:rPr>
              <w:t xml:space="preserve"> Technology</w:t>
            </w:r>
          </w:p>
        </w:tc>
      </w:tr>
      <w:tr w:rsidR="00D351FF" w14:paraId="5A5EE2B2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5A5EE2B0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5EE2B1" w14:textId="77777777" w:rsidR="00D351FF" w:rsidRDefault="00D351FF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51FF" w14:paraId="5A5EE2B5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5A5EE2B3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5EE2B4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5A5EE2BB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5A5EE2B6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5EE2B7" w14:textId="77777777" w:rsidR="00D351FF" w:rsidRDefault="0019733A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351FF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5EE2B8" w14:textId="77777777" w:rsidR="00D351FF" w:rsidRDefault="00D351FF" w:rsidP="008416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EE2B9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5EE2BA" w14:textId="77777777" w:rsidR="00D351FF" w:rsidRDefault="007074D8" w:rsidP="00C257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C25795">
              <w:rPr>
                <w:rFonts w:hint="eastAsia"/>
                <w:lang w:eastAsia="zh-CN"/>
              </w:rPr>
              <w:t>2</w:t>
            </w:r>
            <w:r>
              <w:t>-</w:t>
            </w:r>
            <w:r w:rsidR="00C25795">
              <w:rPr>
                <w:rFonts w:hint="eastAsia"/>
                <w:lang w:eastAsia="zh-CN"/>
              </w:rPr>
              <w:t>28</w:t>
            </w:r>
            <w:r w:rsidR="00D351FF">
              <w:fldChar w:fldCharType="begin"/>
            </w:r>
            <w:r w:rsidR="00D351FF">
              <w:instrText xml:space="preserve"> DOCPROPERTY  ResDate  \* MERGEFORMAT </w:instrText>
            </w:r>
            <w:r w:rsidR="00D351FF">
              <w:fldChar w:fldCharType="end"/>
            </w:r>
          </w:p>
        </w:tc>
      </w:tr>
      <w:tr w:rsidR="00D351FF" w14:paraId="5A5EE2C1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5A5EE2BC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5EE2BD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5EE2BE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5EE2B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5EE2C0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5A5EE2C7" w14:textId="77777777" w:rsidTr="008416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5EE2C2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5EE2C3" w14:textId="77777777" w:rsidR="00D351FF" w:rsidRDefault="0019733A" w:rsidP="008416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351F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5EE2C4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EE2C5" w14:textId="77777777" w:rsidR="00D351FF" w:rsidRDefault="00D351FF" w:rsidP="008416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5EE2C6" w14:textId="77777777" w:rsidR="00D351FF" w:rsidRDefault="0019733A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351F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351FF" w14:paraId="5A5EE2CC" w14:textId="77777777" w:rsidTr="008416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5EE2C8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5EE2C9" w14:textId="77777777" w:rsidR="00D351FF" w:rsidRDefault="00D351FF" w:rsidP="008416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5EE2CA" w14:textId="77777777" w:rsidR="00D351FF" w:rsidRDefault="00D351FF" w:rsidP="008416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5EE2CB" w14:textId="77777777" w:rsidR="00D351FF" w:rsidRPr="007C2097" w:rsidRDefault="00D351FF" w:rsidP="008416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51FF" w14:paraId="5A5EE2CF" w14:textId="77777777" w:rsidTr="0084166B">
        <w:tc>
          <w:tcPr>
            <w:tcW w:w="1843" w:type="dxa"/>
          </w:tcPr>
          <w:p w14:paraId="5A5EE2CD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5EE2CE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5A5EE2D2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5EE2D0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EE2D1" w14:textId="77777777" w:rsidR="00D351FF" w:rsidRPr="0095556A" w:rsidRDefault="00C25795" w:rsidP="00C25795">
            <w:pPr>
              <w:pStyle w:val="CRCoverPage"/>
              <w:spacing w:after="0"/>
              <w:rPr>
                <w:i/>
                <w:noProof/>
              </w:rPr>
            </w:pPr>
            <w:r w:rsidRPr="004D4D81">
              <w:t xml:space="preserve">If the RLC SDU length is 984 bits, </w:t>
            </w:r>
            <w:proofErr w:type="spellStart"/>
            <w:r>
              <w:t>RedC</w:t>
            </w:r>
            <w:r w:rsidRPr="004D4D81">
              <w:t>ap</w:t>
            </w:r>
            <w:proofErr w:type="spellEnd"/>
            <w:r w:rsidRPr="004D4D81">
              <w:t xml:space="preserve"> UE will transmit 204 AMD PDUs with the poll bit set only in the last (204th) one because of (984 bits x 204PDUs) / 8 = 25092 &gt; 25 KB</w:t>
            </w:r>
            <w:r w:rsidRPr="004D4D81">
              <w:rPr>
                <w:rFonts w:hint="eastAsia"/>
              </w:rPr>
              <w:t xml:space="preserve"> </w:t>
            </w:r>
            <w:r>
              <w:t xml:space="preserve">at step 1 </w:t>
            </w:r>
            <w:r w:rsidRPr="004D4D81">
              <w:t>in Table 7.1.2.3.6.3.2-4.</w:t>
            </w:r>
            <w:r>
              <w:t xml:space="preserve"> The length of </w:t>
            </w:r>
            <w:r w:rsidRPr="004D4D81">
              <w:t xml:space="preserve">RLC SDU length </w:t>
            </w:r>
            <w:r>
              <w:t xml:space="preserve">shall be 976 bits for both </w:t>
            </w:r>
            <w:proofErr w:type="spellStart"/>
            <w:r>
              <w:t>RedCap</w:t>
            </w:r>
            <w:proofErr w:type="spellEnd"/>
            <w:r>
              <w:t xml:space="preserve"> and non-Redcap UE.</w:t>
            </w:r>
          </w:p>
        </w:tc>
      </w:tr>
      <w:tr w:rsidR="00D351FF" w14:paraId="5A5EE2D5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EE2D3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EE2D4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5A5EE2D8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EE2D6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5EE2D7" w14:textId="77777777" w:rsidR="00D351FF" w:rsidRPr="006316B2" w:rsidRDefault="00C25795" w:rsidP="00C25795">
            <w:pPr>
              <w:pStyle w:val="CRCoverPage"/>
              <w:spacing w:after="0"/>
              <w:rPr>
                <w:noProof/>
              </w:rPr>
            </w:pPr>
            <w:r>
              <w:t xml:space="preserve">Update </w:t>
            </w:r>
            <w:r w:rsidRPr="004D4D81">
              <w:t>RLC SDU length</w:t>
            </w:r>
            <w:r>
              <w:t>.</w:t>
            </w:r>
          </w:p>
        </w:tc>
      </w:tr>
      <w:tr w:rsidR="00D351FF" w14:paraId="5A5EE2DB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EE2D9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EE2DA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5A5EE2DE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5EE2DC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EE2DD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 case</w:t>
            </w:r>
          </w:p>
        </w:tc>
      </w:tr>
      <w:tr w:rsidR="00D351FF" w14:paraId="5A5EE2E1" w14:textId="77777777" w:rsidTr="0084166B">
        <w:tc>
          <w:tcPr>
            <w:tcW w:w="2694" w:type="dxa"/>
            <w:gridSpan w:val="2"/>
          </w:tcPr>
          <w:p w14:paraId="5A5EE2DF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5EE2E0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5A5EE2E4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5EE2E2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EE2E3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  <w:r w:rsidRPr="005D614C">
              <w:rPr>
                <w:noProof/>
              </w:rPr>
              <w:t>7.1.</w:t>
            </w:r>
            <w:r w:rsidR="0084166B">
              <w:rPr>
                <w:rFonts w:hint="eastAsia"/>
                <w:noProof/>
                <w:lang w:eastAsia="zh-CN"/>
              </w:rPr>
              <w:t>2</w:t>
            </w:r>
            <w:r w:rsidRPr="005D614C">
              <w:rPr>
                <w:noProof/>
              </w:rPr>
              <w:t>.</w:t>
            </w:r>
            <w:r w:rsidR="0084166B">
              <w:rPr>
                <w:rFonts w:hint="eastAsia"/>
                <w:noProof/>
                <w:lang w:eastAsia="zh-CN"/>
              </w:rPr>
              <w:t>3</w:t>
            </w:r>
            <w:r w:rsidRPr="005D614C">
              <w:rPr>
                <w:noProof/>
              </w:rPr>
              <w:t>.</w:t>
            </w:r>
            <w:r w:rsidR="0084166B">
              <w:rPr>
                <w:rFonts w:hint="eastAsia"/>
                <w:noProof/>
                <w:lang w:eastAsia="zh-CN"/>
              </w:rPr>
              <w:t>6</w:t>
            </w:r>
            <w:r w:rsidR="00181CAC">
              <w:rPr>
                <w:noProof/>
              </w:rPr>
              <w:t>.NR5GC</w:t>
            </w:r>
          </w:p>
        </w:tc>
      </w:tr>
      <w:tr w:rsidR="00D351FF" w14:paraId="5A5EE2E7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EE2E5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EE2E6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5A5EE2ED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EE2E8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5EE2E9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5EE2EA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5EE2EB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5EE2EC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5A5EE2F3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EE2EE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5EE2EF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EE2F0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5EE2F1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5EE2F2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5A5EE2F9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EE2F4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5EE2F5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EE2F6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5EE2F7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5EE2F8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5A5EE2FF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EE2FA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5EE2FB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EE2FC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5EE2FD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5EE2FE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5A5EE302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EE300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EE301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5A5EE305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5EE303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EE304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1FF" w:rsidRPr="008863B9" w14:paraId="5A5EE308" w14:textId="77777777" w:rsidTr="008416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5EE306" w14:textId="77777777" w:rsidR="00D351FF" w:rsidRPr="008863B9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5EE307" w14:textId="77777777" w:rsidR="00D351FF" w:rsidRPr="008863B9" w:rsidRDefault="00D351FF" w:rsidP="00D351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1FF" w14:paraId="5A5EE30B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5EE309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EE30A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5EE30C" w14:textId="77777777" w:rsidR="00D351FF" w:rsidRDefault="00D351FF" w:rsidP="00D351FF">
      <w:pPr>
        <w:rPr>
          <w:noProof/>
        </w:rPr>
      </w:pPr>
    </w:p>
    <w:p w14:paraId="5A5EE30D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5A5EE30E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5EE30F" w14:textId="77777777" w:rsidR="009478EE" w:rsidRDefault="009478EE" w:rsidP="009478EE">
      <w:pPr>
        <w:rPr>
          <w:noProof/>
        </w:rPr>
      </w:pPr>
    </w:p>
    <w:p w14:paraId="5A5EE310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2426412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5A5EE311" w14:textId="77777777" w:rsidR="005F090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F0903" w:rsidRPr="00622260">
        <w:rPr>
          <w:rFonts w:ascii="Arial" w:hAnsi="Arial" w:cs="Arial"/>
          <w:iCs/>
        </w:rPr>
        <w:t>Table of Contents</w:t>
      </w:r>
      <w:r w:rsidR="005F0903">
        <w:tab/>
      </w:r>
      <w:r w:rsidR="005F0903">
        <w:fldChar w:fldCharType="begin"/>
      </w:r>
      <w:r w:rsidR="005F0903">
        <w:instrText xml:space="preserve"> PAGEREF _Toc124264125 \h </w:instrText>
      </w:r>
      <w:r w:rsidR="005F0903">
        <w:fldChar w:fldCharType="separate"/>
      </w:r>
      <w:r w:rsidR="005F0903">
        <w:t>3</w:t>
      </w:r>
      <w:r w:rsidR="005F0903">
        <w:fldChar w:fldCharType="end"/>
      </w:r>
    </w:p>
    <w:p w14:paraId="5A5EE312" w14:textId="77777777" w:rsidR="005F0903" w:rsidRDefault="005F090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22260">
        <w:rPr>
          <w:rFonts w:cs="Arial"/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22260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_Toc124264126 \h </w:instrText>
      </w:r>
      <w:r>
        <w:fldChar w:fldCharType="separate"/>
      </w:r>
      <w:r>
        <w:t>3</w:t>
      </w:r>
      <w:r>
        <w:fldChar w:fldCharType="end"/>
      </w:r>
    </w:p>
    <w:p w14:paraId="5A5EE313" w14:textId="77777777" w:rsidR="005F0903" w:rsidRDefault="005F090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2226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222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_Toc124264127 \h </w:instrText>
      </w:r>
      <w:r>
        <w:fldChar w:fldCharType="separate"/>
      </w:r>
      <w:r>
        <w:t>3</w:t>
      </w:r>
      <w:r>
        <w:fldChar w:fldCharType="end"/>
      </w:r>
    </w:p>
    <w:p w14:paraId="5A5EE314" w14:textId="77777777" w:rsidR="005F0903" w:rsidRDefault="005F090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22260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22260">
        <w:rPr>
          <w:rFonts w:cs="Arial"/>
          <w:b/>
          <w:color w:val="000000"/>
          <w:lang w:eastAsia="en-GB"/>
        </w:rPr>
        <w:t xml:space="preserve">Correction to </w:t>
      </w:r>
      <w:r w:rsidR="00C25795" w:rsidRPr="00C25795">
        <w:rPr>
          <w:rFonts w:cs="Arial"/>
          <w:b/>
          <w:color w:val="000000"/>
          <w:lang w:eastAsia="en-GB"/>
        </w:rPr>
        <w:t>f_TC_7_1_2_3_6_NR_TestBody</w:t>
      </w:r>
      <w:r>
        <w:tab/>
      </w:r>
      <w:r>
        <w:fldChar w:fldCharType="begin"/>
      </w:r>
      <w:r>
        <w:instrText xml:space="preserve"> PAGEREF _Toc124264128 \h </w:instrText>
      </w:r>
      <w:r>
        <w:fldChar w:fldCharType="separate"/>
      </w:r>
      <w:r>
        <w:t>3</w:t>
      </w:r>
      <w:r>
        <w:fldChar w:fldCharType="end"/>
      </w:r>
    </w:p>
    <w:p w14:paraId="5A5EE315" w14:textId="77777777" w:rsidR="005F0903" w:rsidRPr="006E4704" w:rsidRDefault="007A73E5" w:rsidP="005F0903">
      <w:pPr>
        <w:pStyle w:val="Heading1"/>
        <w:numPr>
          <w:ilvl w:val="0"/>
          <w:numId w:val="1"/>
        </w:numPr>
        <w:autoSpaceDN w:val="0"/>
        <w:rPr>
          <w:rFonts w:cs="Arial"/>
          <w:b/>
          <w:lang w:eastAsia="ja-JP"/>
        </w:rPr>
      </w:pPr>
      <w:r>
        <w:rPr>
          <w:rFonts w:cs="Arial"/>
          <w:noProof/>
        </w:rPr>
        <w:fldChar w:fldCharType="end"/>
      </w:r>
      <w:r w:rsidR="005F0903" w:rsidRPr="00717316">
        <w:rPr>
          <w:rFonts w:cs="Arial"/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23924684"/>
      <w:bookmarkStart w:id="32" w:name="_Toc124164279"/>
      <w:bookmarkStart w:id="33" w:name="_Toc124262833"/>
      <w:bookmarkStart w:id="34" w:name="_Toc124264126"/>
      <w:bookmarkStart w:id="35" w:name="_Hlk116565148"/>
      <w:bookmarkStart w:id="36" w:name="_Hlk114649573"/>
      <w:bookmarkStart w:id="37" w:name="_Hlk107318485"/>
      <w:r w:rsidR="005F0903" w:rsidRPr="006E4704">
        <w:rPr>
          <w:rFonts w:cs="Arial"/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5A5EE316" w14:textId="77777777" w:rsidR="005F0903" w:rsidRPr="006E4704" w:rsidRDefault="005F0903" w:rsidP="005F09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6E4704">
        <w:rPr>
          <w:rFonts w:ascii="Arial" w:hAnsi="Arial" w:cs="Arial"/>
        </w:rPr>
        <w:t>This document lists all the essential changes needed to correct problems in the iwd-TTCN3-B2022-09_D22wk49 related to the title of this CR</w:t>
      </w:r>
      <w:r w:rsidRPr="006E4704">
        <w:rPr>
          <w:rFonts w:ascii="Arial" w:hAnsi="Arial" w:cs="Arial"/>
          <w:lang w:eastAsia="ja-JP"/>
        </w:rPr>
        <w:t xml:space="preserve">. </w:t>
      </w:r>
    </w:p>
    <w:p w14:paraId="5A5EE317" w14:textId="77777777" w:rsidR="005F0903" w:rsidRDefault="005F0903" w:rsidP="007046F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 xml:space="preserve">Contact: </w:t>
      </w:r>
      <w:r w:rsidRPr="006E4704">
        <w:rPr>
          <w:rFonts w:ascii="Arial" w:hAnsi="Arial" w:cs="Arial"/>
          <w:b/>
          <w:sz w:val="24"/>
          <w:lang w:eastAsia="ja-JP"/>
        </w:rPr>
        <w:tab/>
      </w:r>
      <w:bookmarkStart w:id="38" w:name="OLE_LINK9"/>
      <w:bookmarkStart w:id="39" w:name="OLE_LINK8"/>
      <w:proofErr w:type="spellStart"/>
      <w:r w:rsidR="007046F0">
        <w:rPr>
          <w:rFonts w:cs="Arial" w:hint="eastAsia"/>
          <w:sz w:val="24"/>
          <w:lang w:val="en-US" w:eastAsia="ja-JP"/>
        </w:rPr>
        <w:t>Pengchong</w:t>
      </w:r>
      <w:proofErr w:type="spellEnd"/>
      <w:r w:rsidR="007046F0">
        <w:rPr>
          <w:rFonts w:cs="Arial" w:hint="eastAsia"/>
          <w:sz w:val="24"/>
          <w:lang w:val="en-US" w:eastAsia="ja-JP"/>
        </w:rPr>
        <w:t xml:space="preserve"> Shen</w:t>
      </w:r>
      <w:r w:rsidR="007046F0">
        <w:rPr>
          <w:rFonts w:cs="Arial" w:hint="eastAsia"/>
          <w:sz w:val="24"/>
          <w:lang w:val="en-US" w:eastAsia="ja-JP"/>
        </w:rPr>
        <w:br/>
      </w:r>
      <w:r w:rsidR="007046F0">
        <w:rPr>
          <w:rFonts w:cs="Arial" w:hint="eastAsia"/>
          <w:sz w:val="24"/>
          <w:lang w:val="en-US" w:eastAsia="ja-JP"/>
        </w:rPr>
        <w:tab/>
      </w:r>
      <w:hyperlink r:id="rId15" w:history="1">
        <w:r w:rsidR="007046F0">
          <w:rPr>
            <w:rFonts w:cs="Arial" w:hint="eastAsia"/>
            <w:sz w:val="24"/>
            <w:lang w:val="en-US" w:eastAsia="ja-JP"/>
          </w:rPr>
          <w:t>shenpengchong@</w:t>
        </w:r>
        <w:r w:rsidR="007046F0">
          <w:rPr>
            <w:rFonts w:cs="Arial" w:hint="eastAsia"/>
            <w:sz w:val="24"/>
            <w:lang w:val="en-US" w:eastAsia="zh-CN"/>
          </w:rPr>
          <w:t>cictmobile.com</w:t>
        </w:r>
      </w:hyperlink>
      <w:bookmarkEnd w:id="38"/>
      <w:bookmarkEnd w:id="39"/>
      <w:r w:rsidRPr="006E4704">
        <w:rPr>
          <w:rFonts w:ascii="Arial" w:hAnsi="Arial"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5"/>
    <w:bookmarkEnd w:id="36"/>
    <w:bookmarkEnd w:id="37"/>
    <w:p w14:paraId="5A5EE318" w14:textId="77777777" w:rsidR="007A73E5" w:rsidRDefault="007A73E5" w:rsidP="007A73E5">
      <w:pPr>
        <w:rPr>
          <w:b/>
          <w:sz w:val="24"/>
          <w:lang w:eastAsia="ja-JP"/>
        </w:rPr>
      </w:pPr>
    </w:p>
    <w:p w14:paraId="5A5EE319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122434488"/>
      <w:bookmarkStart w:id="41" w:name="_Toc295288959"/>
      <w:bookmarkStart w:id="42" w:name="_Toc124264127"/>
      <w:r w:rsidRPr="00854C55">
        <w:rPr>
          <w:b/>
        </w:rPr>
        <w:t>Corrections required</w:t>
      </w:r>
      <w:bookmarkEnd w:id="40"/>
      <w:bookmarkEnd w:id="41"/>
      <w:bookmarkEnd w:id="42"/>
    </w:p>
    <w:p w14:paraId="5A5EE31A" w14:textId="77777777" w:rsidR="005D27CA" w:rsidRDefault="005D27CA" w:rsidP="00C25795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3" w:name="_Toc124264128"/>
      <w:r w:rsidRPr="00B52828">
        <w:rPr>
          <w:rFonts w:cs="Arial"/>
          <w:b/>
          <w:color w:val="000000"/>
          <w:lang w:eastAsia="en-GB"/>
        </w:rPr>
        <w:t>Correction to</w:t>
      </w:r>
      <w:r w:rsidR="000E1C64">
        <w:rPr>
          <w:rFonts w:cs="Arial"/>
          <w:b/>
          <w:color w:val="000000"/>
          <w:lang w:eastAsia="en-GB"/>
        </w:rPr>
        <w:t xml:space="preserve"> </w:t>
      </w:r>
      <w:bookmarkEnd w:id="43"/>
      <w:r w:rsidR="00C25795" w:rsidRPr="00C25795">
        <w:rPr>
          <w:rFonts w:cs="Arial"/>
          <w:b/>
          <w:color w:val="000000"/>
          <w:lang w:eastAsia="en-GB"/>
        </w:rPr>
        <w:t>f_TC_7_1_2_3_6_NR_TestBody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5A5EE31D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E31B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E31C" w14:textId="77777777" w:rsidR="005D27CA" w:rsidRPr="00CC39F9" w:rsidRDefault="00C25795" w:rsidP="005D27CA">
            <w:pPr>
              <w:rPr>
                <w:rFonts w:ascii="Arial" w:hAnsi="Arial" w:cs="Arial"/>
                <w:lang w:eastAsia="en-GB"/>
              </w:rPr>
            </w:pPr>
            <w:r w:rsidRPr="00C25795">
              <w:rPr>
                <w:rFonts w:ascii="Arial" w:hAnsi="Arial" w:cs="Arial"/>
                <w:lang w:eastAsia="en-GB"/>
              </w:rPr>
              <w:t>f_TC_7_1_2_3_6_NR_TestBody</w:t>
            </w:r>
          </w:p>
        </w:tc>
      </w:tr>
      <w:tr w:rsidR="00FA485A" w14:paraId="5A5EE320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E31E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E31F" w14:textId="77777777" w:rsidR="0030142E" w:rsidRPr="009B0B50" w:rsidRDefault="00C25795" w:rsidP="00297B15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4D4D81">
              <w:t xml:space="preserve">If the RLC SDU length is 984 bits, </w:t>
            </w:r>
            <w:proofErr w:type="spellStart"/>
            <w:r>
              <w:t>RedC</w:t>
            </w:r>
            <w:r w:rsidRPr="004D4D81">
              <w:t>ap</w:t>
            </w:r>
            <w:proofErr w:type="spellEnd"/>
            <w:r w:rsidRPr="004D4D81">
              <w:t xml:space="preserve"> UE will transmit 204 AMD PDUs with the poll bit set only in the last (204th) one because of (984 bits x 204PDUs) / 8 = 25092 &gt; 25 KB</w:t>
            </w:r>
            <w:r w:rsidRPr="004D4D81">
              <w:rPr>
                <w:rFonts w:hint="eastAsia"/>
              </w:rPr>
              <w:t xml:space="preserve"> </w:t>
            </w:r>
            <w:r>
              <w:t xml:space="preserve">at step 1 </w:t>
            </w:r>
            <w:r w:rsidRPr="004D4D81">
              <w:t>in Table 7.1.2.3.6.3.2-4.</w:t>
            </w:r>
            <w:r>
              <w:t xml:space="preserve"> The length of </w:t>
            </w:r>
            <w:r w:rsidRPr="004D4D81">
              <w:t xml:space="preserve">RLC SDU length </w:t>
            </w:r>
            <w:r>
              <w:t xml:space="preserve">shall be 976 bits for both </w:t>
            </w:r>
            <w:proofErr w:type="spellStart"/>
            <w:r>
              <w:t>RedCap</w:t>
            </w:r>
            <w:proofErr w:type="spellEnd"/>
            <w:r>
              <w:t xml:space="preserve"> and non-Redcap UE.</w:t>
            </w:r>
          </w:p>
        </w:tc>
      </w:tr>
      <w:tr w:rsidR="00FA485A" w14:paraId="5A5EE323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E321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E322" w14:textId="77777777" w:rsidR="0030142E" w:rsidRPr="00A72665" w:rsidRDefault="00C25795" w:rsidP="00297B1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 xml:space="preserve">Update </w:t>
            </w:r>
            <w:r w:rsidRPr="004D4D81">
              <w:t>RLC SDU length</w:t>
            </w:r>
            <w:r>
              <w:t>.</w:t>
            </w:r>
          </w:p>
        </w:tc>
      </w:tr>
      <w:tr w:rsidR="00FA485A" w14:paraId="5A5EE326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E324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E325" w14:textId="77777777" w:rsidR="00FA485A" w:rsidRPr="00CC39F9" w:rsidRDefault="00C25795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C25795">
              <w:rPr>
                <w:rFonts w:ascii="Arial" w:hAnsi="Arial" w:cs="Arial"/>
                <w:lang w:eastAsia="en-GB"/>
              </w:rPr>
              <w:t>RLC_TC_Common_NR.ttcn</w:t>
            </w:r>
            <w:proofErr w:type="spellEnd"/>
          </w:p>
        </w:tc>
      </w:tr>
      <w:tr w:rsidR="00220349" w14:paraId="5A5EE329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E327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E328" w14:textId="77777777"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5A5EE32A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5A5EE32B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5A5EE365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E32C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f_TC_7_1_2_3_6_NR_TestBody(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NR_RLC_SS_State_Type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A5EE32D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5A5EE32E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A5EE32F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5EE330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5EE331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:= 122;</w:t>
            </w:r>
          </w:p>
          <w:p w14:paraId="5A5EE332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B1_Type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v_Poll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5EE333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5EE334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v_SlotsNumber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5EE335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NR_DRB_DataPerSlotList_DL_Type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v_DataPerSlotList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5EE336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NR_RLC_AMD_PDU_Type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v_NR_RLC_AMD_PDU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5EE337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5EE338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v_SubFrameTimingTa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5EE339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v_SubFrameTimingTb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5EE33A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5EE33B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v_SequenceNumber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14:paraId="5A5EE33C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v_RLC_BearerConfigList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5EE33D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NR_RLC_Status_NackSN18Bit_Type v_NR_NackSN18Bit_1;</w:t>
            </w:r>
          </w:p>
          <w:p w14:paraId="5A5EE33E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NR_RLC_Status_NackSN18Bit_Type v_NR_NackSN18Bit_2;</w:t>
            </w:r>
          </w:p>
          <w:p w14:paraId="5A5EE33F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NR_RLC_Status_NackSN18Bit_Type v_NR_NackSN18Bit_3;</w:t>
            </w:r>
          </w:p>
          <w:p w14:paraId="5A5EE340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NR_RLC_Status_NackListSN18Bit_Type v_NR_NackSN18Bit_List;</w:t>
            </w:r>
          </w:p>
          <w:p w14:paraId="5A5EE341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NR_RLC_Status_NackSN12Bit_Type v_NR_NackSN12Bit_1;</w:t>
            </w:r>
          </w:p>
          <w:p w14:paraId="5A5EE342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NR_RLC_Status_NackSN12Bit_Type v_NR_NackSN12Bit_2;</w:t>
            </w:r>
          </w:p>
          <w:p w14:paraId="5A5EE343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NR_RLC_Status_NackSN12Bit_Type v_NR_NackSN12Bit_3;</w:t>
            </w:r>
          </w:p>
          <w:p w14:paraId="5A5EE344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NR_RLC_Status_NackListSN12Bit_Type v_NR_NackSN12Bit_List;</w:t>
            </w:r>
          </w:p>
          <w:p w14:paraId="5A5EE345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NR_RLC_AMD_PDU_Type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v_NR_RLC_AMD_PDU_Any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5EE346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NR_RLC_PDUList_Type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v_NR_RLC_PDUList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5EE347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UL_t_PollRetransmit_Type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v_T_PollRetransmit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5EE348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DL_t_Reassembly_Type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v_T_Reassembly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5EE349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5EE34A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A5EE34B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NR_RLC_DataFieldList_Type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5EE34C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5EE34D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SN_FieldLengthAM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v_SN_FieldLengthAM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:= size18;</w:t>
            </w:r>
          </w:p>
          <w:p w14:paraId="5A5EE34E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v_PDCP_LongSN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:= not pc_supportOfRedCap_r17; // @sic R5-226947 sic@ redcap: short PDCP header and one more data octet</w:t>
            </w:r>
          </w:p>
          <w:p w14:paraId="5A5EE34F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A5EE350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t_WatchDog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5EE351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A5EE352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if (pc_supportOfRedCap_r17 == true) { // @sic R5-226947 sic@</w:t>
            </w:r>
          </w:p>
          <w:p w14:paraId="5A5EE353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v_SN_FieldLengthAM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:= size12;</w:t>
            </w:r>
          </w:p>
          <w:p w14:paraId="5A5EE354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v_RLC_SDUsize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123;</w:t>
            </w:r>
          </w:p>
          <w:p w14:paraId="5A5EE355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5A5EE356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A5EE357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// TBS = RLC PDU data (122 octets) + RLC header (3 octets)+ MAC BSR CE header (2 octets) + MAC PDU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subheader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(2 octets) = 122 + 3 + 2 + 2 = 129 octets = 1032 bits =&gt; TBS = 1032 bits</w:t>
            </w:r>
          </w:p>
          <w:p w14:paraId="5A5EE358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// TBS = RLC PDU data (123 octets) + RLC header (2 octets)+ MAC BSR CE header (2 octets) + MAC PDU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subheader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(2 octets) = 123 + 2 + 2 + 2 = 129 octets = 1032 bits =&gt; TBS = 1032 bits (Redcap)</w:t>
            </w:r>
          </w:p>
          <w:p w14:paraId="5A5EE359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(1032,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A5EE35A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A5EE35B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v_SlotsNumber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f_NR_CellInfo_GetSlotsNumberPerSubframe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5A5EE35C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A5EE35D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// generate 424 RLC SDUs = PDCP PDUs for transmission</w:t>
            </w:r>
          </w:p>
          <w:p w14:paraId="5A5EE35E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fl_NR_GenerateRLC_AM_SDUs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, 424, -,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v_PDCP_LongSN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); // @sic R5-226947 sic@</w:t>
            </w:r>
          </w:p>
          <w:p w14:paraId="5A5EE35F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A5EE360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A5EE361" w14:textId="77777777" w:rsidR="00C25795" w:rsidRPr="00C2579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// During the whole test sequence, the SS should not allocate UL grants unless when explicitly stated so in the procedure.</w:t>
            </w:r>
          </w:p>
          <w:p w14:paraId="5A5EE362" w14:textId="77777777" w:rsidR="00C25795" w:rsidRPr="00D86933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cs_NR_UplinkTimeAlignment_Keep</w:t>
            </w:r>
            <w:proofErr w:type="spellEnd"/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A5EE363" w14:textId="77777777" w:rsidR="00743D60" w:rsidRDefault="00743D60" w:rsidP="00743D60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…………</w:t>
            </w:r>
          </w:p>
          <w:p w14:paraId="5A5EE364" w14:textId="77777777" w:rsidR="00C72ED8" w:rsidRPr="00053BB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A5EE366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5A5EE367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5A5EE3A1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E368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function f_TC_7_1_2_3_6_NR_TestBody(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NR_RLC_SS_State_Type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A5EE369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5A5EE36A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A5EE36B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5EE36C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5EE36D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:= 122;</w:t>
            </w:r>
          </w:p>
          <w:p w14:paraId="5A5EE36E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B1_Type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v_Poll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5EE36F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5EE370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v_SlotsNumber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5EE371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NR_DRB_DataPerSlotList_DL_Type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v_DataPerSlotList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5EE372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NR_RLC_AMD_PDU_Type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v_NR_RLC_AMD_PDU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5EE373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5EE374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v_SubFrameTimingTa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5EE375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v_SubFrameTimingTb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5EE376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5EE377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v_SequenceNumber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14:paraId="5A5EE378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v_RLC_BearerConfigList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5EE379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NR_RLC_Status_NackSN18Bit_Type v_NR_NackSN18Bit_1;</w:t>
            </w:r>
          </w:p>
          <w:p w14:paraId="5A5EE37A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NR_RLC_Status_NackSN18Bit_Type v_NR_NackSN18Bit_2;</w:t>
            </w:r>
          </w:p>
          <w:p w14:paraId="5A5EE37B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NR_RLC_Status_NackSN18Bit_Type v_NR_NackSN18Bit_3;</w:t>
            </w:r>
          </w:p>
          <w:p w14:paraId="5A5EE37C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NR_RLC_Status_NackListSN18Bit_Type v_NR_NackSN18Bit_List;</w:t>
            </w:r>
          </w:p>
          <w:p w14:paraId="5A5EE37D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NR_RLC_Status_NackSN12Bit_Type v_NR_NackSN12Bit_1;</w:t>
            </w:r>
          </w:p>
          <w:p w14:paraId="5A5EE37E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NR_RLC_Status_NackSN12Bit_Type v_NR_NackSN12Bit_2;</w:t>
            </w:r>
          </w:p>
          <w:p w14:paraId="5A5EE37F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NR_RLC_Status_NackSN12Bit_Type v_NR_NackSN12Bit_3;</w:t>
            </w:r>
          </w:p>
          <w:p w14:paraId="5A5EE380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NR_RLC_Status_NackListSN12Bit_Type v_NR_NackSN12Bit_List;</w:t>
            </w:r>
          </w:p>
          <w:p w14:paraId="5A5EE381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NR_RLC_AMD_PDU_Type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v_NR_RLC_AMD_PDU_Any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5EE382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NR_RLC_PDUList_Type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v_NR_RLC_PDUList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5EE383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UL_t_PollRetransmit_Type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v_T_PollRetransmit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5EE384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DL_t_Reassembly_Type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v_T_Reassembly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5EE385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5EE386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A5EE387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NR_RLC_DataFieldList_Type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5EE388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5EE389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SN_FieldLengthAM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v_SN_FieldLengthAM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:= size18;</w:t>
            </w:r>
          </w:p>
          <w:p w14:paraId="5A5EE38A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v_PDCP_LongSN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:= not pc_supportOfRedCap_r17; // @sic R5-226947 sic@ redcap: short PDCP header and one more data octet</w:t>
            </w:r>
          </w:p>
          <w:p w14:paraId="5A5EE38B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A5EE38C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t_WatchDog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5EE38D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A5EE38E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if (pc_supportOfRedCap_r17 == true) { // @sic R5-226947 sic@</w:t>
            </w:r>
          </w:p>
          <w:p w14:paraId="5A5EE38F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v_SN_FieldLengthAM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:= size12;</w:t>
            </w:r>
          </w:p>
          <w:p w14:paraId="5A5EE390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3F09A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3F09A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v_RLC_SDUsize</w:t>
            </w:r>
            <w:proofErr w:type="spellEnd"/>
            <w:r w:rsidRPr="003F09A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123;</w:t>
            </w:r>
          </w:p>
          <w:p w14:paraId="5A5EE391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5A5EE392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A5EE393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// TBS = RLC PDU data (122 octets) + RLC header (3 octets)+ MAC BSR CE header (2 octets) + MAC PDU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subheader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(2 octets) = 122 + 3 + 2 + 2 = 129 octets = 1032 bits =&gt; TBS = 1032 bits</w:t>
            </w:r>
          </w:p>
          <w:p w14:paraId="5A5EE394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// TBS = RLC PDU data (123 octets) + RLC header (2 octets)+ MAC BSR CE header (2 octets) + MAC PDU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subheader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(2 octets) = 123 + 2 + 2 + 2 = 129 octets = 1032 bits =&gt; TBS = 1032 bits (Redcap)</w:t>
            </w:r>
          </w:p>
          <w:p w14:paraId="5A5EE395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(1032,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A5EE396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A5EE397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v_SlotsNumber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f_NR_CellInfo_GetSlotsNumberPerSubframe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5A5EE398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A5EE399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// generate 424 RLC SDUs = PDCP PDUs for transmission</w:t>
            </w:r>
          </w:p>
          <w:p w14:paraId="5A5EE39A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fl_NR_GenerateRLC_AM_SDUs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, 424, -,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v_PDCP_LongSN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); // @sic R5-226947 sic@</w:t>
            </w:r>
          </w:p>
          <w:p w14:paraId="5A5EE39B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A5EE39C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A5EE39D" w14:textId="77777777" w:rsidR="00743D60" w:rsidRPr="00743D60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  // During the whole test sequence, the SS should not allocate UL grants unless when explicitly stated so in the procedure.</w:t>
            </w:r>
          </w:p>
          <w:p w14:paraId="5A5EE39E" w14:textId="77777777" w:rsidR="00743D60" w:rsidRPr="00D86933" w:rsidRDefault="00743D60" w:rsidP="00D8693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cs_NR_UplinkTimeAlignment_Keep</w:t>
            </w:r>
            <w:proofErr w:type="spellEnd"/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A5EE39F" w14:textId="77777777" w:rsidR="00743D60" w:rsidRDefault="00743D60" w:rsidP="00743D6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…………</w:t>
            </w:r>
          </w:p>
          <w:p w14:paraId="5A5EE3A0" w14:textId="77777777" w:rsidR="001E3D37" w:rsidRPr="00DA356D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}</w:t>
            </w:r>
          </w:p>
        </w:tc>
      </w:tr>
    </w:tbl>
    <w:p w14:paraId="5A5EE3A2" w14:textId="77777777" w:rsidR="000E1C64" w:rsidRDefault="000E1C64" w:rsidP="00D86933">
      <w:pPr>
        <w:pStyle w:val="CRCoverPage"/>
        <w:rPr>
          <w:lang w:eastAsia="zh-CN"/>
        </w:rPr>
      </w:pPr>
    </w:p>
    <w:sectPr w:rsidR="000E1C64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EE3A5" w14:textId="77777777" w:rsidR="00B66D01" w:rsidRDefault="00B66D01">
      <w:r>
        <w:separator/>
      </w:r>
    </w:p>
  </w:endnote>
  <w:endnote w:type="continuationSeparator" w:id="0">
    <w:p w14:paraId="5A5EE3A6" w14:textId="77777777" w:rsidR="00B66D01" w:rsidRDefault="00B6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EE3A3" w14:textId="77777777" w:rsidR="00B66D01" w:rsidRDefault="00B66D01">
      <w:r>
        <w:separator/>
      </w:r>
    </w:p>
  </w:footnote>
  <w:footnote w:type="continuationSeparator" w:id="0">
    <w:p w14:paraId="5A5EE3A4" w14:textId="77777777" w:rsidR="00B66D01" w:rsidRDefault="00B66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EE3A7" w14:textId="77777777" w:rsidR="0084166B" w:rsidRDefault="008416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A5EE3AD" wp14:editId="5A5EE3A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A5EE3B9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5EE3AD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A5EE3B9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EE3A8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A5EE3AF" wp14:editId="5A5EE3B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A5EE3BA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5EE3A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A5EE3BA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EE3A9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5EE3B1" wp14:editId="5A5EE3B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A5EE3BB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5EE3B1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A5EE3BB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EE3AA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A5EE3B3" wp14:editId="5A5EE3B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A5EE3BC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5EE3B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A5EE3BC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EE3AB" w14:textId="77777777" w:rsidR="0084166B" w:rsidRDefault="0084166B">
    <w:pPr>
      <w:pStyle w:val="Header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A5EE3B5" wp14:editId="5A5EE3B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A5EE3BD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5EE3B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A5EE3BD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EE3AC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A5EE3B7" wp14:editId="5A5EE3B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A5EE3BE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5EE3B7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A5EE3BE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E40E3A"/>
    <w:multiLevelType w:val="hybridMultilevel"/>
    <w:tmpl w:val="72ACC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197B38"/>
    <w:multiLevelType w:val="hybridMultilevel"/>
    <w:tmpl w:val="AC641A9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6" w15:restartNumberingAfterBreak="0">
    <w:nsid w:val="72601D6C"/>
    <w:multiLevelType w:val="hybridMultilevel"/>
    <w:tmpl w:val="C35AC9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219724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888614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1793030">
    <w:abstractNumId w:val="7"/>
  </w:num>
  <w:num w:numId="4" w16cid:durableId="4476949">
    <w:abstractNumId w:val="14"/>
  </w:num>
  <w:num w:numId="5" w16cid:durableId="1253928671">
    <w:abstractNumId w:val="9"/>
  </w:num>
  <w:num w:numId="6" w16cid:durableId="1972518979">
    <w:abstractNumId w:val="15"/>
  </w:num>
  <w:num w:numId="7" w16cid:durableId="416561241">
    <w:abstractNumId w:val="25"/>
  </w:num>
  <w:num w:numId="8" w16cid:durableId="420376962">
    <w:abstractNumId w:val="6"/>
  </w:num>
  <w:num w:numId="9" w16cid:durableId="1013728102">
    <w:abstractNumId w:val="13"/>
  </w:num>
  <w:num w:numId="10" w16cid:durableId="1620716972">
    <w:abstractNumId w:val="28"/>
  </w:num>
  <w:num w:numId="11" w16cid:durableId="389234544">
    <w:abstractNumId w:val="10"/>
  </w:num>
  <w:num w:numId="12" w16cid:durableId="3170148">
    <w:abstractNumId w:val="16"/>
  </w:num>
  <w:num w:numId="13" w16cid:durableId="1890070485">
    <w:abstractNumId w:val="2"/>
  </w:num>
  <w:num w:numId="14" w16cid:durableId="1521431453">
    <w:abstractNumId w:val="12"/>
  </w:num>
  <w:num w:numId="15" w16cid:durableId="1908496781">
    <w:abstractNumId w:val="0"/>
  </w:num>
  <w:num w:numId="16" w16cid:durableId="925191476">
    <w:abstractNumId w:val="1"/>
  </w:num>
  <w:num w:numId="17" w16cid:durableId="2114667824">
    <w:abstractNumId w:val="5"/>
  </w:num>
  <w:num w:numId="18" w16cid:durableId="1002666412">
    <w:abstractNumId w:val="17"/>
  </w:num>
  <w:num w:numId="19" w16cid:durableId="431780985">
    <w:abstractNumId w:val="27"/>
  </w:num>
  <w:num w:numId="20" w16cid:durableId="494996278">
    <w:abstractNumId w:val="24"/>
  </w:num>
  <w:num w:numId="21" w16cid:durableId="1586840298">
    <w:abstractNumId w:val="8"/>
  </w:num>
  <w:num w:numId="22" w16cid:durableId="1624577282">
    <w:abstractNumId w:val="19"/>
  </w:num>
  <w:num w:numId="23" w16cid:durableId="367801503">
    <w:abstractNumId w:val="23"/>
  </w:num>
  <w:num w:numId="24" w16cid:durableId="1828353998">
    <w:abstractNumId w:val="11"/>
  </w:num>
  <w:num w:numId="25" w16cid:durableId="1099178281">
    <w:abstractNumId w:val="21"/>
  </w:num>
  <w:num w:numId="26" w16cid:durableId="1733964717">
    <w:abstractNumId w:val="3"/>
  </w:num>
  <w:num w:numId="27" w16cid:durableId="522204416">
    <w:abstractNumId w:val="4"/>
  </w:num>
  <w:num w:numId="28" w16cid:durableId="1267074999">
    <w:abstractNumId w:val="18"/>
  </w:num>
  <w:num w:numId="29" w16cid:durableId="155268140">
    <w:abstractNumId w:val="20"/>
  </w:num>
  <w:num w:numId="30" w16cid:durableId="2032564103">
    <w:abstractNumId w:val="22"/>
  </w:num>
  <w:num w:numId="31" w16cid:durableId="84182375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1833"/>
    <w:rsid w:val="00007575"/>
    <w:rsid w:val="00011C14"/>
    <w:rsid w:val="00022E4A"/>
    <w:rsid w:val="00024866"/>
    <w:rsid w:val="0002594C"/>
    <w:rsid w:val="0003629C"/>
    <w:rsid w:val="00036FE7"/>
    <w:rsid w:val="00053BB5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52C7"/>
    <w:rsid w:val="000B70AF"/>
    <w:rsid w:val="000B7FED"/>
    <w:rsid w:val="000C038A"/>
    <w:rsid w:val="000C104F"/>
    <w:rsid w:val="000C6598"/>
    <w:rsid w:val="000D40AB"/>
    <w:rsid w:val="000E1C64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81CAC"/>
    <w:rsid w:val="001901A2"/>
    <w:rsid w:val="00192C46"/>
    <w:rsid w:val="0019733A"/>
    <w:rsid w:val="001A08B3"/>
    <w:rsid w:val="001A0D31"/>
    <w:rsid w:val="001A709A"/>
    <w:rsid w:val="001A7B60"/>
    <w:rsid w:val="001B52F0"/>
    <w:rsid w:val="001B5A9D"/>
    <w:rsid w:val="001B7A65"/>
    <w:rsid w:val="001C5C2A"/>
    <w:rsid w:val="001D5F19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97B15"/>
    <w:rsid w:val="002A4DCB"/>
    <w:rsid w:val="002B14D3"/>
    <w:rsid w:val="002B5741"/>
    <w:rsid w:val="002C7E01"/>
    <w:rsid w:val="002E008A"/>
    <w:rsid w:val="002F45F1"/>
    <w:rsid w:val="002F7D40"/>
    <w:rsid w:val="0030142E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13BA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96226"/>
    <w:rsid w:val="003C2766"/>
    <w:rsid w:val="003D1466"/>
    <w:rsid w:val="003E1A36"/>
    <w:rsid w:val="003E51C2"/>
    <w:rsid w:val="003F09A0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50D86"/>
    <w:rsid w:val="00460215"/>
    <w:rsid w:val="00461008"/>
    <w:rsid w:val="00461F12"/>
    <w:rsid w:val="004635E5"/>
    <w:rsid w:val="004717EA"/>
    <w:rsid w:val="00482B43"/>
    <w:rsid w:val="0049413C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D614C"/>
    <w:rsid w:val="005E18C6"/>
    <w:rsid w:val="005E2C44"/>
    <w:rsid w:val="005E42FB"/>
    <w:rsid w:val="005F0903"/>
    <w:rsid w:val="005F12D6"/>
    <w:rsid w:val="005F391D"/>
    <w:rsid w:val="005F740E"/>
    <w:rsid w:val="006006A5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74D13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6F0"/>
    <w:rsid w:val="00704829"/>
    <w:rsid w:val="007074D8"/>
    <w:rsid w:val="007101FB"/>
    <w:rsid w:val="007206B7"/>
    <w:rsid w:val="0072522A"/>
    <w:rsid w:val="0073208D"/>
    <w:rsid w:val="0073742E"/>
    <w:rsid w:val="0073773F"/>
    <w:rsid w:val="00743D60"/>
    <w:rsid w:val="00755C92"/>
    <w:rsid w:val="00762213"/>
    <w:rsid w:val="00763BA2"/>
    <w:rsid w:val="007656FE"/>
    <w:rsid w:val="007658A5"/>
    <w:rsid w:val="00792342"/>
    <w:rsid w:val="00793020"/>
    <w:rsid w:val="007977A8"/>
    <w:rsid w:val="007A653A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4166B"/>
    <w:rsid w:val="00846A67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B66DD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556A"/>
    <w:rsid w:val="00956250"/>
    <w:rsid w:val="00956A50"/>
    <w:rsid w:val="00957995"/>
    <w:rsid w:val="009633D4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B7468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31A9"/>
    <w:rsid w:val="00A0746C"/>
    <w:rsid w:val="00A230E4"/>
    <w:rsid w:val="00A246B6"/>
    <w:rsid w:val="00A3065C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6D01"/>
    <w:rsid w:val="00B67B97"/>
    <w:rsid w:val="00B7315D"/>
    <w:rsid w:val="00B75E77"/>
    <w:rsid w:val="00B76E16"/>
    <w:rsid w:val="00B84F41"/>
    <w:rsid w:val="00B918AC"/>
    <w:rsid w:val="00B91C30"/>
    <w:rsid w:val="00B9335B"/>
    <w:rsid w:val="00B93D97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E706B"/>
    <w:rsid w:val="00BF1721"/>
    <w:rsid w:val="00BF53F2"/>
    <w:rsid w:val="00BF60DF"/>
    <w:rsid w:val="00C01A4C"/>
    <w:rsid w:val="00C07A7D"/>
    <w:rsid w:val="00C1082F"/>
    <w:rsid w:val="00C10D23"/>
    <w:rsid w:val="00C23C46"/>
    <w:rsid w:val="00C25795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351FF"/>
    <w:rsid w:val="00D50255"/>
    <w:rsid w:val="00D52BD7"/>
    <w:rsid w:val="00D5400F"/>
    <w:rsid w:val="00D60EE8"/>
    <w:rsid w:val="00D63444"/>
    <w:rsid w:val="00D66520"/>
    <w:rsid w:val="00D720E3"/>
    <w:rsid w:val="00D7237E"/>
    <w:rsid w:val="00D7387B"/>
    <w:rsid w:val="00D86933"/>
    <w:rsid w:val="00D86DC8"/>
    <w:rsid w:val="00DA0394"/>
    <w:rsid w:val="00DA356D"/>
    <w:rsid w:val="00DB3570"/>
    <w:rsid w:val="00DB611A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D1841"/>
    <w:rsid w:val="00EE16C4"/>
    <w:rsid w:val="00EE7D7C"/>
    <w:rsid w:val="00EF2028"/>
    <w:rsid w:val="00F0098D"/>
    <w:rsid w:val="00F07410"/>
    <w:rsid w:val="00F11469"/>
    <w:rsid w:val="00F173A4"/>
    <w:rsid w:val="00F25D98"/>
    <w:rsid w:val="00F300FB"/>
    <w:rsid w:val="00F510C9"/>
    <w:rsid w:val="00F637A3"/>
    <w:rsid w:val="00F6486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31B9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A5EE281"/>
  <w15:docId w15:val="{42CC2F22-B98D-4783-9A29-54C104C7A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C6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shenpengchong@cictmobile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828C3-F994-44E7-A2D6-63F91BF16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6</Pages>
  <Words>1505</Words>
  <Characters>8582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10067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6</cp:revision>
  <cp:lastPrinted>1900-12-31T16:00:00Z</cp:lastPrinted>
  <dcterms:created xsi:type="dcterms:W3CDTF">2023-02-28T08:30:00Z</dcterms:created>
  <dcterms:modified xsi:type="dcterms:W3CDTF">2023-06-02T14:03:00Z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