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6FCF" w14:textId="791118B0" w:rsidR="00E65CF8" w:rsidRDefault="00E65CF8" w:rsidP="00A13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65CF8">
        <w:rPr>
          <w:b/>
          <w:bCs/>
          <w:i/>
          <w:iCs/>
          <w:sz w:val="24"/>
          <w:szCs w:val="24"/>
        </w:rPr>
        <w:t>R5s230</w:t>
      </w:r>
      <w:r w:rsidR="00445737">
        <w:rPr>
          <w:b/>
          <w:bCs/>
          <w:i/>
          <w:iCs/>
          <w:sz w:val="24"/>
          <w:szCs w:val="24"/>
        </w:rPr>
        <w:t>462</w:t>
      </w:r>
    </w:p>
    <w:p w14:paraId="53F749DD" w14:textId="77777777" w:rsidR="00E65CF8" w:rsidRDefault="00445737" w:rsidP="00E65C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5CF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65CF8">
        <w:rPr>
          <w:b/>
          <w:noProof/>
          <w:sz w:val="24"/>
        </w:rPr>
        <w:t xml:space="preserve">, </w:t>
      </w:r>
      <w:r w:rsidR="00E65CF8">
        <w:fldChar w:fldCharType="begin"/>
      </w:r>
      <w:r w:rsidR="00E65CF8">
        <w:instrText xml:space="preserve"> DOCPROPERTY  Country  \* MERGEFORMAT </w:instrText>
      </w:r>
      <w:r w:rsidR="00E65CF8">
        <w:fldChar w:fldCharType="end"/>
      </w:r>
      <w:r w:rsidR="00E65C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5CF8">
        <w:rPr>
          <w:b/>
          <w:noProof/>
          <w:sz w:val="24"/>
        </w:rPr>
        <w:t>9</w:t>
      </w:r>
      <w:r w:rsidR="00E65CF8" w:rsidRPr="00BA51D9">
        <w:rPr>
          <w:b/>
          <w:noProof/>
          <w:sz w:val="24"/>
        </w:rPr>
        <w:t>th Dec 20</w:t>
      </w:r>
      <w:r w:rsidR="00E65CF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65CF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5CF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E65CF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457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DCE10" w:rsidR="001E41F3" w:rsidRPr="00410371" w:rsidRDefault="00E65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0AD88" w:rsidR="001E41F3" w:rsidRPr="00745C21" w:rsidRDefault="0044573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86038" w:rsidR="001E41F3" w:rsidRPr="00410371" w:rsidRDefault="004457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0CC10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E65CF8">
              <w:t>to</w:t>
            </w:r>
            <w:r w:rsidR="00320AF8" w:rsidRPr="00320AF8">
              <w:t xml:space="preserve">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5592A" w:rsidR="001E41F3" w:rsidRDefault="00E65CF8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B886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D0F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D0FE7">
              <w:rPr>
                <w:noProof/>
              </w:rPr>
              <w:t>01</w:t>
            </w:r>
            <w:r w:rsidR="008B560F">
              <w:rPr>
                <w:noProof/>
              </w:rPr>
              <w:t>-</w:t>
            </w:r>
            <w:r w:rsidR="005D0FE7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A999A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 w:rsidRPr="005421FA">
              <w:rPr>
                <w:rFonts w:cs="Arial"/>
              </w:rPr>
              <w:t>Prose 36.508 T</w:t>
            </w:r>
            <w:r>
              <w:t xml:space="preserve">able 4.7.2-27: TRACKING AREA UPDATE REQUEST </w:t>
            </w:r>
            <w:r w:rsidR="00594C85">
              <w:t xml:space="preserve">is saying </w:t>
            </w:r>
            <w:r>
              <w:t>EPS bearer context status</w:t>
            </w:r>
            <w:r w:rsidRPr="005421FA">
              <w:rPr>
                <w:rFonts w:cs="Arial"/>
              </w:rPr>
              <w:t xml:space="preserve"> </w:t>
            </w:r>
            <w:r w:rsidR="00594C85" w:rsidRPr="005421FA">
              <w:rPr>
                <w:rFonts w:cs="Arial"/>
              </w:rPr>
              <w:t>can be</w:t>
            </w:r>
            <w:r>
              <w:rPr>
                <w:rFonts w:cs="Arial"/>
              </w:rPr>
              <w:t xml:space="preserve"> present or not</w:t>
            </w:r>
            <w:r w:rsidRPr="005421FA">
              <w:rPr>
                <w:rFonts w:cs="Arial"/>
              </w:rPr>
              <w:t>.</w:t>
            </w:r>
            <w:r w:rsidR="00594C85">
              <w:rPr>
                <w:rFonts w:cs="Arial"/>
              </w:rPr>
              <w:t xml:space="preserve"> Prose CR </w:t>
            </w:r>
            <w:r w:rsidR="00594C85" w:rsidRPr="00594C85">
              <w:rPr>
                <w:rFonts w:cs="Arial"/>
              </w:rPr>
              <w:t>R5-227426</w:t>
            </w:r>
            <w:r w:rsidR="00594C85">
              <w:rPr>
                <w:rFonts w:cs="Arial"/>
              </w:rPr>
              <w:t xml:space="preserve"> change 1 is not included on TTCN “</w:t>
            </w:r>
            <w:r w:rsidR="00594C85">
              <w:rPr>
                <w:rStyle w:val="ui-provider"/>
              </w:rPr>
              <w:t xml:space="preserve">the UE may include EPS Bearer Context Status which has EPS Bearer ID 10 and EPS Bearer ID 7 as both active, or the </w:t>
            </w:r>
            <w:r w:rsidR="00594C85" w:rsidRPr="00594C85">
              <w:rPr>
                <w:rStyle w:val="ui-provider"/>
                <w:b/>
                <w:bCs/>
              </w:rPr>
              <w:t>UE may not include this IE at all as this is optional</w:t>
            </w:r>
            <w:r w:rsidR="00594C85">
              <w:rPr>
                <w:rStyle w:val="ui-provider"/>
              </w:rPr>
              <w:t>.</w:t>
            </w:r>
            <w:r w:rsidR="00594C85">
              <w:rPr>
                <w:rFonts w:cs="Arial"/>
              </w:rPr>
              <w:t>”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5EA77" w14:textId="295DCF01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6DC99" w:rsidR="004D7D01" w:rsidRDefault="00083D2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fail this case.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19876550" w:rsidR="00C6232D" w:rsidRDefault="00C6232D">
      <w:pPr>
        <w:pStyle w:val="TOC2"/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499DC2A9" w14:textId="3749838F" w:rsidR="005421FA" w:rsidRDefault="005421FA" w:rsidP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4441B8B1" w14:textId="77777777" w:rsidR="005421FA" w:rsidRDefault="005421FA" w:rsidP="005421F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7A467D8F" w14:textId="28573C56" w:rsidR="005421FA" w:rsidRDefault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07BC8BB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D6150B" w14:textId="77777777" w:rsidR="00447F5C" w:rsidRDefault="00447F5C" w:rsidP="00447F5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37365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FF23A64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5AB6B750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1171995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6474AEAB" w14:textId="5DC65E28" w:rsidR="00F523B6" w:rsidRDefault="00F523B6" w:rsidP="00F523B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5A05D8">
        <w:rPr>
          <w:b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23B6" w14:paraId="070B452E" w14:textId="77777777" w:rsidTr="007C4B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B98C" w14:textId="77777777" w:rsidR="00F523B6" w:rsidRDefault="00F523B6" w:rsidP="007C4B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17D" w14:textId="4ED994FC" w:rsidR="00F523B6" w:rsidRDefault="005A05D8" w:rsidP="007C4B8D">
            <w:pPr>
              <w:spacing w:after="0"/>
            </w:pPr>
            <w:r>
              <w:t xml:space="preserve">fl_TC_8_1_4_2_1_2_NR5GC_EUTRA_TestBody </w:t>
            </w:r>
            <w:r w:rsidR="00F523B6">
              <w:t>()</w:t>
            </w:r>
          </w:p>
        </w:tc>
      </w:tr>
      <w:tr w:rsidR="00F523B6" w14:paraId="593E982D" w14:textId="77777777" w:rsidTr="007C4B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B519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38C" w14:textId="67A4C1AA" w:rsidR="00F523B6" w:rsidRPr="00E65CF8" w:rsidRDefault="00594C85" w:rsidP="00E65CF8">
            <w:pPr>
              <w:rPr>
                <w:rFonts w:ascii="Arial" w:hAnsi="Arial" w:cs="Arial"/>
              </w:rPr>
            </w:pPr>
            <w:r w:rsidRPr="00E65CF8">
              <w:rPr>
                <w:rFonts w:cs="Arial"/>
              </w:rPr>
              <w:t xml:space="preserve">Prose 36.508 Table 4.7.2-27: TRACKING AREA UPDATE REQUEST is saying EPS bearer context status can be present or not. Prose CR R5-227426 change 1 is not included on TTCN “the UE may include EPS Bearer Context Status which has EPS Bearer ID 10 and EPS Bearer ID 7 as both active, or the </w:t>
            </w:r>
            <w:r w:rsidRPr="00E65CF8">
              <w:rPr>
                <w:rFonts w:cs="Arial"/>
                <w:b/>
                <w:bCs/>
              </w:rPr>
              <w:t>UE may not include this IE at all as this is optional.</w:t>
            </w:r>
            <w:r w:rsidRPr="00E65CF8">
              <w:rPr>
                <w:rFonts w:cs="Arial"/>
              </w:rPr>
              <w:t>”</w:t>
            </w:r>
          </w:p>
        </w:tc>
      </w:tr>
      <w:tr w:rsidR="00F523B6" w14:paraId="1B906492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9C7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8F" w14:textId="630AE0AD" w:rsidR="00F523B6" w:rsidRPr="003D4E6C" w:rsidRDefault="00F51A93" w:rsidP="00E65CF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</w:tc>
      </w:tr>
      <w:tr w:rsidR="00F523B6" w14:paraId="30A16578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67F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51D" w14:textId="2BC6E238" w:rsidR="00F523B6" w:rsidRDefault="00707ABA" w:rsidP="007C4B8D">
            <w:pPr>
              <w:spacing w:after="0"/>
              <w:rPr>
                <w:rFonts w:ascii="Arial" w:hAnsi="Arial" w:cs="Arial"/>
              </w:rPr>
            </w:pPr>
            <w:r w:rsidRPr="00707ABA">
              <w:rPr>
                <w:rFonts w:ascii="Arial" w:hAnsi="Arial" w:cs="Arial"/>
              </w:rPr>
              <w:t>IRAT_Handover_NR5GC_EUTRA</w:t>
            </w:r>
          </w:p>
        </w:tc>
      </w:tr>
      <w:tr w:rsidR="00F523B6" w14:paraId="0745EC85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70DB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73E" w14:textId="77777777" w:rsidR="00F523B6" w:rsidRDefault="00F523B6" w:rsidP="007C4B8D">
            <w:pPr>
              <w:rPr>
                <w:rFonts w:ascii="Arial" w:hAnsi="Arial"/>
                <w:highlight w:val="cyan"/>
              </w:rPr>
            </w:pPr>
          </w:p>
        </w:tc>
      </w:tr>
    </w:tbl>
    <w:p w14:paraId="208F5960" w14:textId="77777777" w:rsidR="00F523B6" w:rsidRDefault="00F523B6" w:rsidP="00F523B6"/>
    <w:p w14:paraId="36646E0D" w14:textId="77777777" w:rsidR="00F523B6" w:rsidRDefault="00F523B6" w:rsidP="00F523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02D3502A" w14:textId="77777777" w:rsidTr="007C4B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9DE" w14:textId="77777777" w:rsidR="004D7F53" w:rsidRDefault="004D7F53" w:rsidP="004D7F53">
            <w:r>
              <w:t xml:space="preserve">  function fl_TC_8_1_4_2_1_2_NR5GC_EUTRA_TestBody() runs on EUTRA_Multi5GS_PTC</w:t>
            </w:r>
          </w:p>
          <w:p w14:paraId="5BDE0D43" w14:textId="77777777" w:rsidR="004D7F53" w:rsidRDefault="004D7F53" w:rsidP="004D7F53">
            <w:r>
              <w:t xml:space="preserve">  {</w:t>
            </w:r>
          </w:p>
          <w:p w14:paraId="70AFA797" w14:textId="77777777" w:rsidR="004D7F53" w:rsidRDefault="004D7F53" w:rsidP="004D7F53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1DBD4D69" w14:textId="77777777" w:rsidR="004D7F53" w:rsidRDefault="004D7F53" w:rsidP="004D7F53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024F6ADF" w14:textId="77777777" w:rsidR="004D7F53" w:rsidRDefault="004D7F53" w:rsidP="004D7F53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v_MappedGUTI</w:t>
            </w:r>
            <w:proofErr w:type="spellEnd"/>
            <w:r>
              <w:t>;</w:t>
            </w:r>
          </w:p>
          <w:p w14:paraId="3D73F723" w14:textId="4A2B9E03" w:rsidR="004D7F53" w:rsidRDefault="0008085A" w:rsidP="004D7F53">
            <w:r>
              <w:t>-----skipping code--</w:t>
            </w:r>
          </w:p>
          <w:p w14:paraId="24DCC58B" w14:textId="77777777" w:rsidR="004D7F53" w:rsidRDefault="004D7F53" w:rsidP="004D7F53">
            <w:r>
              <w:t xml:space="preserve">    </w:t>
            </w:r>
          </w:p>
          <w:p w14:paraId="44933871" w14:textId="77777777" w:rsidR="004D7F53" w:rsidRDefault="004D7F53" w:rsidP="004D7F53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E923CF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 xml:space="preserve">( car_SRB1_RrcPdu_IND(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10FB775" w14:textId="77777777" w:rsidR="004D7F53" w:rsidRDefault="004D7F53" w:rsidP="004D7F53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2FDD5A0" w14:textId="77777777" w:rsidR="004D7F53" w:rsidRDefault="004D7F53" w:rsidP="004D7F53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1EF937F7" w14:textId="77777777" w:rsidR="004D7F53" w:rsidRDefault="004D7F53" w:rsidP="004D7F53">
            <w:r>
              <w:t xml:space="preserve">       security key and the indicated security algorithms */</w:t>
            </w:r>
          </w:p>
          <w:p w14:paraId="59E4B43A" w14:textId="77777777" w:rsidR="004D7F53" w:rsidRDefault="004D7F53" w:rsidP="004D7F53">
            <w:r>
              <w:t xml:space="preserve">    </w:t>
            </w:r>
            <w:proofErr w:type="spellStart"/>
            <w:r>
              <w:t>f_EUTRA_PreliminaryPass</w:t>
            </w:r>
            <w:proofErr w:type="spellEnd"/>
            <w:r>
              <w:t>( __FILE__, __LINE__, "Step 2" );</w:t>
            </w:r>
          </w:p>
          <w:p w14:paraId="35E3096F" w14:textId="77777777" w:rsidR="004D7F53" w:rsidRDefault="004D7F53" w:rsidP="004D7F53">
            <w:r>
              <w:lastRenderedPageBreak/>
              <w:t xml:space="preserve">    </w:t>
            </w:r>
          </w:p>
          <w:p w14:paraId="61EDC489" w14:textId="77777777" w:rsidR="004D7F53" w:rsidRDefault="004D7F53" w:rsidP="004D7F53">
            <w:r>
              <w:t xml:space="preserve">    //Configure UL grant configuration</w:t>
            </w:r>
          </w:p>
          <w:p w14:paraId="7999941B" w14:textId="77777777" w:rsidR="004D7F53" w:rsidRDefault="004D7F53" w:rsidP="004D7F53">
            <w:r>
              <w:t xml:space="preserve">    </w:t>
            </w:r>
            <w:proofErr w:type="spellStart"/>
            <w:r>
              <w:t>f_EUTRA_SS_CommonCellConfig</w:t>
            </w:r>
            <w:proofErr w:type="spellEnd"/>
            <w:r>
              <w:t xml:space="preserve">(eutra_Cell1,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13D3D5EF" w14:textId="77777777" w:rsidR="004D7F53" w:rsidRDefault="004D7F53" w:rsidP="004D7F53"/>
          <w:p w14:paraId="40C2EAB2" w14:textId="77777777" w:rsidR="004D7F53" w:rsidRDefault="004D7F53" w:rsidP="004D7F53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B28356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(car_SRB2_NasPdu_IND(eutra_Cell1,</w:t>
            </w:r>
          </w:p>
          <w:p w14:paraId="2B653776" w14:textId="77777777" w:rsidR="004D7F53" w:rsidRDefault="004D7F53" w:rsidP="004D7F53">
            <w:r>
              <w:t xml:space="preserve">                                    </w:t>
            </w:r>
            <w:proofErr w:type="spellStart"/>
            <w:r>
              <w:t>cr_NAS_Indication</w:t>
            </w:r>
            <w:proofErr w:type="spellEnd"/>
            <w:r>
              <w:t>(</w:t>
            </w:r>
            <w:proofErr w:type="spellStart"/>
            <w:r>
              <w:t>tsc_SHT_IntegrityProtected</w:t>
            </w:r>
            <w:proofErr w:type="spellEnd"/>
            <w:r>
              <w:t>,</w:t>
            </w:r>
          </w:p>
          <w:p w14:paraId="650D6CB4" w14:textId="77777777" w:rsidR="004D7F53" w:rsidRDefault="004D7F53" w:rsidP="004D7F53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4F101021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36479A8E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40107E2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6698622F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7EFB934A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144E8582" w14:textId="77777777" w:rsidR="004D7F53" w:rsidRDefault="004D7F53" w:rsidP="004D7F53">
            <w:r>
              <w:t xml:space="preserve">                                                                            -,</w:t>
            </w:r>
          </w:p>
          <w:p w14:paraId="23647703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0367D10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(?, ?) ifpresent,</w:t>
            </w:r>
          </w:p>
          <w:p w14:paraId="2568B9E3" w14:textId="77777777" w:rsidR="004D7F53" w:rsidRDefault="004D7F53" w:rsidP="004D7F53">
            <w:r>
              <w:t xml:space="preserve">                                                                            -, -,</w:t>
            </w:r>
          </w:p>
          <w:p w14:paraId="3DB00298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cr_EPS_BearerContextStatus_Any</w:t>
            </w:r>
            <w:proofErr w:type="spellEnd"/>
            <w:r>
              <w:t xml:space="preserve">))))-&gt; value </w:t>
            </w:r>
            <w:proofErr w:type="spellStart"/>
            <w:r>
              <w:t>v_ReceivedMsg</w:t>
            </w:r>
            <w:proofErr w:type="spellEnd"/>
            <w:r>
              <w:t>;  // @sic R5s221153 sic@</w:t>
            </w:r>
          </w:p>
          <w:p w14:paraId="246065D9" w14:textId="77777777" w:rsidR="004D7F53" w:rsidRDefault="004D7F53" w:rsidP="004D7F53"/>
          <w:p w14:paraId="21300D80" w14:textId="77777777" w:rsidR="004D7F53" w:rsidRDefault="004D7F53" w:rsidP="004D7F53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82AEE8" w14:textId="77777777" w:rsidR="004D7F53" w:rsidRDefault="004D7F53" w:rsidP="004D7F53">
            <w:r>
              <w:t xml:space="preserve">    f_EUTRA38_TrackingAreaUpdateFromN1_WithoutReq (eutra_Cell1,</w:t>
            </w:r>
          </w:p>
          <w:p w14:paraId="6F7CD817" w14:textId="77777777" w:rsidR="004D7F53" w:rsidRDefault="004D7F53" w:rsidP="004D7F53">
            <w:r>
              <w:t xml:space="preserve">                                                   </w:t>
            </w:r>
            <w:proofErr w:type="spellStart"/>
            <w:r>
              <w:t>v_ReceivedMsg.Signalling.Nas</w:t>
            </w:r>
            <w:proofErr w:type="spellEnd"/>
            <w:r>
              <w:t>[0],</w:t>
            </w:r>
          </w:p>
          <w:p w14:paraId="237AD415" w14:textId="77777777" w:rsidR="004D7F53" w:rsidRDefault="004D7F53" w:rsidP="004D7F53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3A26E87F" w14:textId="77777777" w:rsidR="004D7F53" w:rsidRDefault="004D7F53" w:rsidP="004D7F53">
            <w:r>
              <w:t xml:space="preserve">                                                   -, true);</w:t>
            </w:r>
          </w:p>
          <w:p w14:paraId="01B212D4" w14:textId="77777777" w:rsidR="004D7F53" w:rsidRDefault="004D7F53" w:rsidP="004D7F53"/>
          <w:p w14:paraId="2788F575" w14:textId="77777777" w:rsidR="004D7F53" w:rsidRDefault="004D7F53" w:rsidP="004D7F53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3D43F3" w14:textId="77777777" w:rsidR="004D7F53" w:rsidRDefault="004D7F53" w:rsidP="004D7F53">
            <w:r>
              <w:t xml:space="preserve">    </w:t>
            </w:r>
            <w:proofErr w:type="spellStart"/>
            <w:r>
              <w:t>v_EPSBearerId</w:t>
            </w:r>
            <w:proofErr w:type="spellEnd"/>
            <w:r>
              <w:t xml:space="preserve"> :=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6564A5D4" w14:textId="77777777" w:rsidR="004D7F53" w:rsidRDefault="004D7F53" w:rsidP="004D7F53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613AAD13" w14:textId="77777777" w:rsidR="004D7F53" w:rsidRDefault="004D7F53" w:rsidP="004D7F53">
            <w:r>
              <w:t xml:space="preserve">      </w:t>
            </w:r>
            <w:proofErr w:type="spellStart"/>
            <w:r>
              <w:t>v_RbId_DRB</w:t>
            </w:r>
            <w:proofErr w:type="spellEnd"/>
            <w:r>
              <w:t xml:space="preserve"> :=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230EA3CC" w14:textId="77777777" w:rsidR="004D7F53" w:rsidRDefault="004D7F53" w:rsidP="004D7F53">
            <w:r>
              <w:t xml:space="preserve">      // @sic R5s220853 sic@</w:t>
            </w:r>
          </w:p>
          <w:p w14:paraId="03AE8030" w14:textId="77777777" w:rsidR="004D7F53" w:rsidRDefault="004D7F53" w:rsidP="004D7F53">
            <w:r>
              <w:t xml:space="preserve">      </w:t>
            </w:r>
            <w:proofErr w:type="spellStart"/>
            <w:r>
              <w:t>f_EUTRA_CheckDataPath</w:t>
            </w:r>
            <w:proofErr w:type="spellEnd"/>
            <w:r>
              <w:t xml:space="preserve">(eutra_Cell1,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587851F5" w14:textId="77777777" w:rsidR="004D7F53" w:rsidRDefault="004D7F53" w:rsidP="004D7F53">
            <w:r>
              <w:t xml:space="preserve">    }</w:t>
            </w:r>
          </w:p>
          <w:p w14:paraId="1AECF767" w14:textId="77777777" w:rsidR="004D7F53" w:rsidRDefault="004D7F53" w:rsidP="004D7F53">
            <w:r>
              <w:lastRenderedPageBreak/>
              <w:t xml:space="preserve">    // @sic R5s220853 sic@</w:t>
            </w:r>
          </w:p>
          <w:p w14:paraId="0FDBE444" w14:textId="77777777" w:rsidR="004D7F53" w:rsidRDefault="004D7F53" w:rsidP="004D7F53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01D0C0E0" w14:textId="77777777" w:rsidR="004D7F53" w:rsidRDefault="004D7F53" w:rsidP="004D7F53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7");</w:t>
            </w:r>
          </w:p>
          <w:p w14:paraId="78557E18" w14:textId="4083FF62" w:rsidR="00F523B6" w:rsidRDefault="004D7F53" w:rsidP="004D7F53">
            <w:r>
              <w:t xml:space="preserve">  }</w:t>
            </w:r>
          </w:p>
        </w:tc>
      </w:tr>
    </w:tbl>
    <w:p w14:paraId="7FB70F08" w14:textId="77777777" w:rsidR="00F523B6" w:rsidRDefault="00F523B6" w:rsidP="00F523B6"/>
    <w:p w14:paraId="2CC89375" w14:textId="77777777" w:rsidR="00F523B6" w:rsidRDefault="00F523B6" w:rsidP="00F523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60524B44" w14:textId="77777777" w:rsidTr="007C4B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95C" w14:textId="77777777" w:rsidR="00BA5699" w:rsidRDefault="00F523B6" w:rsidP="00BA5699">
            <w:r>
              <w:t xml:space="preserve">      </w:t>
            </w:r>
            <w:r w:rsidR="00BA5699">
              <w:t>function fl_TC_8_1_4_2_1_2_NR5GC_EUTRA_TestBody() runs on EUTRA_Multi5GS_PTC</w:t>
            </w:r>
          </w:p>
          <w:p w14:paraId="7AD71689" w14:textId="77777777" w:rsidR="00BA5699" w:rsidRDefault="00BA5699" w:rsidP="00BA5699">
            <w:r>
              <w:t xml:space="preserve">  {</w:t>
            </w:r>
          </w:p>
          <w:p w14:paraId="288876FD" w14:textId="77777777" w:rsidR="00BA5699" w:rsidRDefault="00BA5699" w:rsidP="00BA5699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16498D12" w14:textId="77777777" w:rsidR="00BA5699" w:rsidRDefault="00BA5699" w:rsidP="00BA5699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1EB5B81E" w14:textId="77777777" w:rsidR="00BA5699" w:rsidRDefault="00BA5699" w:rsidP="00BA5699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v_MappedGUTI</w:t>
            </w:r>
            <w:proofErr w:type="spellEnd"/>
            <w:r>
              <w:t>;</w:t>
            </w:r>
          </w:p>
          <w:p w14:paraId="416C3F62" w14:textId="0173494B" w:rsidR="00BA5699" w:rsidRDefault="00BA5699" w:rsidP="0008085A">
            <w:r>
              <w:t xml:space="preserve">    </w:t>
            </w:r>
            <w:r w:rsidR="0008085A">
              <w:t>----skipping code</w:t>
            </w:r>
          </w:p>
          <w:p w14:paraId="70C86253" w14:textId="77777777" w:rsidR="00BA5699" w:rsidRDefault="00BA5699" w:rsidP="00BA5699">
            <w:r>
              <w:t xml:space="preserve">    </w:t>
            </w:r>
          </w:p>
          <w:p w14:paraId="5270EE2E" w14:textId="77777777" w:rsidR="00BA5699" w:rsidRDefault="00BA5699" w:rsidP="00BA5699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6E476E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 xml:space="preserve">( car_SRB1_RrcPdu_IND(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EB7364F" w14:textId="77777777" w:rsidR="00BA5699" w:rsidRDefault="00BA5699" w:rsidP="00BA569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25AB2508" w14:textId="77777777" w:rsidR="00BA5699" w:rsidRDefault="00BA5699" w:rsidP="00BA5699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31B85D74" w14:textId="77777777" w:rsidR="00BA5699" w:rsidRDefault="00BA5699" w:rsidP="00BA5699">
            <w:r>
              <w:t xml:space="preserve">       security key and the indicated security algorithms */</w:t>
            </w:r>
          </w:p>
          <w:p w14:paraId="08E5F1CD" w14:textId="77777777" w:rsidR="00BA5699" w:rsidRDefault="00BA5699" w:rsidP="00BA5699">
            <w:r>
              <w:t xml:space="preserve">    </w:t>
            </w:r>
            <w:proofErr w:type="spellStart"/>
            <w:r>
              <w:t>f_EUTRA_PreliminaryPass</w:t>
            </w:r>
            <w:proofErr w:type="spellEnd"/>
            <w:r>
              <w:t>( __FILE__, __LINE__, "Step 2" );</w:t>
            </w:r>
          </w:p>
          <w:p w14:paraId="787A03F6" w14:textId="77777777" w:rsidR="00BA5699" w:rsidRDefault="00BA5699" w:rsidP="00BA5699">
            <w:r>
              <w:t xml:space="preserve">    </w:t>
            </w:r>
          </w:p>
          <w:p w14:paraId="7BF6E0EF" w14:textId="77777777" w:rsidR="00BA5699" w:rsidRDefault="00BA5699" w:rsidP="00BA5699">
            <w:r>
              <w:t xml:space="preserve">    //Configure UL grant configuration</w:t>
            </w:r>
          </w:p>
          <w:p w14:paraId="492038AB" w14:textId="77777777" w:rsidR="00BA5699" w:rsidRDefault="00BA5699" w:rsidP="00BA5699">
            <w:r>
              <w:t xml:space="preserve">    </w:t>
            </w:r>
            <w:proofErr w:type="spellStart"/>
            <w:r>
              <w:t>f_EUTRA_SS_CommonCellConfig</w:t>
            </w:r>
            <w:proofErr w:type="spellEnd"/>
            <w:r>
              <w:t xml:space="preserve">(eutra_Cell1,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742ADE18" w14:textId="77777777" w:rsidR="00BA5699" w:rsidRDefault="00BA5699" w:rsidP="00BA5699"/>
          <w:p w14:paraId="2B974717" w14:textId="77777777" w:rsidR="00BA5699" w:rsidRDefault="00BA5699" w:rsidP="00BA5699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8F074F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(car_SRB2_NasPdu_IND(eutra_Cell1,</w:t>
            </w:r>
          </w:p>
          <w:p w14:paraId="3B184641" w14:textId="77777777" w:rsidR="00BA5699" w:rsidRDefault="00BA5699" w:rsidP="00BA5699">
            <w:r>
              <w:t xml:space="preserve">                                    </w:t>
            </w:r>
            <w:proofErr w:type="spellStart"/>
            <w:r>
              <w:t>cr_NAS_Indication</w:t>
            </w:r>
            <w:proofErr w:type="spellEnd"/>
            <w:r>
              <w:t>(</w:t>
            </w:r>
            <w:proofErr w:type="spellStart"/>
            <w:r>
              <w:t>tsc_SHT_IntegrityProtected</w:t>
            </w:r>
            <w:proofErr w:type="spellEnd"/>
            <w:r>
              <w:t>,</w:t>
            </w:r>
          </w:p>
          <w:p w14:paraId="2D4BFC50" w14:textId="77777777" w:rsidR="00BA5699" w:rsidRDefault="00BA5699" w:rsidP="00BA5699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571B5497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4E89024A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929BE20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516FCB62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48DA4EE2" w14:textId="77777777" w:rsidR="00BA5699" w:rsidRDefault="00BA5699" w:rsidP="00BA5699">
            <w:r>
              <w:lastRenderedPageBreak/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7A111D99" w14:textId="77777777" w:rsidR="00BA5699" w:rsidRDefault="00BA5699" w:rsidP="00BA5699">
            <w:r>
              <w:t xml:space="preserve">                                                                            -,</w:t>
            </w:r>
          </w:p>
          <w:p w14:paraId="7DA96D3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7CEDF5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(?, ?) ifpresent,</w:t>
            </w:r>
          </w:p>
          <w:p w14:paraId="065A23A3" w14:textId="77777777" w:rsidR="00BA5699" w:rsidRDefault="00BA5699" w:rsidP="00BA5699">
            <w:r>
              <w:t xml:space="preserve">                                                                            -, -,</w:t>
            </w:r>
          </w:p>
          <w:p w14:paraId="4B15C555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cr_EPS_BearerContextStatus_</w:t>
            </w:r>
            <w:r w:rsidRPr="00BA5699">
              <w:rPr>
                <w:highlight w:val="yellow"/>
              </w:rPr>
              <w:t>Any</w:t>
            </w:r>
            <w:proofErr w:type="spellEnd"/>
            <w:r w:rsidRPr="00BA5699">
              <w:rPr>
                <w:highlight w:val="yellow"/>
              </w:rPr>
              <w:t xml:space="preserve"> </w:t>
            </w:r>
            <w:proofErr w:type="spellStart"/>
            <w:r w:rsidRPr="00BA5699">
              <w:rPr>
                <w:highlight w:val="yellow"/>
              </w:rPr>
              <w:t>ifpresent</w:t>
            </w:r>
            <w:proofErr w:type="spellEnd"/>
            <w:r>
              <w:t xml:space="preserve">))))-&gt; value </w:t>
            </w:r>
            <w:proofErr w:type="spellStart"/>
            <w:r>
              <w:t>v_ReceivedMsg</w:t>
            </w:r>
            <w:proofErr w:type="spellEnd"/>
            <w:r>
              <w:t>;  // @sic R5s221153 sic@</w:t>
            </w:r>
          </w:p>
          <w:p w14:paraId="1D4032A9" w14:textId="77777777" w:rsidR="00BA5699" w:rsidRDefault="00BA5699" w:rsidP="00BA5699"/>
          <w:p w14:paraId="42E43CA2" w14:textId="77777777" w:rsidR="00BA5699" w:rsidRDefault="00BA5699" w:rsidP="00BA5699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F6F861" w14:textId="77777777" w:rsidR="00BA5699" w:rsidRDefault="00BA5699" w:rsidP="00BA5699">
            <w:r>
              <w:t xml:space="preserve">    f_EUTRA38_TrackingAreaUpdateFromN1_WithoutReq (eutra_Cell1,</w:t>
            </w:r>
          </w:p>
          <w:p w14:paraId="45A37FCC" w14:textId="77777777" w:rsidR="00BA5699" w:rsidRDefault="00BA5699" w:rsidP="00BA5699">
            <w:r>
              <w:t xml:space="preserve">                                                   </w:t>
            </w:r>
            <w:proofErr w:type="spellStart"/>
            <w:r>
              <w:t>v_ReceivedMsg.Signalling.Nas</w:t>
            </w:r>
            <w:proofErr w:type="spellEnd"/>
            <w:r>
              <w:t>[0],</w:t>
            </w:r>
          </w:p>
          <w:p w14:paraId="2C6A97CB" w14:textId="77777777" w:rsidR="00BA5699" w:rsidRDefault="00BA5699" w:rsidP="00BA5699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104E02B1" w14:textId="77777777" w:rsidR="00BA5699" w:rsidRDefault="00BA5699" w:rsidP="00BA5699">
            <w:r>
              <w:t xml:space="preserve">                                                   -, true);</w:t>
            </w:r>
          </w:p>
          <w:p w14:paraId="1BC9FFC5" w14:textId="77777777" w:rsidR="00BA5699" w:rsidRDefault="00BA5699" w:rsidP="00BA5699"/>
          <w:p w14:paraId="2F65D646" w14:textId="77777777" w:rsidR="00BA5699" w:rsidRDefault="00BA5699" w:rsidP="00BA5699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DA0DA0" w14:textId="77777777" w:rsidR="00BA5699" w:rsidRDefault="00BA5699" w:rsidP="00BA5699">
            <w:r>
              <w:t xml:space="preserve">    </w:t>
            </w:r>
            <w:proofErr w:type="spellStart"/>
            <w:r>
              <w:t>v_EPSBearerId</w:t>
            </w:r>
            <w:proofErr w:type="spellEnd"/>
            <w:r>
              <w:t xml:space="preserve"> :=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784996ED" w14:textId="77777777" w:rsidR="00BA5699" w:rsidRDefault="00BA5699" w:rsidP="00BA569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3A300034" w14:textId="77777777" w:rsidR="00BA5699" w:rsidRDefault="00BA5699" w:rsidP="00BA5699">
            <w:r>
              <w:t xml:space="preserve">      </w:t>
            </w:r>
            <w:proofErr w:type="spellStart"/>
            <w:r>
              <w:t>v_RbId_DRB</w:t>
            </w:r>
            <w:proofErr w:type="spellEnd"/>
            <w:r>
              <w:t xml:space="preserve"> :=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5E849957" w14:textId="77777777" w:rsidR="00BA5699" w:rsidRDefault="00BA5699" w:rsidP="00BA5699">
            <w:r>
              <w:t xml:space="preserve">      // @sic R5s220853 sic@</w:t>
            </w:r>
          </w:p>
          <w:p w14:paraId="1FFB7F44" w14:textId="77777777" w:rsidR="00BA5699" w:rsidRDefault="00BA5699" w:rsidP="00BA5699">
            <w:r>
              <w:t xml:space="preserve">      </w:t>
            </w:r>
            <w:proofErr w:type="spellStart"/>
            <w:r>
              <w:t>f_EUTRA_CheckDataPath</w:t>
            </w:r>
            <w:proofErr w:type="spellEnd"/>
            <w:r>
              <w:t xml:space="preserve">(eutra_Cell1,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0E4E1352" w14:textId="77777777" w:rsidR="00BA5699" w:rsidRDefault="00BA5699" w:rsidP="00BA5699">
            <w:r>
              <w:t xml:space="preserve">    }</w:t>
            </w:r>
          </w:p>
          <w:p w14:paraId="6447EC6E" w14:textId="77777777" w:rsidR="00BA5699" w:rsidRDefault="00BA5699" w:rsidP="00BA5699">
            <w:r>
              <w:t xml:space="preserve">    // @sic R5s220853 sic@</w:t>
            </w:r>
          </w:p>
          <w:p w14:paraId="36462848" w14:textId="77777777" w:rsidR="00BA5699" w:rsidRDefault="00BA5699" w:rsidP="00BA569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3C841059" w14:textId="77777777" w:rsidR="00BA5699" w:rsidRDefault="00BA5699" w:rsidP="00BA5699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7");</w:t>
            </w:r>
          </w:p>
          <w:p w14:paraId="528F58E6" w14:textId="3173F708" w:rsidR="00F523B6" w:rsidRDefault="00BA5699" w:rsidP="00BA5699">
            <w:pPr>
              <w:ind w:firstLine="204"/>
            </w:pPr>
            <w:r>
              <w:t xml:space="preserve">  }</w:t>
            </w:r>
          </w:p>
        </w:tc>
      </w:tr>
    </w:tbl>
    <w:p w14:paraId="74EDDE43" w14:textId="77777777" w:rsidR="00F523B6" w:rsidRDefault="00F523B6">
      <w:pPr>
        <w:rPr>
          <w:noProof/>
        </w:rPr>
      </w:pPr>
    </w:p>
    <w:sectPr w:rsidR="00F523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E490" w14:textId="77777777" w:rsidR="00577386" w:rsidRDefault="00577386">
      <w:r>
        <w:separator/>
      </w:r>
    </w:p>
  </w:endnote>
  <w:endnote w:type="continuationSeparator" w:id="0">
    <w:p w14:paraId="55A81D1D" w14:textId="77777777" w:rsidR="00577386" w:rsidRDefault="0057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DA562" w14:textId="77777777" w:rsidR="00577386" w:rsidRDefault="00577386">
      <w:r>
        <w:separator/>
      </w:r>
    </w:p>
  </w:footnote>
  <w:footnote w:type="continuationSeparator" w:id="0">
    <w:p w14:paraId="46DE14CB" w14:textId="77777777" w:rsidR="00577386" w:rsidRDefault="0057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7BC4"/>
    <w:multiLevelType w:val="hybridMultilevel"/>
    <w:tmpl w:val="9A74DBB6"/>
    <w:lvl w:ilvl="0" w:tplc="650E4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95E28"/>
    <w:multiLevelType w:val="hybridMultilevel"/>
    <w:tmpl w:val="2CC4CC5C"/>
    <w:lvl w:ilvl="0" w:tplc="A25E74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0D0C"/>
    <w:multiLevelType w:val="hybridMultilevel"/>
    <w:tmpl w:val="74F20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D397C"/>
    <w:multiLevelType w:val="hybridMultilevel"/>
    <w:tmpl w:val="2EA031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4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8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2"/>
  </w:num>
  <w:num w:numId="9" w16cid:durableId="1724449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7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29"/>
  </w:num>
  <w:num w:numId="15" w16cid:durableId="257107239">
    <w:abstractNumId w:val="7"/>
  </w:num>
  <w:num w:numId="16" w16cid:durableId="840659352">
    <w:abstractNumId w:val="5"/>
  </w:num>
  <w:num w:numId="17" w16cid:durableId="1128938593">
    <w:abstractNumId w:val="18"/>
  </w:num>
  <w:num w:numId="18" w16cid:durableId="239678638">
    <w:abstractNumId w:val="21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4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4"/>
  </w:num>
  <w:num w:numId="27" w16cid:durableId="1253931199">
    <w:abstractNumId w:val="10"/>
  </w:num>
  <w:num w:numId="28" w16cid:durableId="1093166998">
    <w:abstractNumId w:val="25"/>
  </w:num>
  <w:num w:numId="29" w16cid:durableId="291787887">
    <w:abstractNumId w:val="1"/>
  </w:num>
  <w:num w:numId="30" w16cid:durableId="1548642084">
    <w:abstractNumId w:val="22"/>
  </w:num>
  <w:num w:numId="31" w16cid:durableId="611521266">
    <w:abstractNumId w:val="26"/>
  </w:num>
  <w:num w:numId="32" w16cid:durableId="431390238">
    <w:abstractNumId w:val="20"/>
  </w:num>
  <w:num w:numId="33" w16cid:durableId="256643895">
    <w:abstractNumId w:val="30"/>
  </w:num>
  <w:num w:numId="34" w16cid:durableId="383066691">
    <w:abstractNumId w:val="31"/>
  </w:num>
  <w:num w:numId="35" w16cid:durableId="1051031527">
    <w:abstractNumId w:val="12"/>
  </w:num>
  <w:num w:numId="36" w16cid:durableId="637955900">
    <w:abstractNumId w:val="6"/>
  </w:num>
  <w:num w:numId="37" w16cid:durableId="3038507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085A"/>
    <w:rsid w:val="00083D2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14F7F"/>
    <w:rsid w:val="00124142"/>
    <w:rsid w:val="001336F6"/>
    <w:rsid w:val="00145D43"/>
    <w:rsid w:val="001461F1"/>
    <w:rsid w:val="0015040D"/>
    <w:rsid w:val="00153191"/>
    <w:rsid w:val="00163481"/>
    <w:rsid w:val="00173BE9"/>
    <w:rsid w:val="00174F31"/>
    <w:rsid w:val="00181636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45737"/>
    <w:rsid w:val="00447F5C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D7F53"/>
    <w:rsid w:val="004F1599"/>
    <w:rsid w:val="004F4020"/>
    <w:rsid w:val="005047B0"/>
    <w:rsid w:val="005051E5"/>
    <w:rsid w:val="005141D9"/>
    <w:rsid w:val="0051580D"/>
    <w:rsid w:val="00534BD9"/>
    <w:rsid w:val="005412D5"/>
    <w:rsid w:val="005421FA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77386"/>
    <w:rsid w:val="00587D51"/>
    <w:rsid w:val="00587FB5"/>
    <w:rsid w:val="00590551"/>
    <w:rsid w:val="00592D74"/>
    <w:rsid w:val="00594B37"/>
    <w:rsid w:val="00594C85"/>
    <w:rsid w:val="00595373"/>
    <w:rsid w:val="005972AE"/>
    <w:rsid w:val="005A05D8"/>
    <w:rsid w:val="005B0E41"/>
    <w:rsid w:val="005B41CF"/>
    <w:rsid w:val="005B51F0"/>
    <w:rsid w:val="005B614F"/>
    <w:rsid w:val="005C46C5"/>
    <w:rsid w:val="005C5FCB"/>
    <w:rsid w:val="005C64CC"/>
    <w:rsid w:val="005D0FE7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07ABA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A7895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A569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10A6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65CF8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0740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1A93"/>
    <w:rsid w:val="00F523B6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5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735</Words>
  <Characters>9411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2023-02-13T14:12:00Z</dcterms:created>
  <dcterms:modified xsi:type="dcterms:W3CDTF">2023-06-02T13:59:00Z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