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6556F3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80A9F" w:rsidRPr="00080A9F">
        <w:rPr>
          <w:b/>
          <w:noProof/>
          <w:sz w:val="24"/>
        </w:rPr>
        <w:t>R5s230455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EEB501F" w:rsidR="000460FA" w:rsidRPr="000565E3" w:rsidRDefault="00080A9F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0A9F">
              <w:rPr>
                <w:b/>
                <w:bCs/>
                <w:sz w:val="24"/>
                <w:szCs w:val="24"/>
              </w:rPr>
              <w:t>3104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BEB0EC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C40E96">
              <w:t xml:space="preserve">Rel-16 MDT Cases </w:t>
            </w:r>
            <w:r w:rsidR="00080A9F">
              <w:t xml:space="preserve">: </w:t>
            </w:r>
            <w:r w:rsidR="00C40E96">
              <w:rPr>
                <w:lang w:val="en-US"/>
              </w:rPr>
              <w:t xml:space="preserve">8.1.6.1.1.1, </w:t>
            </w:r>
            <w:r w:rsidR="00091D7D">
              <w:rPr>
                <w:lang w:val="en-US"/>
              </w:rPr>
              <w:t>8.1.6.1.3.5, 8.1.6.1.4.5, 8.1.6.2.1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BEDD617" w:rsidR="000460FA" w:rsidRDefault="00080A9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80A9F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BBF4C33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0E96">
              <w:rPr>
                <w:noProof/>
              </w:rPr>
              <w:t>25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05E1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0A166D25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5E735" w14:textId="77777777" w:rsidR="00080A9F" w:rsidRPr="0000133D" w:rsidRDefault="00080A9F" w:rsidP="00080A9F">
            <w:pPr>
              <w:rPr>
                <w:rFonts w:ascii="Arial" w:hAnsi="Arial"/>
                <w:noProof/>
              </w:rPr>
            </w:pPr>
            <w:r w:rsidRPr="0000133D">
              <w:rPr>
                <w:rFonts w:ascii="Arial" w:hAnsi="Arial"/>
                <w:noProof/>
              </w:rPr>
              <w:t>UEInformationResponse containing CommonLocationInfo-r16 has following elements:</w:t>
            </w:r>
          </w:p>
          <w:p w14:paraId="756389A8" w14:textId="77777777" w:rsidR="00080A9F" w:rsidRDefault="00080A9F" w:rsidP="00080A9F">
            <w:pPr>
              <w:pStyle w:val="PL"/>
              <w:rPr>
                <w:szCs w:val="16"/>
                <w:lang w:eastAsia="en-GB"/>
              </w:rPr>
            </w:pPr>
            <w:r>
              <w:t xml:space="preserve">CommonLocationInfo-r16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A4F516" w14:textId="77777777" w:rsidR="00080A9F" w:rsidRDefault="00080A9F" w:rsidP="00080A9F">
            <w:pPr>
              <w:pStyle w:val="PL"/>
              <w:rPr>
                <w:sz w:val="20"/>
              </w:rPr>
            </w:pPr>
            <w:r>
              <w:t xml:space="preserve">    gnss-TOD-msec-r16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>,</w:t>
            </w:r>
            <w:r>
              <w:rPr>
                <w:color w:val="C00000"/>
              </w:rPr>
              <w:t xml:space="preserve">   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gnss-TOD-msec as sent in UDPATE UE Location</w:t>
            </w:r>
          </w:p>
          <w:p w14:paraId="015AF4A2" w14:textId="77777777" w:rsidR="00080A9F" w:rsidRDefault="00080A9F" w:rsidP="00080A9F">
            <w:pPr>
              <w:pStyle w:val="PL"/>
            </w:pPr>
            <w:r>
              <w:t xml:space="preserve">    locationTimestamp-r16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 </w:t>
            </w:r>
          </w:p>
          <w:p w14:paraId="1967A1B4" w14:textId="77777777" w:rsidR="00080A9F" w:rsidRDefault="00080A9F" w:rsidP="00080A9F">
            <w:pPr>
              <w:pStyle w:val="PL"/>
            </w:pPr>
            <w:r>
              <w:t xml:space="preserve">    locationCoordinate-r16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     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ellipsoidPointWithAltitude as sent in UDPATE UE Location</w:t>
            </w:r>
            <w:r>
              <w:t xml:space="preserve">                </w:t>
            </w:r>
          </w:p>
          <w:p w14:paraId="37B3285F" w14:textId="77777777" w:rsidR="00080A9F" w:rsidRDefault="00080A9F" w:rsidP="00080A9F">
            <w:pPr>
              <w:pStyle w:val="PL"/>
            </w:pPr>
            <w:r>
              <w:t xml:space="preserve">    locationError-r16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    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6F208968" w14:textId="77777777" w:rsidR="00080A9F" w:rsidRDefault="00080A9F" w:rsidP="00080A9F">
            <w:pPr>
              <w:pStyle w:val="PL"/>
            </w:pPr>
            <w:r>
              <w:t xml:space="preserve">    locationSource-r16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74BAFAD6" w14:textId="77777777" w:rsidR="001A505C" w:rsidRDefault="00080A9F" w:rsidP="00080A9F">
            <w:pPr>
              <w:pStyle w:val="CRCoverPage"/>
              <w:spacing w:after="0"/>
              <w:rPr>
                <w:color w:val="C00000"/>
              </w:rPr>
            </w:pPr>
            <w:r>
              <w:t xml:space="preserve">    velocityEstimate-r16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 xml:space="preserve">OPTIONAL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</w:t>
            </w:r>
            <w:proofErr w:type="spellStart"/>
            <w:r>
              <w:rPr>
                <w:color w:val="C00000"/>
              </w:rPr>
              <w:t>horizontalVelocity</w:t>
            </w:r>
            <w:proofErr w:type="spellEnd"/>
            <w:r>
              <w:rPr>
                <w:color w:val="C00000"/>
              </w:rPr>
              <w:t xml:space="preserve"> as sent in UDPATE UE Location</w:t>
            </w:r>
          </w:p>
          <w:p w14:paraId="61E11362" w14:textId="77777777" w:rsidR="00080A9F" w:rsidRDefault="00080A9F" w:rsidP="00080A9F">
            <w:pPr>
              <w:pStyle w:val="CRCoverPage"/>
              <w:spacing w:after="0"/>
              <w:rPr>
                <w:color w:val="C00000"/>
              </w:rPr>
            </w:pPr>
          </w:p>
          <w:p w14:paraId="17AD471D" w14:textId="12B18D71" w:rsidR="00080A9F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0FBD7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717DC">
              <w:rPr>
                <w:noProof/>
                <w:lang w:eastAsia="zh-CN"/>
              </w:rPr>
              <w:t>gnss-TOD-msec-r16</w:t>
            </w:r>
            <w:r>
              <w:rPr>
                <w:noProof/>
                <w:lang w:eastAsia="zh-CN"/>
              </w:rPr>
              <w:t xml:space="preserve">  -- Shall be present </w:t>
            </w:r>
            <w:r>
              <w:rPr>
                <w:noProof/>
                <w:lang w:eastAsia="zh-CN"/>
              </w:rPr>
              <w:br/>
              <w:t xml:space="preserve">IE </w:t>
            </w:r>
            <w:r>
              <w:t xml:space="preserve">locationTimestamp-r16 </w:t>
            </w:r>
            <w:r>
              <w:rPr>
                <w:noProof/>
                <w:lang w:eastAsia="zh-CN"/>
              </w:rPr>
              <w:t>– Optional</w:t>
            </w:r>
          </w:p>
          <w:p w14:paraId="511F6430" w14:textId="1DFA2E71" w:rsidR="001A505C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IE </w:t>
            </w:r>
            <w:r>
              <w:t>locationCoordinate-r16 – Shall be present</w:t>
            </w:r>
            <w:r>
              <w:rPr>
                <w:noProof/>
                <w:lang w:eastAsia="zh-CN"/>
              </w:rPr>
              <w:br/>
              <w:t xml:space="preserve">IE locationError-r16 – Optional </w:t>
            </w:r>
            <w:r>
              <w:rPr>
                <w:noProof/>
                <w:lang w:eastAsia="zh-CN"/>
              </w:rPr>
              <w:br/>
              <w:t xml:space="preserve">IE </w:t>
            </w:r>
            <w:r w:rsidRPr="00554896">
              <w:rPr>
                <w:noProof/>
                <w:lang w:eastAsia="zh-CN"/>
              </w:rPr>
              <w:t>locationSource</w:t>
            </w:r>
            <w:r>
              <w:rPr>
                <w:noProof/>
                <w:lang w:eastAsia="zh-CN"/>
              </w:rPr>
              <w:t>-r16 -- Optional</w:t>
            </w:r>
            <w:r>
              <w:rPr>
                <w:noProof/>
                <w:lang w:eastAsia="zh-CN"/>
              </w:rPr>
              <w:br/>
              <w:t>IE velocityEstimate-r16 – Shall be present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133B85C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8.1.6.1.1.1.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8.1.6.1.3.5.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8.1.6.1.4.5.1.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 xml:space="preserve"> and 8.1.6.2.1.3.</w:t>
            </w:r>
            <w:r w:rsidR="0097142D">
              <w:rPr>
                <w:noProof/>
                <w:lang w:eastAsia="zh-CN"/>
              </w:rPr>
              <w:t>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>
              <w:rPr>
                <w:noProof/>
              </w:rPr>
              <w:t>38.523-1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591819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26B957" w14:textId="5C4A0CF0" w:rsidR="00765C7A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765C7A" w:rsidRPr="002C0290">
        <w:rPr>
          <w:rFonts w:ascii="Arial" w:hAnsi="Arial" w:cs="Arial"/>
          <w:iCs/>
        </w:rPr>
        <w:t>Table of Contents</w:t>
      </w:r>
      <w:r w:rsidR="00765C7A">
        <w:tab/>
      </w:r>
      <w:r w:rsidR="00765C7A">
        <w:fldChar w:fldCharType="begin"/>
      </w:r>
      <w:r w:rsidR="00765C7A">
        <w:instrText xml:space="preserve"> PAGEREF _Toc135918195 \h </w:instrText>
      </w:r>
      <w:r w:rsidR="00765C7A">
        <w:fldChar w:fldCharType="separate"/>
      </w:r>
      <w:r w:rsidR="00765C7A">
        <w:t>2</w:t>
      </w:r>
      <w:r w:rsidR="00765C7A">
        <w:fldChar w:fldCharType="end"/>
      </w:r>
    </w:p>
    <w:p w14:paraId="64A10244" w14:textId="3F3201FB" w:rsidR="00765C7A" w:rsidRDefault="00765C7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_Toc135918196 \h </w:instrText>
      </w:r>
      <w:r>
        <w:fldChar w:fldCharType="separate"/>
      </w:r>
      <w:r>
        <w:t>3</w:t>
      </w:r>
      <w:r>
        <w:fldChar w:fldCharType="end"/>
      </w:r>
    </w:p>
    <w:p w14:paraId="0FE0C55F" w14:textId="77F9E492" w:rsidR="00765C7A" w:rsidRDefault="00765C7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_Toc135918197 \h </w:instrText>
      </w:r>
      <w:r>
        <w:fldChar w:fldCharType="separate"/>
      </w:r>
      <w:r>
        <w:t>3</w:t>
      </w:r>
      <w:r>
        <w:fldChar w:fldCharType="end"/>
      </w:r>
    </w:p>
    <w:p w14:paraId="3D0078BF" w14:textId="6E73BFF2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_Toc135918198 \h </w:instrText>
      </w:r>
      <w:r>
        <w:fldChar w:fldCharType="separate"/>
      </w:r>
      <w:r>
        <w:t>3</w:t>
      </w:r>
      <w:r>
        <w:fldChar w:fldCharType="end"/>
      </w:r>
    </w:p>
    <w:p w14:paraId="562509CF" w14:textId="702A54FA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_Toc135918199 \h </w:instrText>
      </w:r>
      <w:r>
        <w:fldChar w:fldCharType="separate"/>
      </w:r>
      <w:r>
        <w:t>5</w:t>
      </w:r>
      <w:r>
        <w:fldChar w:fldCharType="end"/>
      </w:r>
    </w:p>
    <w:p w14:paraId="65F61C8B" w14:textId="2D2933A4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_Toc135918200 \h </w:instrText>
      </w:r>
      <w:r>
        <w:fldChar w:fldCharType="separate"/>
      </w:r>
      <w:r>
        <w:t>9</w:t>
      </w:r>
      <w:r>
        <w:fldChar w:fldCharType="end"/>
      </w:r>
    </w:p>
    <w:p w14:paraId="2DB1F23D" w14:textId="24927892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_Toc135918201 \h </w:instrText>
      </w:r>
      <w:r>
        <w:fldChar w:fldCharType="separate"/>
      </w:r>
      <w:r>
        <w:t>12</w:t>
      </w:r>
      <w:r>
        <w:fldChar w:fldCharType="end"/>
      </w:r>
    </w:p>
    <w:p w14:paraId="33D17DF6" w14:textId="1EA6DDA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591819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591819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5918198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2F5F9344" w:rsidR="00730855" w:rsidRDefault="00D84A08" w:rsidP="00CD4E61">
            <w:pPr>
              <w:spacing w:after="0"/>
            </w:pPr>
            <w:r>
              <w:t>f_TC_8_1_6_1_1_1_NR5GC_TestBody()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86D61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7433419F" w:rsidR="00730855" w:rsidRPr="00FA46AD" w:rsidRDefault="004E3127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4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53DAEBC6" w:rsidR="00730855" w:rsidRPr="00880368" w:rsidRDefault="00D84A08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84A08">
              <w:rPr>
                <w:rFonts w:ascii="Arial" w:hAnsi="Arial" w:cs="Arial"/>
              </w:rPr>
              <w:t>RRC_MDT_IntraNR_Immediate_NR5GC.ttcn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5772A2D6" w:rsidR="00730855" w:rsidRDefault="00730855" w:rsidP="00E032D2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47F71BC0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DF06512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3A6258F4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69FB5464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-98;</w:t>
            </w:r>
          </w:p>
          <w:p w14:paraId="69E172AB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v_CellPower_T1_FR2 := -96; //@sic R5-216496 sic@</w:t>
            </w:r>
          </w:p>
          <w:p w14:paraId="08F8EB0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v_CellPower_T2_FR1 := -78;</w:t>
            </w:r>
          </w:p>
          <w:p w14:paraId="505C59E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v_CellPower_T2_FR2 := -82; //@sic R5-216496 sic@</w:t>
            </w:r>
          </w:p>
          <w:p w14:paraId="01F108C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16E9527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100D793A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6FF04FF4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71383215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13E645F2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04160133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B38C26A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2B8741E3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7EF77216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75E0A0E9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458A12A4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5CF9EB21" w14:textId="77777777" w:rsidR="00D84A08" w:rsidRDefault="00D84A08" w:rsidP="00D84A08">
            <w:pPr>
              <w:spacing w:after="0"/>
            </w:pPr>
          </w:p>
          <w:p w14:paraId="7ABE2AC0" w14:textId="77777777" w:rsidR="00D84A08" w:rsidRDefault="00D84A08" w:rsidP="00D84A08">
            <w:pPr>
              <w:spacing w:after="0"/>
            </w:pPr>
            <w:r>
              <w:t xml:space="preserve">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7AF8D0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44A84783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06CC417D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64F9042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021C275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v_AbsThreshSS_Rsrp</w:t>
            </w:r>
            <w:proofErr w:type="spellEnd"/>
            <w:r>
              <w:t xml:space="preserve"> := 57;</w:t>
            </w:r>
          </w:p>
          <w:p w14:paraId="6A2DDE5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v_RsrpThres</w:t>
            </w:r>
            <w:proofErr w:type="spellEnd"/>
            <w:r>
              <w:t xml:space="preserve"> := 69;</w:t>
            </w:r>
          </w:p>
          <w:p w14:paraId="7CB88A2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v_Hysteresis</w:t>
            </w:r>
            <w:proofErr w:type="spellEnd"/>
            <w:r>
              <w:t xml:space="preserve"> := 0; //@sic R5-216496 sic@</w:t>
            </w:r>
          </w:p>
          <w:p w14:paraId="4E98B104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52CBBEC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6D63518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163AA0F3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623D511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655C856B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773E3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5E9A0CAF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6E56D7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3AA54A8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722987F1" w14:textId="77777777" w:rsidR="00D84A08" w:rsidRDefault="00D84A08" w:rsidP="00D84A08">
            <w:pPr>
              <w:spacing w:after="0"/>
            </w:pPr>
          </w:p>
          <w:p w14:paraId="3E511366" w14:textId="77777777" w:rsidR="00D84A08" w:rsidRDefault="00D84A08" w:rsidP="00D84A08">
            <w:pPr>
              <w:spacing w:after="0"/>
            </w:pPr>
            <w:r>
              <w:t xml:space="preserve">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620ACB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1744E650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4944595D" w14:textId="77777777" w:rsidR="00D84A08" w:rsidRDefault="00D84A08" w:rsidP="00D84A08">
            <w:pPr>
              <w:spacing w:after="0"/>
            </w:pPr>
          </w:p>
          <w:p w14:paraId="5E251781" w14:textId="77777777" w:rsidR="00D84A08" w:rsidRDefault="00D84A08" w:rsidP="00D84A08">
            <w:pPr>
              <w:spacing w:after="0"/>
            </w:pPr>
            <w:r>
              <w:t xml:space="preserve">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039E15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35D46CE3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v_MeasResults</w:t>
            </w:r>
            <w:proofErr w:type="spellEnd"/>
            <w:r>
              <w:t xml:space="preserve"> := cdr_38508_MeasResults_LocationInfo(-, </w:t>
            </w:r>
            <w:proofErr w:type="spellStart"/>
            <w:r>
              <w:t>v_PhysCellId</w:t>
            </w:r>
            <w:proofErr w:type="spellEnd"/>
            <w:r>
              <w:t>, -, -, -, ?, ?, ?, *, ?, ?); //@sic R5s211595 sic@</w:t>
            </w:r>
          </w:p>
          <w:p w14:paraId="31621177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f_NR_ReceiveOneMeasurementReport</w:t>
            </w:r>
            <w:proofErr w:type="spellEnd"/>
            <w:r>
              <w:t xml:space="preserve">(nr_Cell1,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42C1B733" w14:textId="77777777" w:rsidR="00730855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f_NR_PreliminaryPass</w:t>
            </w:r>
            <w:proofErr w:type="spellEnd"/>
            <w:r>
              <w:t>(__FILE__, __LINE__, "Step 4");</w:t>
            </w:r>
          </w:p>
          <w:p w14:paraId="6B42DE4C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456E8CEF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09681DB9" w14:textId="7F56F128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2F4ED774" w14:textId="5819E5F7" w:rsidR="00D84A08" w:rsidRPr="00847BF2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7F8FB56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5CEDEAB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4C412A73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7B065FE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-98;</w:t>
            </w:r>
          </w:p>
          <w:p w14:paraId="3E9B2BB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v_CellPower_T1_FR2 := -96; //@sic R5-216496 sic@</w:t>
            </w:r>
          </w:p>
          <w:p w14:paraId="61E8E7D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v_CellPower_T2_FR1 := -78;</w:t>
            </w:r>
          </w:p>
          <w:p w14:paraId="3F14081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v_CellPower_T2_FR2 := -82; //@sic R5-216496 sic@</w:t>
            </w:r>
          </w:p>
          <w:p w14:paraId="7E863489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7D9A6D1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28581F5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57B71C8E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26CF4629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78C34CD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7766B10F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39A3831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50E7C4F8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667C34DC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4604C2CC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3FB1F502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1132F5" w14:textId="77777777" w:rsidR="00D84A08" w:rsidRDefault="00D84A08" w:rsidP="00D84A08">
            <w:pPr>
              <w:spacing w:after="0"/>
            </w:pPr>
          </w:p>
          <w:p w14:paraId="13DCA3B1" w14:textId="77777777" w:rsidR="00D84A08" w:rsidRDefault="00D84A08" w:rsidP="00D84A08">
            <w:pPr>
              <w:spacing w:after="0"/>
            </w:pPr>
            <w:r>
              <w:t xml:space="preserve">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808A1B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683EE840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5060D32A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2D91CC06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D4CCCE2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v_AbsThreshSS_Rsrp</w:t>
            </w:r>
            <w:proofErr w:type="spellEnd"/>
            <w:r>
              <w:t xml:space="preserve"> := 57;</w:t>
            </w:r>
          </w:p>
          <w:p w14:paraId="165CD79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v_RsrpThres</w:t>
            </w:r>
            <w:proofErr w:type="spellEnd"/>
            <w:r>
              <w:t xml:space="preserve"> := 69;</w:t>
            </w:r>
          </w:p>
          <w:p w14:paraId="02C86FE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v_Hysteresis</w:t>
            </w:r>
            <w:proofErr w:type="spellEnd"/>
            <w:r>
              <w:t xml:space="preserve"> := 0; //@sic R5-216496 sic@</w:t>
            </w:r>
          </w:p>
          <w:p w14:paraId="5E7926BD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68D0013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0ECC9D8A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5AC46DD4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3CB64EC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38F936A8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4BB2A95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201848ED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EB2746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7F28781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4E951BE5" w14:textId="77777777" w:rsidR="00D84A08" w:rsidRDefault="00D84A08" w:rsidP="00D84A08">
            <w:pPr>
              <w:spacing w:after="0"/>
            </w:pPr>
          </w:p>
          <w:p w14:paraId="495C09EA" w14:textId="77777777" w:rsidR="00D84A08" w:rsidRDefault="00D84A08" w:rsidP="00D84A08">
            <w:pPr>
              <w:spacing w:after="0"/>
            </w:pPr>
            <w:r>
              <w:t xml:space="preserve">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F53B29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5CEB75F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5019C8D1" w14:textId="77777777" w:rsidR="00D84A08" w:rsidRDefault="00D84A08" w:rsidP="00D84A08">
            <w:pPr>
              <w:spacing w:after="0"/>
            </w:pPr>
          </w:p>
          <w:p w14:paraId="0839E155" w14:textId="77777777" w:rsidR="00D84A08" w:rsidRDefault="00D84A08" w:rsidP="00D84A08">
            <w:pPr>
              <w:spacing w:after="0"/>
            </w:pPr>
            <w:r>
              <w:t xml:space="preserve">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862078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479863F9" w14:textId="27C9200B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 w:rsidRPr="00D84A08">
              <w:rPr>
                <w:highlight w:val="yellow"/>
              </w:rPr>
              <w:t>v_MeasResults</w:t>
            </w:r>
            <w:proofErr w:type="spellEnd"/>
            <w:r w:rsidRPr="00D84A08">
              <w:rPr>
                <w:highlight w:val="yellow"/>
              </w:rPr>
              <w:t xml:space="preserve"> := cdr_38508_MeasResults_LocationInfo(-, </w:t>
            </w:r>
            <w:proofErr w:type="spellStart"/>
            <w:r w:rsidRPr="00D84A08">
              <w:rPr>
                <w:highlight w:val="yellow"/>
              </w:rPr>
              <w:t>v_PhysCellId</w:t>
            </w:r>
            <w:proofErr w:type="spellEnd"/>
            <w:r w:rsidRPr="00D84A08">
              <w:rPr>
                <w:highlight w:val="yellow"/>
              </w:rPr>
              <w:t>, -, -, -, ?, *, ?, *, *, ?);</w:t>
            </w:r>
            <w:r>
              <w:t xml:space="preserve"> //@sic R5s211595 sic@</w:t>
            </w:r>
          </w:p>
          <w:p w14:paraId="3C40332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f_NR_ReceiveOneMeasurementReport</w:t>
            </w:r>
            <w:proofErr w:type="spellEnd"/>
            <w:r>
              <w:t xml:space="preserve">(nr_Cell1,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05F6538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f_NR_PreliminaryPass</w:t>
            </w:r>
            <w:proofErr w:type="spellEnd"/>
            <w:r>
              <w:t>(__FILE__, __LINE__, "Step 4");</w:t>
            </w:r>
          </w:p>
          <w:p w14:paraId="55EE3F86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007D258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371D4B9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776B13B2" w14:textId="070DD033" w:rsidR="00730855" w:rsidRDefault="00730855" w:rsidP="00CD4E61"/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5918199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55F9A4C4" w:rsidR="009136DD" w:rsidRDefault="00293AE4" w:rsidP="00CD4E61">
            <w:pPr>
              <w:spacing w:after="0"/>
            </w:pPr>
            <w:r w:rsidRPr="00293AE4">
              <w:t>f_TC_8_1_6_2_1_TestBody()</w:t>
            </w:r>
          </w:p>
        </w:tc>
      </w:tr>
      <w:tr w:rsidR="004E3127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934EFF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494A64E7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</w:p>
          <w:p w14:paraId="4C0FF3B8" w14:textId="460DCAB5" w:rsidR="004E3127" w:rsidRPr="00FA46AD" w:rsidRDefault="004E3127" w:rsidP="004E312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4E3127" w14:paraId="1AFAEDE9" w14:textId="77777777" w:rsidTr="00CD4E61">
        <w:tc>
          <w:tcPr>
            <w:tcW w:w="1985" w:type="dxa"/>
          </w:tcPr>
          <w:p w14:paraId="4458176B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04725857" w:rsidR="004E3127" w:rsidRPr="00FA46AD" w:rsidRDefault="004E3127" w:rsidP="004E312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</w:t>
            </w:r>
            <w:r w:rsidR="002D280C">
              <w:rPr>
                <w:lang w:val="en-SG"/>
              </w:rPr>
              <w:t>5</w:t>
            </w:r>
            <w:r>
              <w:rPr>
                <w:lang w:val="en-SG"/>
              </w:rPr>
              <w:t xml:space="preserve">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0B10C66B" w:rsidR="009136DD" w:rsidRPr="00880368" w:rsidRDefault="00293AE4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5BD40276" w:rsidR="009136DD" w:rsidRDefault="009136DD" w:rsidP="00B122EF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B9D5D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5B30C30A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8B730B2" w14:textId="77777777" w:rsidR="00530901" w:rsidRDefault="00530901" w:rsidP="00530901">
            <w:pPr>
              <w:spacing w:after="0"/>
            </w:pPr>
            <w:r>
              <w:lastRenderedPageBreak/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26D4033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v_CellPower_T0_T1_FR1 := -78;</w:t>
            </w:r>
          </w:p>
          <w:p w14:paraId="2E8D2EA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v_CellPower_T0_T1_FR2 := -82; //@sic R5-220050, R5-216497 sic@ //FR2 is FFS</w:t>
            </w:r>
          </w:p>
          <w:p w14:paraId="7942867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082C807C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E49CA06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v_EUTRA_CellId</w:t>
            </w:r>
            <w:proofErr w:type="spellEnd"/>
            <w:r>
              <w:t>;</w:t>
            </w:r>
          </w:p>
          <w:p w14:paraId="5FD80BC3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7E4831E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2AF1A46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v_MaxReportCells</w:t>
            </w:r>
            <w:proofErr w:type="spellEnd"/>
            <w:r>
              <w:t xml:space="preserve"> := 1;</w:t>
            </w:r>
          </w:p>
          <w:p w14:paraId="028FC17B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5FFE3B30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731806D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893DE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26ED5CF4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7B13C40C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4054E9AC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14953D89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3C666046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3E883D6A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0BA8D923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679ECE15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5254E893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1E6B2D4A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0B53A37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13870AA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3EB064C3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0165A3E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4490C85A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0162F7A5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4CC32B57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6627D7F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3B757516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419A1E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06645397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v_ARFCN_ValueEUTRA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77E5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v_EUTRA_CellId</w:t>
            </w:r>
            <w:proofErr w:type="spellEnd"/>
            <w:r>
              <w:t xml:space="preserve"> :=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38E6386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v_MeasurementBandwidth_int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730DAF3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</w:t>
            </w:r>
            <w:proofErr w:type="spellEnd"/>
            <w:r>
              <w:t xml:space="preserve"> := f_NR5GC_IRAT_ConvertIntegerToEUTRA_AllowedMeasBandwidth(v_MeasurementBandwidth_int);</w:t>
            </w:r>
          </w:p>
          <w:p w14:paraId="6F08945E" w14:textId="77777777" w:rsidR="00530901" w:rsidRDefault="00530901" w:rsidP="00530901">
            <w:pPr>
              <w:spacing w:after="0"/>
            </w:pPr>
          </w:p>
          <w:p w14:paraId="3730D8DA" w14:textId="77777777" w:rsidR="00530901" w:rsidRDefault="00530901" w:rsidP="00530901">
            <w:pPr>
              <w:spacing w:after="0"/>
            </w:pPr>
            <w:r>
              <w:t xml:space="preserve">    v_CellPowerList_AtT0_T1 :=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67FC0307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A0D0998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7135F531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E0C44FF" w14:textId="77777777" w:rsidR="00530901" w:rsidRDefault="00530901" w:rsidP="0053090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BFCF90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48ABADB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292F1AA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v_MeasuredObjectList_NR</w:t>
            </w:r>
            <w:proofErr w:type="spellEnd"/>
            <w:r>
              <w:t xml:space="preserve"> := {cs_MeasObjectId1(nr_Cell1)};</w:t>
            </w:r>
          </w:p>
          <w:p w14:paraId="0F1D7FBD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v_MeasuredObjectList_EUTRA</w:t>
            </w:r>
            <w:proofErr w:type="spellEnd"/>
            <w:r>
              <w:t xml:space="preserve"> :=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79BA22B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{cs_NR_ReportConfig_reportConfigInterRAT_Periodical(tsc_NR_IdReportConfigId1, cs_NR_ReportConfigInterRAT_Trigger_periodical_EUTRA(v_MaxReportCells, true_))}; //@sic R5s211526 sic@</w:t>
            </w:r>
          </w:p>
          <w:p w14:paraId="74D1C08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2DD31DC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7296FE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2BB77F69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99FAE58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 @sic R5-224131, R5s220792 sic@</w:t>
            </w:r>
          </w:p>
          <w:p w14:paraId="3DF03F95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4C41A42" w14:textId="77777777" w:rsidR="00530901" w:rsidRDefault="00530901" w:rsidP="00530901">
            <w:pPr>
              <w:spacing w:after="0"/>
            </w:pPr>
            <w:r>
              <w:t xml:space="preserve">    //@siclog "Step 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303BBB" w14:textId="77777777" w:rsidR="00530901" w:rsidRDefault="00530901" w:rsidP="00530901">
            <w:pPr>
              <w:spacing w:after="0"/>
            </w:pPr>
            <w:r>
              <w:lastRenderedPageBreak/>
              <w:t xml:space="preserve">    //The SS changes E-UTRA Cell 1 parameters according to row "T1" in Table 8.1.6.2.1.3.2-1/2.</w:t>
            </w:r>
          </w:p>
          <w:p w14:paraId="7F704208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</w:t>
            </w:r>
          </w:p>
          <w:p w14:paraId="10A22997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(EUTRA);</w:t>
            </w:r>
          </w:p>
          <w:p w14:paraId="382242EC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156E3300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FA7439E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ED9DC3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56E1FF5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370CE8B9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//@sic R5-224131, R5s220792 sic@</w:t>
            </w:r>
          </w:p>
          <w:p w14:paraId="0548C552" w14:textId="77777777" w:rsidR="00530901" w:rsidRDefault="00530901" w:rsidP="00530901">
            <w:pPr>
              <w:spacing w:after="0"/>
            </w:pPr>
          </w:p>
          <w:p w14:paraId="53C6928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03F07102" w14:textId="77777777" w:rsidR="00530901" w:rsidRDefault="00530901" w:rsidP="00530901">
            <w:pPr>
              <w:spacing w:after="0"/>
            </w:pPr>
            <w:r>
              <w:t xml:space="preserve">    //@siclog "Steps 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2C0808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3CFE7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f_NR_IgnorePeriodicalMeasurmentReport</w:t>
            </w:r>
            <w:proofErr w:type="spellEnd"/>
            <w:r>
              <w:t>(8.0);</w:t>
            </w:r>
          </w:p>
          <w:p w14:paraId="2CFBC43F" w14:textId="77777777" w:rsidR="00530901" w:rsidRDefault="00530901" w:rsidP="00530901">
            <w:pPr>
              <w:spacing w:after="0"/>
            </w:pPr>
          </w:p>
          <w:p w14:paraId="51A47FA0" w14:textId="77777777" w:rsidR="00530901" w:rsidRDefault="00530901" w:rsidP="005309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C0F5B1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3B9E559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446C7A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v_MeasResultNeighCells</w:t>
            </w:r>
            <w:proofErr w:type="spellEnd"/>
            <w:r>
              <w:t xml:space="preserve"> :=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6A66B2F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v_MeasResults</w:t>
            </w:r>
            <w:proofErr w:type="spellEnd"/>
            <w:r>
              <w:t xml:space="preserve"> := cdr_38508_MeasResults_LocationInfo(-, </w:t>
            </w:r>
            <w:proofErr w:type="spellStart"/>
            <w:r>
              <w:t>v_PhysCellId</w:t>
            </w:r>
            <w:proofErr w:type="spellEnd"/>
            <w:r>
              <w:t xml:space="preserve">, </w:t>
            </w:r>
            <w:proofErr w:type="spellStart"/>
            <w:r>
              <w:t>v_MeasResultNeighCells</w:t>
            </w:r>
            <w:proofErr w:type="spellEnd"/>
            <w:r>
              <w:t>, -, -, ?, ?, ?, *, ?, ?); //@sic R5-224131, R5s220792 sic@</w:t>
            </w:r>
          </w:p>
          <w:p w14:paraId="7B4613BD" w14:textId="77777777" w:rsidR="009136DD" w:rsidRDefault="00530901" w:rsidP="00530901">
            <w:pPr>
              <w:autoSpaceDE w:val="0"/>
              <w:autoSpaceDN w:val="0"/>
              <w:adjustRightInd w:val="0"/>
              <w:spacing w:after="0"/>
            </w:pPr>
            <w:r>
              <w:t xml:space="preserve">    </w:t>
            </w:r>
            <w:proofErr w:type="spellStart"/>
            <w:r>
              <w:t>f_NR_ReceivePeriodicalMeasurementReports</w:t>
            </w:r>
            <w:proofErr w:type="spellEnd"/>
            <w:r>
              <w:t xml:space="preserve">(nr_Cell1,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4E337776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52B74B61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34D27C2" w14:textId="5CD3BAA7" w:rsidR="00530901" w:rsidRPr="00847BF2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C74EB42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6C721851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01BD75B" w14:textId="77777777" w:rsidR="00530901" w:rsidRDefault="00530901" w:rsidP="0053090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7721A8A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v_CellPower_T0_T1_FR1 := -78;</w:t>
            </w:r>
          </w:p>
          <w:p w14:paraId="6151075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v_CellPower_T0_T1_FR2 := -82; //@sic R5-220050, R5-216497 sic@ //FR2 is FFS</w:t>
            </w:r>
          </w:p>
          <w:p w14:paraId="7C9325E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34225A46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4EE085F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v_EUTRA_CellId</w:t>
            </w:r>
            <w:proofErr w:type="spellEnd"/>
            <w:r>
              <w:t>;</w:t>
            </w:r>
          </w:p>
          <w:p w14:paraId="5AC3EF4A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29BFCE5D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E5C8F84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v_MaxReportCells</w:t>
            </w:r>
            <w:proofErr w:type="spellEnd"/>
            <w:r>
              <w:t xml:space="preserve"> := 1;</w:t>
            </w:r>
          </w:p>
          <w:p w14:paraId="7FFA8A9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49A4130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679FE48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CDFBC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4BBFDF07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1ADBDE12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7FE32543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48197B8B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4A5553F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25C40BE2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6D08A734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00036863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1DC8400F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264E4BB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4BC02CA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5BC3C3E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003F662D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B3F81B3" w14:textId="77777777" w:rsidR="00530901" w:rsidRDefault="00530901" w:rsidP="00530901">
            <w:pPr>
              <w:spacing w:after="0"/>
            </w:pPr>
            <w:r>
              <w:lastRenderedPageBreak/>
              <w:t xml:space="preserve">     *   T0    |    -78     |    -82</w:t>
            </w:r>
          </w:p>
          <w:p w14:paraId="6E5F7017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5E5C1631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0DCC4F1D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203C1EE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1533C2B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7DC1DF09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1196667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v_ARFCN_ValueEUTRA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4AE6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v_EUTRA_CellId</w:t>
            </w:r>
            <w:proofErr w:type="spellEnd"/>
            <w:r>
              <w:t xml:space="preserve"> :=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4D04805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v_MeasurementBandwidth_int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40BC3CE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</w:t>
            </w:r>
            <w:proofErr w:type="spellEnd"/>
            <w:r>
              <w:t xml:space="preserve"> := f_NR5GC_IRAT_ConvertIntegerToEUTRA_AllowedMeasBandwidth(v_MeasurementBandwidth_int);</w:t>
            </w:r>
          </w:p>
          <w:p w14:paraId="107A6090" w14:textId="77777777" w:rsidR="00530901" w:rsidRDefault="00530901" w:rsidP="00530901">
            <w:pPr>
              <w:spacing w:after="0"/>
            </w:pPr>
          </w:p>
          <w:p w14:paraId="41D72F95" w14:textId="77777777" w:rsidR="00530901" w:rsidRDefault="00530901" w:rsidP="00530901">
            <w:pPr>
              <w:spacing w:after="0"/>
            </w:pPr>
            <w:r>
              <w:t xml:space="preserve">    v_CellPowerList_AtT0_T1 :=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7749349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E73F1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50F567B5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71986EDB" w14:textId="77777777" w:rsidR="00530901" w:rsidRDefault="00530901" w:rsidP="0053090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E1BB2B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1D66B51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69DFBE4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v_MeasuredObjectList_NR</w:t>
            </w:r>
            <w:proofErr w:type="spellEnd"/>
            <w:r>
              <w:t xml:space="preserve"> := {cs_MeasObjectId1(nr_Cell1)};</w:t>
            </w:r>
          </w:p>
          <w:p w14:paraId="479422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v_MeasuredObjectList_EUTRA</w:t>
            </w:r>
            <w:proofErr w:type="spellEnd"/>
            <w:r>
              <w:t xml:space="preserve"> :=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18ED3E0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{cs_NR_ReportConfig_reportConfigInterRAT_Periodical(tsc_NR_IdReportConfigId1, cs_NR_ReportConfigInterRAT_Trigger_periodical_EUTRA(v_MaxReportCells, true_))}; //@sic R5s211526 sic@</w:t>
            </w:r>
          </w:p>
          <w:p w14:paraId="607057D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50E5FA9D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1CC456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348E8D1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5BC809BE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 @sic R5-224131, R5s220792 sic@</w:t>
            </w:r>
          </w:p>
          <w:p w14:paraId="242A9C0F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11B1C3B8" w14:textId="77777777" w:rsidR="00530901" w:rsidRDefault="00530901" w:rsidP="00530901">
            <w:pPr>
              <w:spacing w:after="0"/>
            </w:pPr>
            <w:r>
              <w:t xml:space="preserve">    //@siclog "Step 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AE1C45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117F664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</w:t>
            </w:r>
          </w:p>
          <w:p w14:paraId="5F8351C9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(EUTRA);</w:t>
            </w:r>
          </w:p>
          <w:p w14:paraId="4BE57B5D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3DBA757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539A93B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01E031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1A696E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59B5D3D3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//@sic R5-224131, R5s220792 sic@</w:t>
            </w:r>
          </w:p>
          <w:p w14:paraId="2F8C356E" w14:textId="77777777" w:rsidR="00530901" w:rsidRDefault="00530901" w:rsidP="00530901">
            <w:pPr>
              <w:spacing w:after="0"/>
            </w:pPr>
          </w:p>
          <w:p w14:paraId="30EA789B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E219C44" w14:textId="77777777" w:rsidR="00530901" w:rsidRDefault="00530901" w:rsidP="00530901">
            <w:pPr>
              <w:spacing w:after="0"/>
            </w:pPr>
            <w:r>
              <w:t xml:space="preserve">    //@siclog "Steps 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749AE4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6713E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f_NR_IgnorePeriodicalMeasurmentReport</w:t>
            </w:r>
            <w:proofErr w:type="spellEnd"/>
            <w:r>
              <w:t>(8.0);</w:t>
            </w:r>
          </w:p>
          <w:p w14:paraId="7B72DD5A" w14:textId="77777777" w:rsidR="00530901" w:rsidRDefault="00530901" w:rsidP="00530901">
            <w:pPr>
              <w:spacing w:after="0"/>
            </w:pPr>
          </w:p>
          <w:p w14:paraId="00A2C980" w14:textId="77777777" w:rsidR="00530901" w:rsidRDefault="00530901" w:rsidP="005309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18D419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538D7715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751E48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v_MeasResultNeighCells</w:t>
            </w:r>
            <w:proofErr w:type="spellEnd"/>
            <w:r>
              <w:t xml:space="preserve"> :=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25C542AB" w14:textId="681A741E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 w:rsidRPr="00293AE4">
              <w:rPr>
                <w:highlight w:val="yellow"/>
              </w:rPr>
              <w:t>v_MeasResults</w:t>
            </w:r>
            <w:proofErr w:type="spellEnd"/>
            <w:r w:rsidRPr="00293AE4">
              <w:rPr>
                <w:highlight w:val="yellow"/>
              </w:rPr>
              <w:t xml:space="preserve"> := cdr_38508_MeasResults_LocationInfo(-, </w:t>
            </w:r>
            <w:proofErr w:type="spellStart"/>
            <w:r w:rsidRPr="00293AE4">
              <w:rPr>
                <w:highlight w:val="yellow"/>
              </w:rPr>
              <w:t>v_PhysCellId</w:t>
            </w:r>
            <w:proofErr w:type="spellEnd"/>
            <w:r w:rsidRPr="00293AE4">
              <w:rPr>
                <w:highlight w:val="yellow"/>
              </w:rPr>
              <w:t xml:space="preserve">, </w:t>
            </w:r>
            <w:proofErr w:type="spellStart"/>
            <w:r w:rsidRPr="00293AE4">
              <w:rPr>
                <w:highlight w:val="yellow"/>
              </w:rPr>
              <w:t>v_MeasResultNeighCells</w:t>
            </w:r>
            <w:proofErr w:type="spellEnd"/>
            <w:r w:rsidRPr="00293AE4">
              <w:rPr>
                <w:highlight w:val="yellow"/>
              </w:rPr>
              <w:t xml:space="preserve">, -, -, ?, *, ?, *, </w:t>
            </w:r>
            <w:r w:rsidR="00293AE4" w:rsidRPr="00293AE4">
              <w:rPr>
                <w:highlight w:val="yellow"/>
              </w:rPr>
              <w:t>*</w:t>
            </w:r>
            <w:r w:rsidRPr="00293AE4">
              <w:rPr>
                <w:highlight w:val="yellow"/>
              </w:rPr>
              <w:t>, ?);</w:t>
            </w:r>
            <w:r>
              <w:t xml:space="preserve"> //@sic R5-224131, R5s220792 sic@</w:t>
            </w:r>
          </w:p>
          <w:p w14:paraId="1B9B682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f_NR_ReceivePeriodicalMeasurementReports</w:t>
            </w:r>
            <w:proofErr w:type="spellEnd"/>
            <w:r>
              <w:t xml:space="preserve">(nr_Cell1,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33F64A79" w14:textId="77777777" w:rsidR="00530901" w:rsidRDefault="00530901" w:rsidP="00530901">
            <w:pPr>
              <w:spacing w:after="0"/>
            </w:pPr>
          </w:p>
          <w:p w14:paraId="0A93DC4D" w14:textId="77777777" w:rsidR="00530901" w:rsidRDefault="00530901" w:rsidP="00530901">
            <w:pPr>
              <w:spacing w:after="0"/>
            </w:pPr>
            <w:r>
              <w:lastRenderedPageBreak/>
              <w:t>…</w:t>
            </w:r>
          </w:p>
          <w:p w14:paraId="7F70E8C5" w14:textId="65772F5E" w:rsidR="009136DD" w:rsidRDefault="00530901" w:rsidP="00530901">
            <w:r>
              <w:t>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p w14:paraId="4325C58B" w14:textId="371EC4B5" w:rsidR="002D280C" w:rsidRDefault="002D280C" w:rsidP="002D280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35918200"/>
      <w:bookmarkStart w:id="15" w:name="_Hlk135911807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280C" w14:paraId="6C161934" w14:textId="77777777" w:rsidTr="009E5C71">
        <w:trPr>
          <w:trHeight w:val="447"/>
        </w:trPr>
        <w:tc>
          <w:tcPr>
            <w:tcW w:w="1985" w:type="dxa"/>
          </w:tcPr>
          <w:p w14:paraId="1B18373F" w14:textId="77777777" w:rsidR="002D280C" w:rsidRDefault="002D280C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0C25E3" w14:textId="157987F4" w:rsidR="002D280C" w:rsidRDefault="002D280C" w:rsidP="009E5C71">
            <w:pPr>
              <w:spacing w:after="0"/>
            </w:pPr>
            <w:r w:rsidRPr="002D280C">
              <w:t>f_TC_8_1_6_1_4_5_NR5GC()</w:t>
            </w:r>
          </w:p>
        </w:tc>
      </w:tr>
      <w:tr w:rsidR="002D280C" w14:paraId="54DBF5C4" w14:textId="77777777" w:rsidTr="009E5C71">
        <w:trPr>
          <w:trHeight w:val="452"/>
        </w:trPr>
        <w:tc>
          <w:tcPr>
            <w:tcW w:w="1985" w:type="dxa"/>
          </w:tcPr>
          <w:p w14:paraId="26D1D262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80C20E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18A185BB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</w:p>
          <w:p w14:paraId="079406F7" w14:textId="77777777" w:rsidR="002D280C" w:rsidRPr="00FA46AD" w:rsidRDefault="002D280C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2D280C" w14:paraId="091A5A73" w14:textId="77777777" w:rsidTr="009E5C71">
        <w:tc>
          <w:tcPr>
            <w:tcW w:w="1985" w:type="dxa"/>
          </w:tcPr>
          <w:p w14:paraId="15703759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080E54" w14:textId="7AA4536C" w:rsidR="002D280C" w:rsidRPr="00FA46AD" w:rsidRDefault="002D280C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15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2D280C" w14:paraId="30FA5C8F" w14:textId="77777777" w:rsidTr="009E5C71">
        <w:tc>
          <w:tcPr>
            <w:tcW w:w="1985" w:type="dxa"/>
          </w:tcPr>
          <w:p w14:paraId="530CAE84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8FD565" w14:textId="77777777" w:rsidR="002D280C" w:rsidRPr="00880368" w:rsidRDefault="002D280C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2D280C" w14:paraId="305B3C9F" w14:textId="77777777" w:rsidTr="009E5C71">
        <w:tc>
          <w:tcPr>
            <w:tcW w:w="1985" w:type="dxa"/>
          </w:tcPr>
          <w:p w14:paraId="0FBD9DC3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5A0413" w14:textId="77777777" w:rsidR="002D280C" w:rsidRDefault="002D280C" w:rsidP="009E5C71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37317302" w14:textId="77777777" w:rsidR="002D280C" w:rsidRDefault="002D280C" w:rsidP="002D280C"/>
    <w:p w14:paraId="7F15E5FF" w14:textId="77777777" w:rsidR="002D280C" w:rsidRPr="00570959" w:rsidRDefault="002D280C" w:rsidP="002D280C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5A67F1B3" w14:textId="77777777" w:rsidTr="009E5C71">
        <w:tc>
          <w:tcPr>
            <w:tcW w:w="9855" w:type="dxa"/>
          </w:tcPr>
          <w:p w14:paraId="22CED663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74036915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41E331A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43F4CA94" w14:textId="77777777" w:rsidR="002D280C" w:rsidRDefault="002D280C" w:rsidP="002D280C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210C73B9" w14:textId="77777777" w:rsidR="002D280C" w:rsidRDefault="002D280C" w:rsidP="002D280C">
            <w:pPr>
              <w:spacing w:after="0"/>
            </w:pPr>
          </w:p>
          <w:p w14:paraId="75C03F85" w14:textId="77777777" w:rsidR="002D280C" w:rsidRDefault="002D280C" w:rsidP="002D280C">
            <w:pPr>
              <w:spacing w:after="0"/>
            </w:pPr>
            <w:r>
              <w:t xml:space="preserve">    f_NR5GC_Init(NR_1);</w:t>
            </w:r>
          </w:p>
          <w:p w14:paraId="6B51BDCF" w14:textId="77777777" w:rsidR="002D280C" w:rsidRDefault="002D280C" w:rsidP="002D280C">
            <w:pPr>
              <w:spacing w:after="0"/>
            </w:pPr>
            <w:r>
              <w:t xml:space="preserve">        </w:t>
            </w:r>
          </w:p>
          <w:p w14:paraId="39EBAF00" w14:textId="77777777" w:rsidR="002D280C" w:rsidRDefault="002D280C" w:rsidP="002D280C">
            <w:pPr>
              <w:spacing w:after="0"/>
            </w:pPr>
            <w:r>
              <w:t xml:space="preserve">    //Create and configure cells</w:t>
            </w:r>
          </w:p>
          <w:p w14:paraId="21A5762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3B1B5BD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3960720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1D9C2CF2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0B74FCF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221A0473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5B296C65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5F303681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57A7EE9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f_NR_ProvideUE_LocationInformation</w:t>
            </w:r>
            <w:proofErr w:type="spellEnd"/>
            <w:r>
              <w:t>(nr_Cell1, RRC_IDLE);</w:t>
            </w:r>
          </w:p>
          <w:p w14:paraId="60782C9B" w14:textId="77777777" w:rsidR="002D280C" w:rsidRDefault="002D280C" w:rsidP="002D280C">
            <w:pPr>
              <w:spacing w:after="0"/>
            </w:pPr>
          </w:p>
          <w:p w14:paraId="7D5420C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F7A76C5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82B1C70" w14:textId="77777777" w:rsidR="002D280C" w:rsidRDefault="002D280C" w:rsidP="002D280C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EEC95B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2BAF8BA4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088CD56B" w14:textId="77777777" w:rsidR="002D280C" w:rsidRDefault="002D280C" w:rsidP="002D280C">
            <w:pPr>
              <w:spacing w:after="0"/>
            </w:pPr>
          </w:p>
          <w:p w14:paraId="1DE41E40" w14:textId="77777777" w:rsidR="002D280C" w:rsidRDefault="002D280C" w:rsidP="002D280C">
            <w:pPr>
              <w:spacing w:after="0"/>
            </w:pPr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692F73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054E437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267E18C6" w14:textId="77777777" w:rsidR="002D280C" w:rsidRDefault="002D280C" w:rsidP="002D280C">
            <w:pPr>
              <w:spacing w:after="0"/>
            </w:pPr>
          </w:p>
          <w:p w14:paraId="4E892BC9" w14:textId="77777777" w:rsidR="002D280C" w:rsidRDefault="002D280C" w:rsidP="002D280C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619F46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5F2837CA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4F127DC" w14:textId="77777777" w:rsidR="002D280C" w:rsidRDefault="002D280C" w:rsidP="002D280C">
            <w:pPr>
              <w:spacing w:after="0"/>
            </w:pPr>
          </w:p>
          <w:p w14:paraId="5292F6D7" w14:textId="77777777" w:rsidR="002D280C" w:rsidRDefault="002D280C" w:rsidP="002D280C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1480BA" w14:textId="77777777" w:rsidR="002D280C" w:rsidRDefault="002D280C" w:rsidP="002D280C">
            <w:pPr>
              <w:spacing w:after="0"/>
            </w:pPr>
            <w:r>
              <w:lastRenderedPageBreak/>
              <w:t xml:space="preserve">    //The SS waits for 2sec (T300 expiry) and ignores further received Random Access Preamble.</w:t>
            </w:r>
          </w:p>
          <w:p w14:paraId="0C9B4B9F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3CB0C38A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644A687C" w14:textId="77777777" w:rsidR="002D280C" w:rsidRDefault="002D280C" w:rsidP="002D280C">
            <w:pPr>
              <w:spacing w:after="0"/>
            </w:pPr>
          </w:p>
          <w:p w14:paraId="159757B5" w14:textId="77777777" w:rsidR="002D280C" w:rsidRDefault="002D280C" w:rsidP="002D280C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C7B7D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7BEA6836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6AACDED8" w14:textId="77777777" w:rsidR="002D280C" w:rsidRDefault="002D280C" w:rsidP="002D280C">
            <w:pPr>
              <w:spacing w:after="0"/>
            </w:pPr>
          </w:p>
          <w:p w14:paraId="04EDEECC" w14:textId="77777777" w:rsidR="002D280C" w:rsidRDefault="002D280C" w:rsidP="002D280C">
            <w:pPr>
              <w:spacing w:after="0"/>
            </w:pPr>
            <w:r>
              <w:t xml:space="preserve">    //@siclog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EB1EC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7E2C6BD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093237C1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91AB5F" w14:textId="77777777" w:rsidR="002D280C" w:rsidRDefault="002D280C" w:rsidP="002D280C">
            <w:pPr>
              <w:spacing w:after="0"/>
            </w:pPr>
            <w:r>
              <w:t xml:space="preserve">    f_NR5GC_RRC_ConnectedState3N_SON_MDT(nr_Cell1,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7D68478E" w14:textId="77777777" w:rsidR="002D280C" w:rsidRDefault="002D280C" w:rsidP="002D280C">
            <w:pPr>
              <w:spacing w:after="0"/>
            </w:pPr>
          </w:p>
          <w:p w14:paraId="248E0FF1" w14:textId="77777777" w:rsidR="002D280C" w:rsidRDefault="002D280C" w:rsidP="002D280C">
            <w:pPr>
              <w:spacing w:after="0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906660A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05859781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(nr_Cell1,</w:t>
            </w:r>
          </w:p>
          <w:p w14:paraId="7111EBBA" w14:textId="77777777" w:rsidR="002D280C" w:rsidRDefault="002D280C" w:rsidP="002D280C">
            <w:pPr>
              <w:spacing w:after="0"/>
            </w:pPr>
            <w:r>
              <w:t xml:space="preserve">                                  tsc_NR_RbId_SRB1, //@sic R5s211593 sic@</w:t>
            </w:r>
          </w:p>
          <w:p w14:paraId="578D43CB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16E9B16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6B407AC0" w14:textId="77777777" w:rsidR="002D280C" w:rsidRDefault="002D280C" w:rsidP="002D280C">
            <w:pPr>
              <w:spacing w:after="0"/>
            </w:pPr>
          </w:p>
          <w:p w14:paraId="23B1F6D6" w14:textId="77777777" w:rsidR="002D280C" w:rsidRDefault="002D280C" w:rsidP="002D280C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57368C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15D48BA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v_UEInformationResponse</w:t>
            </w:r>
            <w:proofErr w:type="spellEnd"/>
            <w:r>
              <w:t xml:space="preserve"> := cr_UEInformationResponse_r16_CEF(cr_ConnEstFailReport_r16(?,omit,omit,?));    //@sic R5-217923 sic@</w:t>
            </w:r>
          </w:p>
          <w:p w14:paraId="15FE43A3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 xml:space="preserve">(nr_Cell1, tsc_NR_RbId_SRB1, </w:t>
            </w:r>
            <w:proofErr w:type="spellStart"/>
            <w:r>
              <w:t>v_UEInformationResponse</w:t>
            </w:r>
            <w:proofErr w:type="spellEnd"/>
            <w:r>
              <w:t>)); //@sic R5s211593 sic@</w:t>
            </w:r>
          </w:p>
          <w:p w14:paraId="5675800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74BCA49D" w14:textId="77777777" w:rsidR="002D280C" w:rsidRDefault="002D280C" w:rsidP="002D280C">
            <w:pPr>
              <w:spacing w:after="0"/>
            </w:pPr>
          </w:p>
          <w:p w14:paraId="04041DB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CF4A091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3FC09F2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STATE_CONNECTED_3A);    //@sic R5s211593 sic@</w:t>
            </w:r>
          </w:p>
          <w:p w14:paraId="5BA6C27B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134F0B0F" w14:textId="277FD9AD" w:rsidR="002D280C" w:rsidRPr="002D280C" w:rsidRDefault="002D280C" w:rsidP="002D28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}// End of f_TC_8_1_6_1_4_5_NR5GC()</w:t>
            </w:r>
          </w:p>
        </w:tc>
      </w:tr>
    </w:tbl>
    <w:p w14:paraId="60B04328" w14:textId="77777777" w:rsidR="002D280C" w:rsidRDefault="002D280C" w:rsidP="002D280C"/>
    <w:p w14:paraId="650D3B48" w14:textId="77777777" w:rsidR="002D280C" w:rsidRPr="00BC25DD" w:rsidRDefault="002D280C" w:rsidP="002D280C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64BC5EF8" w14:textId="77777777" w:rsidTr="009E5C71">
        <w:tc>
          <w:tcPr>
            <w:tcW w:w="9855" w:type="dxa"/>
          </w:tcPr>
          <w:p w14:paraId="4B91A6D4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2DB9F459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51DFD24C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129390E4" w14:textId="77777777" w:rsidR="002D280C" w:rsidRDefault="002D280C" w:rsidP="002D280C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22A4828" w14:textId="77777777" w:rsidR="002D280C" w:rsidRDefault="002D280C" w:rsidP="002D280C">
            <w:pPr>
              <w:spacing w:after="0"/>
            </w:pPr>
          </w:p>
          <w:p w14:paraId="6B1EEB63" w14:textId="77777777" w:rsidR="002D280C" w:rsidRDefault="002D280C" w:rsidP="002D280C">
            <w:pPr>
              <w:spacing w:after="0"/>
            </w:pPr>
            <w:r>
              <w:t xml:space="preserve">    f_NR5GC_Init(NR_1);</w:t>
            </w:r>
          </w:p>
          <w:p w14:paraId="1C393266" w14:textId="77777777" w:rsidR="002D280C" w:rsidRDefault="002D280C" w:rsidP="002D280C">
            <w:pPr>
              <w:spacing w:after="0"/>
            </w:pPr>
            <w:r>
              <w:t xml:space="preserve">        </w:t>
            </w:r>
          </w:p>
          <w:p w14:paraId="594F293A" w14:textId="77777777" w:rsidR="002D280C" w:rsidRDefault="002D280C" w:rsidP="002D280C">
            <w:pPr>
              <w:spacing w:after="0"/>
            </w:pPr>
            <w:r>
              <w:t xml:space="preserve">    //Create and configure cells</w:t>
            </w:r>
          </w:p>
          <w:p w14:paraId="4CED7C6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DCB19B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03A6838F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2611C504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12BFE98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676F5116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34869FCB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2BAD10AE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2965A633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f_NR_ProvideUE_LocationInformation</w:t>
            </w:r>
            <w:proofErr w:type="spellEnd"/>
            <w:r>
              <w:t>(nr_Cell1, RRC_IDLE);</w:t>
            </w:r>
          </w:p>
          <w:p w14:paraId="3BA5B4D7" w14:textId="77777777" w:rsidR="002D280C" w:rsidRDefault="002D280C" w:rsidP="002D280C">
            <w:pPr>
              <w:spacing w:after="0"/>
            </w:pPr>
          </w:p>
          <w:p w14:paraId="5F176C6D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0A78703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55F349C4" w14:textId="77777777" w:rsidR="002D280C" w:rsidRDefault="002D280C" w:rsidP="002D280C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61CF93" w14:textId="77777777" w:rsidR="002D280C" w:rsidRDefault="002D280C" w:rsidP="002D280C">
            <w:pPr>
              <w:spacing w:after="0"/>
            </w:pPr>
            <w:r>
              <w:lastRenderedPageBreak/>
              <w:t xml:space="preserve">    //The SS is configured to not transmit Msg2 in 2-step RACH procedure</w:t>
            </w:r>
          </w:p>
          <w:p w14:paraId="50651F68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5272ACED" w14:textId="77777777" w:rsidR="002D280C" w:rsidRDefault="002D280C" w:rsidP="002D280C">
            <w:pPr>
              <w:spacing w:after="0"/>
            </w:pPr>
          </w:p>
          <w:p w14:paraId="1460D944" w14:textId="77777777" w:rsidR="002D280C" w:rsidRDefault="002D280C" w:rsidP="002D280C">
            <w:pPr>
              <w:spacing w:after="0"/>
            </w:pPr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7BBF06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405C21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29762B77" w14:textId="77777777" w:rsidR="002D280C" w:rsidRDefault="002D280C" w:rsidP="002D280C">
            <w:pPr>
              <w:spacing w:after="0"/>
            </w:pPr>
          </w:p>
          <w:p w14:paraId="356E3951" w14:textId="77777777" w:rsidR="002D280C" w:rsidRDefault="002D280C" w:rsidP="002D280C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999E0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00508F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D9609C9" w14:textId="77777777" w:rsidR="002D280C" w:rsidRDefault="002D280C" w:rsidP="002D280C">
            <w:pPr>
              <w:spacing w:after="0"/>
            </w:pPr>
          </w:p>
          <w:p w14:paraId="7002402E" w14:textId="77777777" w:rsidR="002D280C" w:rsidRDefault="002D280C" w:rsidP="002D280C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651CF9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3F15447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2DF05210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7788F891" w14:textId="77777777" w:rsidR="002D280C" w:rsidRDefault="002D280C" w:rsidP="002D280C">
            <w:pPr>
              <w:spacing w:after="0"/>
            </w:pPr>
          </w:p>
          <w:p w14:paraId="5CB4BAD3" w14:textId="77777777" w:rsidR="002D280C" w:rsidRDefault="002D280C" w:rsidP="002D280C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701D13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14183560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7FC464AF" w14:textId="77777777" w:rsidR="002D280C" w:rsidRDefault="002D280C" w:rsidP="002D280C">
            <w:pPr>
              <w:spacing w:after="0"/>
            </w:pPr>
          </w:p>
          <w:p w14:paraId="2C579259" w14:textId="77777777" w:rsidR="002D280C" w:rsidRDefault="002D280C" w:rsidP="002D280C">
            <w:pPr>
              <w:spacing w:after="0"/>
            </w:pPr>
            <w:r>
              <w:t xml:space="preserve">    //@siclog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963514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3B7F0473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12DA94DC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8D70AB" w14:textId="77777777" w:rsidR="002D280C" w:rsidRDefault="002D280C" w:rsidP="002D280C">
            <w:pPr>
              <w:spacing w:after="0"/>
            </w:pPr>
            <w:r>
              <w:t xml:space="preserve">    f_NR5GC_RRC_ConnectedState3N_SON_MDT(nr_Cell1,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5B284B87" w14:textId="77777777" w:rsidR="002D280C" w:rsidRDefault="002D280C" w:rsidP="002D280C">
            <w:pPr>
              <w:spacing w:after="0"/>
            </w:pPr>
          </w:p>
          <w:p w14:paraId="33E65A1A" w14:textId="77777777" w:rsidR="002D280C" w:rsidRDefault="002D280C" w:rsidP="002D280C">
            <w:pPr>
              <w:spacing w:after="0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1B6C0B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620C983E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(nr_Cell1,</w:t>
            </w:r>
          </w:p>
          <w:p w14:paraId="18396FD9" w14:textId="77777777" w:rsidR="002D280C" w:rsidRDefault="002D280C" w:rsidP="002D280C">
            <w:pPr>
              <w:spacing w:after="0"/>
            </w:pPr>
            <w:r>
              <w:t xml:space="preserve">                                  tsc_NR_RbId_SRB1, //@sic R5s211593 sic@</w:t>
            </w:r>
          </w:p>
          <w:p w14:paraId="6E848BD4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DF54677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759D2635" w14:textId="77777777" w:rsidR="002D280C" w:rsidRDefault="002D280C" w:rsidP="002D280C">
            <w:pPr>
              <w:spacing w:after="0"/>
            </w:pPr>
          </w:p>
          <w:p w14:paraId="28CFBD83" w14:textId="77777777" w:rsidR="002D280C" w:rsidRDefault="002D280C" w:rsidP="002D280C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A6009D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0D5AFEFC" w14:textId="77777777" w:rsidR="006F7E00" w:rsidRDefault="002D280C" w:rsidP="002D280C">
            <w:pPr>
              <w:spacing w:after="0"/>
            </w:pPr>
            <w:r>
              <w:t xml:space="preserve">    </w:t>
            </w:r>
            <w:proofErr w:type="spellStart"/>
            <w:r w:rsidRPr="002D280C">
              <w:rPr>
                <w:highlight w:val="yellow"/>
              </w:rPr>
              <w:t>v_UEInformationResponse</w:t>
            </w:r>
            <w:proofErr w:type="spellEnd"/>
            <w:r w:rsidRPr="002D280C">
              <w:rPr>
                <w:highlight w:val="yellow"/>
              </w:rPr>
              <w:t xml:space="preserve"> := cr_UEInformationResponse_r16_CEF(cr_ConnEstFailReport_r16(?,omit,omit,</w:t>
            </w:r>
            <w:r w:rsidR="006F7E00">
              <w:rPr>
                <w:highlight w:val="yellow"/>
              </w:rPr>
              <w:t>?</w:t>
            </w:r>
            <w:r w:rsidRPr="002D280C">
              <w:rPr>
                <w:highlight w:val="yellow"/>
              </w:rPr>
              <w:t>));</w:t>
            </w:r>
            <w:r>
              <w:t xml:space="preserve"> </w:t>
            </w:r>
          </w:p>
          <w:p w14:paraId="0C9A3CE3" w14:textId="1C85CB58" w:rsidR="006F7E00" w:rsidRPr="006F7E00" w:rsidRDefault="006F7E00" w:rsidP="006F7E00">
            <w:pPr>
              <w:spacing w:after="0"/>
              <w:rPr>
                <w:highlight w:val="yellow"/>
              </w:rPr>
            </w:pPr>
            <w:r>
              <w:t xml:space="preserve">   </w:t>
            </w:r>
            <w:r w:rsidRPr="006F7E00">
              <w:rPr>
                <w:highlight w:val="yellow"/>
              </w:rPr>
              <w:t>v_UEInformationResponse.message_.messageClassExtension.c2.ueInformationResponse_r16.criticalExtensions.ueInformationResponse_r16.connEstFailReport_r16.locationInfo_r16.commonLocationInfo_r16.gnss_TOD_msec_r16 := ?;</w:t>
            </w:r>
          </w:p>
          <w:p w14:paraId="141E8CC9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v_UEInformationResponse.message_.messageClassExtension.c2.ueInformationResponse_r16.criticalExtensions.ueInformationResponse_r16.connEstFailReport_r16.locationInfo_r16.commonLocationInfo_r16.locationTimestamp_r16 := *;</w:t>
            </w:r>
          </w:p>
          <w:p w14:paraId="730BB6F6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v_UEInformationResponse.message_.messageClassExtension.c2.ueInformationResponse_r16.criticalExtensions.ueInformationResponse_r16.connEstFailReport_r16.locationInfo_r16.commonLocationInfo_r16.locationCoordinate_r16 := ?;</w:t>
            </w:r>
          </w:p>
          <w:p w14:paraId="2376E132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v_UEInformationResponse.message_.messageClassExtension.c2.ueInformationResponse_r16.criticalExtensions.ueInformationResponse_r16.connEstFailReport_r16.locationInfo_r16.commonLocationInfo_r16.locationError_r16 := *;</w:t>
            </w:r>
          </w:p>
          <w:p w14:paraId="22AA0F50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v_UEInformationResponse.message_.messageClassExtension.c2.ueInformationResponse_r16.criticalExtensions.ueInformationResponse_r16.connEstFailReport_r16.locationInfo_r16.commonLocationInfo_r16.locationSource_r16 := *;</w:t>
            </w:r>
          </w:p>
          <w:p w14:paraId="23DC79AF" w14:textId="711A22DC" w:rsidR="006F7E00" w:rsidRDefault="006F7E00" w:rsidP="006F7E00">
            <w:pPr>
              <w:spacing w:after="0"/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v_UEInformationResponse.message_.messageClassExtension.c2.ueInformationResponse_r16.criticalExtensions.ueInformationResponse_r16.connEstFailReport_r16.locationInfo_r16.commonLocationInfo_r16.velocityEstimate_r16 := ?;</w:t>
            </w:r>
          </w:p>
          <w:p w14:paraId="2F725F74" w14:textId="76F4AEA2" w:rsidR="002D280C" w:rsidRDefault="002D280C" w:rsidP="002D280C">
            <w:pPr>
              <w:spacing w:after="0"/>
            </w:pPr>
            <w:r>
              <w:t xml:space="preserve">   //@sic R5-217923 sic@</w:t>
            </w:r>
          </w:p>
          <w:p w14:paraId="51C4A581" w14:textId="77777777" w:rsidR="002D280C" w:rsidRDefault="002D280C" w:rsidP="002D280C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 xml:space="preserve">(nr_Cell1, tsc_NR_RbId_SRB1, </w:t>
            </w:r>
            <w:proofErr w:type="spellStart"/>
            <w:r>
              <w:t>v_UEInformationResponse</w:t>
            </w:r>
            <w:proofErr w:type="spellEnd"/>
            <w:r>
              <w:t>)); //@sic R5s211593 sic@</w:t>
            </w:r>
          </w:p>
          <w:p w14:paraId="000E20D5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390E2C20" w14:textId="77777777" w:rsidR="002D280C" w:rsidRDefault="002D280C" w:rsidP="002D280C">
            <w:pPr>
              <w:spacing w:after="0"/>
            </w:pPr>
          </w:p>
          <w:p w14:paraId="6FBF8990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20D3ACC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709563B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STATE_CONNECTED_3A);    //@sic R5s211593 sic@</w:t>
            </w:r>
          </w:p>
          <w:p w14:paraId="2E1F9237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2BD6A673" w14:textId="0C3911F0" w:rsidR="002D280C" w:rsidRPr="002D280C" w:rsidRDefault="002D280C" w:rsidP="002D280C">
            <w:pPr>
              <w:rPr>
                <w:lang w:val="en-PH"/>
              </w:rPr>
            </w:pPr>
            <w:r>
              <w:t xml:space="preserve">  }// End of f_TC_8_1_6_1_4_5_NR5GC()</w:t>
            </w:r>
          </w:p>
        </w:tc>
      </w:tr>
      <w:bookmarkEnd w:id="15"/>
    </w:tbl>
    <w:p w14:paraId="0BB1E834" w14:textId="77777777" w:rsidR="002D280C" w:rsidRDefault="002D280C" w:rsidP="00213FE3"/>
    <w:p w14:paraId="56E6EF83" w14:textId="77777777" w:rsidR="00572701" w:rsidRDefault="00572701" w:rsidP="00213FE3"/>
    <w:p w14:paraId="51A332A2" w14:textId="77777777" w:rsidR="00572701" w:rsidRDefault="00572701" w:rsidP="00213FE3"/>
    <w:p w14:paraId="600B1BF8" w14:textId="77777777" w:rsidR="00572701" w:rsidRDefault="00572701" w:rsidP="00213FE3"/>
    <w:p w14:paraId="29DC67D8" w14:textId="77777777" w:rsidR="00572701" w:rsidRDefault="00572701" w:rsidP="00213FE3"/>
    <w:p w14:paraId="0F0285BF" w14:textId="1AE05992" w:rsidR="00572701" w:rsidRDefault="00572701" w:rsidP="005727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5918201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2701" w14:paraId="01F2655E" w14:textId="77777777" w:rsidTr="009E5C71">
        <w:trPr>
          <w:trHeight w:val="447"/>
        </w:trPr>
        <w:tc>
          <w:tcPr>
            <w:tcW w:w="1985" w:type="dxa"/>
          </w:tcPr>
          <w:p w14:paraId="6ED1A74E" w14:textId="77777777" w:rsidR="00572701" w:rsidRDefault="00572701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C0C6101" w14:textId="207FDCAA" w:rsidR="00572701" w:rsidRDefault="00572701" w:rsidP="009E5C71">
            <w:pPr>
              <w:spacing w:after="0"/>
            </w:pPr>
            <w:r w:rsidRPr="00572701">
              <w:t>f_TC_8_1_6_1_3_5_NR5GC()</w:t>
            </w:r>
          </w:p>
        </w:tc>
      </w:tr>
      <w:tr w:rsidR="00572701" w14:paraId="3816B7CD" w14:textId="77777777" w:rsidTr="009E5C71">
        <w:trPr>
          <w:trHeight w:val="452"/>
        </w:trPr>
        <w:tc>
          <w:tcPr>
            <w:tcW w:w="1985" w:type="dxa"/>
          </w:tcPr>
          <w:p w14:paraId="4B278052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7293F8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7A37B31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</w:p>
          <w:p w14:paraId="35B9E86F" w14:textId="77777777" w:rsidR="00572701" w:rsidRPr="00FA46AD" w:rsidRDefault="00572701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572701" w14:paraId="3E4E2EF7" w14:textId="77777777" w:rsidTr="009E5C71">
        <w:tc>
          <w:tcPr>
            <w:tcW w:w="1985" w:type="dxa"/>
          </w:tcPr>
          <w:p w14:paraId="5A960644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7B53E4" w14:textId="570D744A" w:rsidR="00572701" w:rsidRPr="00FA46AD" w:rsidRDefault="00572701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9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572701" w14:paraId="32E076DD" w14:textId="77777777" w:rsidTr="009E5C71">
        <w:tc>
          <w:tcPr>
            <w:tcW w:w="1985" w:type="dxa"/>
          </w:tcPr>
          <w:p w14:paraId="586C8B1A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214853" w14:textId="7A8A5CA4" w:rsidR="00572701" w:rsidRPr="00880368" w:rsidRDefault="00572701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72701">
              <w:rPr>
                <w:rFonts w:ascii="Arial" w:hAnsi="Arial" w:cs="Arial"/>
              </w:rPr>
              <w:t>RRC_MDT_IntraNR_RLF_NR5GC.ttcn</w:t>
            </w:r>
          </w:p>
        </w:tc>
      </w:tr>
      <w:tr w:rsidR="00572701" w14:paraId="605842BD" w14:textId="77777777" w:rsidTr="009E5C71">
        <w:tc>
          <w:tcPr>
            <w:tcW w:w="1985" w:type="dxa"/>
          </w:tcPr>
          <w:p w14:paraId="683CC689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97631" w14:textId="77777777" w:rsidR="00572701" w:rsidRDefault="00572701" w:rsidP="009E5C71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35054020" w14:textId="77777777" w:rsidR="00572701" w:rsidRDefault="00572701" w:rsidP="00572701"/>
    <w:p w14:paraId="2579E1F2" w14:textId="77777777" w:rsidR="00572701" w:rsidRPr="00570959" w:rsidRDefault="00572701" w:rsidP="00572701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681475E6" w14:textId="77777777" w:rsidTr="009E5C71">
        <w:tc>
          <w:tcPr>
            <w:tcW w:w="9855" w:type="dxa"/>
          </w:tcPr>
          <w:p w14:paraId="1644C93E" w14:textId="77777777" w:rsidR="00A17DC1" w:rsidRDefault="00A17DC1" w:rsidP="00A17DC1">
            <w:pPr>
              <w:spacing w:after="0"/>
            </w:pPr>
            <w:r>
              <w:t>function f_TC_8_1_6_1_3_Common(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67E917AD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743E44F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13E911B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6F58C2A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3B2FD36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34CE4813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68AFCE14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B81B28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79ABAA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9B9FF0B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7F7A28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0C71B397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010354B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77D6A8E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011B9D3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1B6BE60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15649594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CB177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v_Deltas</w:t>
            </w:r>
            <w:proofErr w:type="spellEnd"/>
            <w:r>
              <w:t xml:space="preserve"> :=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6050C188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v_MeasGapConfig</w:t>
            </w:r>
            <w:proofErr w:type="spellEnd"/>
            <w:r>
              <w:t xml:space="preserve"> := omit;</w:t>
            </w:r>
          </w:p>
          <w:p w14:paraId="151D5986" w14:textId="77777777" w:rsidR="00A17DC1" w:rsidRDefault="00A17DC1" w:rsidP="00A17DC1">
            <w:pPr>
              <w:spacing w:after="0"/>
            </w:pPr>
            <w:r>
              <w:lastRenderedPageBreak/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2200185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78B3617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14AF8048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BD9007B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EF43C9C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3AC602EA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6AA778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6BA785FA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14CBAA6E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6455F2EF" w14:textId="77777777" w:rsidR="00A17DC1" w:rsidRDefault="00A17DC1" w:rsidP="00A17DC1">
            <w:pPr>
              <w:spacing w:after="0"/>
            </w:pPr>
            <w:r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5055A4C6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009F13A1" w14:textId="77777777" w:rsidR="00A17DC1" w:rsidRDefault="00A17DC1" w:rsidP="00A17DC1">
            <w:pPr>
              <w:spacing w:after="0"/>
            </w:pPr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71C0B6D7" w14:textId="77777777" w:rsidR="00A17DC1" w:rsidRDefault="00A17DC1" w:rsidP="00A17DC1">
            <w:pPr>
              <w:spacing w:after="0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09334E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057FF7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f_NR_CellInfo_InitMaxReferencePower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1AEF2B3B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645A2B1B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72349F3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7CE181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687E187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87D9AB2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15A4761C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6153C2AC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65602AA8" w14:textId="77777777" w:rsidR="00A17DC1" w:rsidRDefault="00A17DC1" w:rsidP="00A17DC1">
            <w:pPr>
              <w:spacing w:after="0"/>
            </w:pPr>
          </w:p>
          <w:p w14:paraId="355157A2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0C9BAB36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4B03E36D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6F3897E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f_NR_ProvideUE_LocationInformation</w:t>
            </w:r>
            <w:proofErr w:type="spellEnd"/>
            <w:r>
              <w:t>(nr_Cell1, RRC_CONNECTED);</w:t>
            </w:r>
          </w:p>
          <w:p w14:paraId="6928417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863AC06" w14:textId="77777777" w:rsidR="00A17DC1" w:rsidRDefault="00A17DC1" w:rsidP="00A17DC1">
            <w:pPr>
              <w:spacing w:after="0"/>
            </w:pPr>
          </w:p>
          <w:p w14:paraId="32CB3474" w14:textId="77777777" w:rsidR="00A17DC1" w:rsidRDefault="00A17DC1" w:rsidP="00A17DC1">
            <w:pPr>
              <w:spacing w:after="0"/>
            </w:pPr>
          </w:p>
          <w:p w14:paraId="38A80A8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1A996D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20CAB39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3B1159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3A3CC16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5DD93C2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  //@sic R5-216289 sic@</w:t>
            </w:r>
          </w:p>
          <w:p w14:paraId="71E4E3E0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nr_Cell3)  //@sic R5s211638 sic@</w:t>
            </w:r>
          </w:p>
          <w:p w14:paraId="75070E6B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2AC11D6D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4D92B07E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0F89C012" w14:textId="77777777" w:rsidR="00A17DC1" w:rsidRDefault="00A17DC1" w:rsidP="00A17DC1">
            <w:pPr>
              <w:spacing w:after="0"/>
            </w:pPr>
            <w:r>
              <w:t xml:space="preserve">            </w:t>
            </w:r>
            <w:proofErr w:type="spellStart"/>
            <w:r>
              <w:t>v_RsrpThres</w:t>
            </w:r>
            <w:proofErr w:type="spellEnd"/>
            <w:r>
              <w:t xml:space="preserve"> := </w:t>
            </w:r>
            <w:proofErr w:type="spellStart"/>
            <w:r>
              <w:t>v_RsrpThres</w:t>
            </w:r>
            <w:proofErr w:type="spellEnd"/>
            <w:r>
              <w:t xml:space="preserve"> + v_Deltas.DeltaNRf2 - v_Deltas.DeltaNRf1; //@sic R5-214550 sic@</w:t>
            </w:r>
          </w:p>
          <w:p w14:paraId="329A3467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60D9204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04B8C507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3F6B409C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109A7AD0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v_MeasGapConfig</w:t>
            </w:r>
            <w:proofErr w:type="spellEnd"/>
            <w:r>
              <w:t xml:space="preserve"> :=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116644B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B681C4B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041238F9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4A20661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{cs_MeasObjectId1(nr_Cell1)};</w:t>
            </w:r>
          </w:p>
          <w:p w14:paraId="57FA9FE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44D56FA8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B295AD8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0C8EF001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629A208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DDF4797" w14:textId="77777777" w:rsidR="00A17DC1" w:rsidRDefault="00A17DC1" w:rsidP="00A17DC1">
            <w:pPr>
              <w:spacing w:after="0"/>
            </w:pPr>
          </w:p>
          <w:p w14:paraId="09CA568F" w14:textId="77777777" w:rsidR="00A17DC1" w:rsidRDefault="00A17DC1" w:rsidP="00A17DC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67523D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40CAC10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3D5C25B3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31F1D0C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BAA00BF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33EB5962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66D0CEB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396C1E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998C38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7493114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90B9468" w14:textId="77777777" w:rsidR="00A17DC1" w:rsidRDefault="00A17DC1" w:rsidP="00A17DC1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49471A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02398AD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748F0349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D7DEA6E" w14:textId="77777777" w:rsidR="00A17DC1" w:rsidRDefault="00A17DC1" w:rsidP="00A17DC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973F86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0F6CCF0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v_PhysCellIdServing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5C4FD141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v_PhysCellIdNeighbour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D1B98E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f_NR_ReceiveMeasurementReports</w:t>
            </w:r>
            <w:proofErr w:type="spellEnd"/>
            <w:r>
              <w:t>(nr_Cell1,</w:t>
            </w:r>
          </w:p>
          <w:p w14:paraId="26C5E482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10DC1C2E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6731D917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7E623306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184C6E0F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4726F91C" w14:textId="77777777" w:rsidR="00A17DC1" w:rsidRDefault="00A17DC1" w:rsidP="00A17DC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D2F81D6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6294C05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7FA39C0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2A58AE4" w14:textId="77777777" w:rsidR="00A17DC1" w:rsidRDefault="00A17DC1" w:rsidP="00A17DC1">
            <w:pPr>
              <w:spacing w:after="0"/>
            </w:pPr>
            <w:r>
              <w:t xml:space="preserve">    //@siclog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CE1847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7486589F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6102BD20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411E6E16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47720654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7C69912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8F2F17D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B2744B8" w14:textId="77777777" w:rsidR="00A17DC1" w:rsidRDefault="00A17DC1" w:rsidP="00A17DC1">
            <w:pPr>
              <w:spacing w:after="0"/>
            </w:pPr>
            <w:r>
              <w:t xml:space="preserve">    f_NR5GC_RRCReestablishment_SON_MDT(nr_Cell1,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4C84078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0020D6B4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6D96E04" w14:textId="77777777" w:rsidR="00A17DC1" w:rsidRDefault="00A17DC1" w:rsidP="00A17DC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5E52E3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639EC8F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</w:t>
            </w:r>
          </w:p>
          <w:p w14:paraId="5D90759C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9FCBF43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40421BCC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cs_NR_UEInformationRequest_RLF</w:t>
            </w:r>
            <w:proofErr w:type="spellEnd"/>
            <w:r>
              <w:t>)); // condition RLF</w:t>
            </w:r>
          </w:p>
          <w:p w14:paraId="43312C43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07BE74C" w14:textId="77777777" w:rsidR="00A17DC1" w:rsidRDefault="00A17DC1" w:rsidP="00A17DC1">
            <w:pPr>
              <w:spacing w:after="0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652A19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100CD29B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v_ARFCN_Neighbour</w:t>
            </w:r>
            <w:proofErr w:type="spellEnd"/>
            <w:r>
              <w:t xml:space="preserve"> :=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F84FC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v_CellIdentity_Serving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0F18C24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v_CellIdentity_Neighbour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43E31BB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v_UEInformationResponse</w:t>
            </w:r>
            <w:proofErr w:type="spellEnd"/>
            <w:r>
              <w:t xml:space="preserve"> :=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AAA9B68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E18EEDF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D90D83A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8C3DC3F" w14:textId="64C17D1F" w:rsidR="00A17DC1" w:rsidRDefault="00A17DC1" w:rsidP="00A17DC1">
            <w:pPr>
              <w:spacing w:after="0"/>
            </w:pPr>
            <w: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35DAA181" w14:textId="416E7FA2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F729C9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AED4431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B5DB34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64B3ED2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v_ReceivedReport</w:t>
            </w:r>
            <w:proofErr w:type="spellEnd"/>
            <w:r>
              <w:t xml:space="preserve"> := v_ReceivedMsg.Signalling.Rrc.Dcch.message_.messageClassExtension.c2.ueInformationResponse_r16.criticalExtensions.ueInformationResponse_r16.rlf_Report_r16;</w:t>
            </w:r>
          </w:p>
          <w:p w14:paraId="659DF81D" w14:textId="55BB95E4" w:rsidR="00A17DC1" w:rsidRDefault="00A17DC1" w:rsidP="00A17DC1">
            <w:pPr>
              <w:spacing w:after="0"/>
            </w:pPr>
            <w:r>
              <w:t xml:space="preserve">      …</w:t>
            </w:r>
          </w:p>
          <w:p w14:paraId="72409312" w14:textId="77777777" w:rsidR="00A17DC1" w:rsidRDefault="00A17DC1" w:rsidP="00A17DC1">
            <w:pPr>
              <w:spacing w:after="0"/>
            </w:pPr>
          </w:p>
          <w:p w14:paraId="4EC62AE9" w14:textId="12EC3F59" w:rsidR="00A17DC1" w:rsidRDefault="00A17DC1" w:rsidP="00A17DC1">
            <w:pPr>
              <w:spacing w:after="0"/>
            </w:pPr>
            <w:r>
              <w:t>}</w:t>
            </w:r>
          </w:p>
          <w:p w14:paraId="30B9EF0C" w14:textId="78444F8B" w:rsidR="00572701" w:rsidRPr="002D280C" w:rsidRDefault="00A17DC1" w:rsidP="00A1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    </w:t>
            </w:r>
          </w:p>
        </w:tc>
      </w:tr>
    </w:tbl>
    <w:p w14:paraId="73FBF0E3" w14:textId="77777777" w:rsidR="00572701" w:rsidRDefault="00572701" w:rsidP="00572701"/>
    <w:p w14:paraId="235529BB" w14:textId="77777777" w:rsidR="00572701" w:rsidRPr="00BC25DD" w:rsidRDefault="00572701" w:rsidP="00572701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5E25F757" w14:textId="77777777" w:rsidTr="009E5C71">
        <w:tc>
          <w:tcPr>
            <w:tcW w:w="9855" w:type="dxa"/>
          </w:tcPr>
          <w:p w14:paraId="6CEE6177" w14:textId="77777777" w:rsidR="00A17DC1" w:rsidRDefault="00A17DC1" w:rsidP="00A17DC1">
            <w:pPr>
              <w:spacing w:after="0"/>
            </w:pPr>
            <w:r>
              <w:t>function f_TC_8_1_6_1_3_Common(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101E15CF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6D37582D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F3E961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1F11690B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79F79FB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2BB80036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4CECD67B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4ED15B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06679A1A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F8F91E4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1DCA561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8C15401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4BC07511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3157EAB0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14D32FC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04DD27A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3347389D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53BE0B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v_Deltas</w:t>
            </w:r>
            <w:proofErr w:type="spellEnd"/>
            <w:r>
              <w:t xml:space="preserve"> :=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7DAE921F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v_MeasGapConfig</w:t>
            </w:r>
            <w:proofErr w:type="spellEnd"/>
            <w:r>
              <w:t xml:space="preserve"> := omit;</w:t>
            </w:r>
          </w:p>
          <w:p w14:paraId="2D289F35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0A70761F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177029C7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44FF78B5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7C68130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556C237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5C657F29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3CCC372A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016D15FC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50F12236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4DBA5E44" w14:textId="77777777" w:rsidR="00A17DC1" w:rsidRDefault="00A17DC1" w:rsidP="00A17DC1">
            <w:pPr>
              <w:spacing w:after="0"/>
            </w:pPr>
            <w:r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01BF242F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1CDBCB82" w14:textId="77777777" w:rsidR="00A17DC1" w:rsidRDefault="00A17DC1" w:rsidP="00A17DC1">
            <w:pPr>
              <w:spacing w:after="0"/>
            </w:pPr>
            <w:r>
              <w:lastRenderedPageBreak/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371B090E" w14:textId="77777777" w:rsidR="00A17DC1" w:rsidRDefault="00A17DC1" w:rsidP="00A17DC1">
            <w:pPr>
              <w:spacing w:after="0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23372BD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69A859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f_NR_CellInfo_InitMaxReferencePower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4103D68F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4B4B0A95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18E1DFC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C52B37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BBC35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E5E2639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7CED6319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39FFA2CE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1F1581E5" w14:textId="77777777" w:rsidR="00A17DC1" w:rsidRDefault="00A17DC1" w:rsidP="00A17DC1">
            <w:pPr>
              <w:spacing w:after="0"/>
            </w:pPr>
          </w:p>
          <w:p w14:paraId="1724E57E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7D84C832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6A01138F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4658364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f_NR_ProvideUE_LocationInformation</w:t>
            </w:r>
            <w:proofErr w:type="spellEnd"/>
            <w:r>
              <w:t>(nr_Cell1, RRC_CONNECTED);</w:t>
            </w:r>
          </w:p>
          <w:p w14:paraId="4127401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9D3C88B" w14:textId="77777777" w:rsidR="00A17DC1" w:rsidRDefault="00A17DC1" w:rsidP="00A17DC1">
            <w:pPr>
              <w:spacing w:after="0"/>
            </w:pPr>
          </w:p>
          <w:p w14:paraId="6CC149D2" w14:textId="77777777" w:rsidR="00A17DC1" w:rsidRDefault="00A17DC1" w:rsidP="00A17DC1">
            <w:pPr>
              <w:spacing w:after="0"/>
            </w:pPr>
          </w:p>
          <w:p w14:paraId="4E39E88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E99C0B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B83A94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5502502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4CAB573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7F9FD43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  //@sic R5-216289 sic@</w:t>
            </w:r>
          </w:p>
          <w:p w14:paraId="319D4136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nr_Cell3)  //@sic R5s211638 sic@</w:t>
            </w:r>
          </w:p>
          <w:p w14:paraId="78DB7893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16AD95F1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1C5DFFD1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5D2BB06B" w14:textId="77777777" w:rsidR="00A17DC1" w:rsidRDefault="00A17DC1" w:rsidP="00A17DC1">
            <w:pPr>
              <w:spacing w:after="0"/>
            </w:pPr>
            <w:r>
              <w:t xml:space="preserve">            </w:t>
            </w:r>
            <w:proofErr w:type="spellStart"/>
            <w:r>
              <w:t>v_RsrpThres</w:t>
            </w:r>
            <w:proofErr w:type="spellEnd"/>
            <w:r>
              <w:t xml:space="preserve"> := </w:t>
            </w:r>
            <w:proofErr w:type="spellStart"/>
            <w:r>
              <w:t>v_RsrpThres</w:t>
            </w:r>
            <w:proofErr w:type="spellEnd"/>
            <w:r>
              <w:t xml:space="preserve"> + v_Deltas.DeltaNRf2 - v_Deltas.DeltaNRf1; //@sic R5-214550 sic@</w:t>
            </w:r>
          </w:p>
          <w:p w14:paraId="701BDB40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77B7130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4562834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6F54405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0E355739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v_MeasGapConfig</w:t>
            </w:r>
            <w:proofErr w:type="spellEnd"/>
            <w:r>
              <w:t xml:space="preserve"> :=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2F5FE4D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CDC1D93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73674CB8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CF7112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{cs_MeasObjectId1(nr_Cell1)};</w:t>
            </w:r>
          </w:p>
          <w:p w14:paraId="0D59C4A3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47D94EEC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6B585E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2CDFDF4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23850B7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214E2CA" w14:textId="77777777" w:rsidR="00A17DC1" w:rsidRDefault="00A17DC1" w:rsidP="00A17DC1">
            <w:pPr>
              <w:spacing w:after="0"/>
            </w:pPr>
          </w:p>
          <w:p w14:paraId="364D3913" w14:textId="77777777" w:rsidR="00A17DC1" w:rsidRDefault="00A17DC1" w:rsidP="00A17DC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9351A3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6DAFBBD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09C64150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5C446A6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5D704B4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44DC4249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50E7BCA4" w14:textId="77777777" w:rsidR="00A17DC1" w:rsidRDefault="00A17DC1" w:rsidP="00A17DC1">
            <w:pPr>
              <w:spacing w:after="0"/>
            </w:pPr>
            <w:r>
              <w:lastRenderedPageBreak/>
              <w:t xml:space="preserve">   </w:t>
            </w:r>
          </w:p>
          <w:p w14:paraId="653CBC6A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6150A5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503BAC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C55FACE" w14:textId="77777777" w:rsidR="00A17DC1" w:rsidRDefault="00A17DC1" w:rsidP="00A17DC1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8362D1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3072A55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393D19E0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8166D1B" w14:textId="77777777" w:rsidR="00A17DC1" w:rsidRDefault="00A17DC1" w:rsidP="00A17DC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490A2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200D590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v_PhysCellIdServing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3B1CB0D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v_PhysCellIdNeighbour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B8FF6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f_NR_ReceiveMeasurementReports</w:t>
            </w:r>
            <w:proofErr w:type="spellEnd"/>
            <w:r>
              <w:t>(nr_Cell1,</w:t>
            </w:r>
          </w:p>
          <w:p w14:paraId="122AB6FC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0BBAAD9A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13A2AE70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630AA8B8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2AF7973A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777153A0" w14:textId="77777777" w:rsidR="00A17DC1" w:rsidRDefault="00A17DC1" w:rsidP="00A17DC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A20CDF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50D4A8A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09568F6C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8C8CEAA" w14:textId="77777777" w:rsidR="00A17DC1" w:rsidRDefault="00A17DC1" w:rsidP="00A17DC1">
            <w:pPr>
              <w:spacing w:after="0"/>
            </w:pPr>
            <w:r>
              <w:t xml:space="preserve">    //@siclog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AD44F3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543AD50D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00C251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CF7ED9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6E62E55D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6306185E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BE1CA73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2020AB18" w14:textId="77777777" w:rsidR="00A17DC1" w:rsidRDefault="00A17DC1" w:rsidP="00A17DC1">
            <w:pPr>
              <w:spacing w:after="0"/>
            </w:pPr>
            <w:r>
              <w:t xml:space="preserve">    f_NR5GC_RRCReestablishment_SON_MDT(nr_Cell1,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2050816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4B80088E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9D510C6" w14:textId="77777777" w:rsidR="00A17DC1" w:rsidRDefault="00A17DC1" w:rsidP="00A17DC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F11F98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3655F5B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</w:t>
            </w:r>
          </w:p>
          <w:p w14:paraId="1AC1469A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3BE4DDA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36BD57BF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cs_NR_UEInformationRequest_RLF</w:t>
            </w:r>
            <w:proofErr w:type="spellEnd"/>
            <w:r>
              <w:t>)); // condition RLF</w:t>
            </w:r>
          </w:p>
          <w:p w14:paraId="18DC1308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DD2C8D0" w14:textId="77777777" w:rsidR="00A17DC1" w:rsidRDefault="00A17DC1" w:rsidP="00A17DC1">
            <w:pPr>
              <w:spacing w:after="0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6EA22A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714FED7C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v_ARFCN_Neighbour</w:t>
            </w:r>
            <w:proofErr w:type="spellEnd"/>
            <w:r>
              <w:t xml:space="preserve"> :=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2256B22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v_CellIdentity_Serving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72FD184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v_CellIdentity_Neighbour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298FF4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v_UEInformationResponse</w:t>
            </w:r>
            <w:proofErr w:type="spellEnd"/>
            <w:r>
              <w:t xml:space="preserve"> :=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287576F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4D322027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708687D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389D419A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>
              <w:t xml:space="preserve">        </w:t>
            </w:r>
            <w:r w:rsidRPr="00A17DC1">
              <w:rPr>
                <w:highlight w:val="yellow"/>
              </w:rPr>
              <w:t>v_UEInformationResponse.message_.messageClassExtension.c2.ueInformationResponse_r16.criticalExtensions.ueInformationResponse_r16.rlf_Report_r16.nr_RLF_Report_r16.locationInfo_r16.commonLocationInfo_r16.gnss_TOD_msec_r16 := ?; //@sic R5-217923 sic@</w:t>
            </w:r>
          </w:p>
          <w:p w14:paraId="03EA81A6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</w:t>
            </w:r>
            <w:r w:rsidRPr="00A17DC1">
              <w:rPr>
                <w:highlight w:val="yellow"/>
              </w:rPr>
              <w:lastRenderedPageBreak/>
              <w:t>nformationResponse_r16.rlf_Report_r16.nr_RLF_Report_r16.locationInfo_r16.commonLocationInfo_r16.locationTimestamp_r16 := *;</w:t>
            </w:r>
          </w:p>
          <w:p w14:paraId="567C6278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v_UEInformationResponse.message_.messageClassExtension.c2.ueInformationResponse_r16.criticalExtensions.ueInformationResponse_r16.rlf_Report_r16.nr_RLF_Report_r16.locationInfo_r16.commonLocationInfo_r16.locationCoordinate_r16 := ?;</w:t>
            </w:r>
          </w:p>
          <w:p w14:paraId="7CDA7307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v_UEInformationResponse.message_.messageClassExtension.c2.ueInformationResponse_r16.criticalExtensions.ueInformationResponse_r16.rlf_Report_r16.nr_RLF_Report_r16.locationInfo_r16.commonLocationInfo_r16.locationError_r16 := *;</w:t>
            </w:r>
          </w:p>
          <w:p w14:paraId="637BC0C9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v_UEInformationResponse.message_.messageClassExtension.c2.ueInformationResponse_r16.criticalExtensions.ueInformationResponse_r16.rlf_Report_r16.nr_RLF_Report_r16.locationInfo_r16.commonLocationInfo_r16.locationSource_r16 := *;</w:t>
            </w:r>
          </w:p>
          <w:p w14:paraId="1D9FD8EE" w14:textId="77777777" w:rsidR="00A17DC1" w:rsidRDefault="00A17DC1" w:rsidP="00A17DC1">
            <w:pPr>
              <w:spacing w:after="0"/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v_UEInformationResponse.message_.messageClassExtension.c2.ueInformationResponse_r16.criticalExtensions.ueInformationResponse_r16.rlf_Report_r16.nr_RLF_Report_r16.locationInfo_r16.commonLocationInfo_r16.velocityEstimate_r16 := ?;</w:t>
            </w:r>
          </w:p>
          <w:p w14:paraId="1851EA3F" w14:textId="77777777" w:rsidR="00A17DC1" w:rsidRDefault="00A17DC1" w:rsidP="00A17DC1">
            <w:pPr>
              <w:spacing w:after="0"/>
            </w:pPr>
          </w:p>
          <w:p w14:paraId="199426D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3A1CEAE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182D03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227B84A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v_ReceivedReport</w:t>
            </w:r>
            <w:proofErr w:type="spellEnd"/>
            <w:r>
              <w:t xml:space="preserve"> := v_ReceivedMsg.Signalling.Rrc.Dcch.message_.messageClassExtension.c2.ueInformationResponse_r16.criticalExtensions.ueInformationResponse_r16.rlf_Report_r16;</w:t>
            </w:r>
          </w:p>
          <w:p w14:paraId="779C17D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990371" w14:textId="3A4B568B" w:rsidR="00572701" w:rsidRPr="002D280C" w:rsidRDefault="00A17DC1" w:rsidP="00A17DC1">
            <w:pPr>
              <w:rPr>
                <w:lang w:val="en-PH"/>
              </w:rPr>
            </w:pPr>
            <w:r>
              <w:t xml:space="preserve">      </w:t>
            </w:r>
          </w:p>
        </w:tc>
      </w:tr>
    </w:tbl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9E52C" w14:textId="77777777" w:rsidR="00B245DD" w:rsidRDefault="00B245DD">
      <w:r>
        <w:separator/>
      </w:r>
    </w:p>
  </w:endnote>
  <w:endnote w:type="continuationSeparator" w:id="0">
    <w:p w14:paraId="2144B657" w14:textId="77777777" w:rsidR="00B245DD" w:rsidRDefault="00B2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8FBD" w14:textId="77777777" w:rsidR="00B245DD" w:rsidRDefault="00B245DD">
      <w:r>
        <w:separator/>
      </w:r>
    </w:p>
  </w:footnote>
  <w:footnote w:type="continuationSeparator" w:id="0">
    <w:p w14:paraId="0880A0B9" w14:textId="77777777" w:rsidR="00B245DD" w:rsidRDefault="00B2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AE"/>
    <w:rsid w:val="004026B1"/>
    <w:rsid w:val="00410371"/>
    <w:rsid w:val="00410474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DefaultParagraphFon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19</Pages>
  <Words>7048</Words>
  <Characters>40179</Characters>
  <Application>Microsoft Office Word</Application>
  <DocSecurity>0</DocSecurity>
  <Lines>334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Online, , 9th Dec 2022 - 31st Dec 2023</vt:lpstr>
      <vt:lpstr>Table of Contents</vt:lpstr>
      <vt:lpstr>Overview</vt:lpstr>
      <vt:lpstr>Corrections required</vt:lpstr>
      <vt:lpstr>    Change 1</vt:lpstr>
      <vt:lpstr>    Change 2</vt:lpstr>
      <vt:lpstr>    Change 3</vt:lpstr>
      <vt:lpstr>    Change 4</vt:lpstr>
      <vt:lpstr>MTG_TITLE</vt:lpstr>
    </vt:vector>
  </TitlesOfParts>
  <Company>3GPP Support Team</Company>
  <LinksUpToDate>false</LinksUpToDate>
  <CharactersWithSpaces>47133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2023-05-25T08:42:00Z</dcterms:created>
  <dcterms:modified xsi:type="dcterms:W3CDTF">2023-05-25T09:25:00Z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