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ED4C2" w14:textId="4C868650" w:rsidR="00D351FF" w:rsidRDefault="00D351FF" w:rsidP="00D351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C372D">
        <w:fldChar w:fldCharType="begin"/>
      </w:r>
      <w:r w:rsidR="003C372D">
        <w:instrText xml:space="preserve"> DOCPROPERTY  TSG/WGRef  \* MERGEFORMAT </w:instrText>
      </w:r>
      <w:r w:rsidR="003C372D">
        <w:fldChar w:fldCharType="separate"/>
      </w:r>
      <w:r>
        <w:rPr>
          <w:b/>
          <w:noProof/>
          <w:sz w:val="24"/>
        </w:rPr>
        <w:t>RAN5</w:t>
      </w:r>
      <w:r w:rsidR="003C372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C372D">
        <w:fldChar w:fldCharType="begin"/>
      </w:r>
      <w:r w:rsidR="003C372D">
        <w:instrText xml:space="preserve"> DOCPROPERTY  MtgSeq  \* MERGEFORMAT </w:instrText>
      </w:r>
      <w:r w:rsidR="003C372D">
        <w:fldChar w:fldCharType="separate"/>
      </w:r>
      <w:r w:rsidRPr="00EB09B7">
        <w:rPr>
          <w:b/>
          <w:noProof/>
          <w:sz w:val="24"/>
        </w:rPr>
        <w:t>2023</w:t>
      </w:r>
      <w:r w:rsidR="003C372D">
        <w:rPr>
          <w:b/>
          <w:noProof/>
          <w:sz w:val="24"/>
        </w:rPr>
        <w:fldChar w:fldCharType="end"/>
      </w:r>
      <w:r w:rsidR="003C372D">
        <w:fldChar w:fldCharType="begin"/>
      </w:r>
      <w:r w:rsidR="003C372D">
        <w:instrText xml:space="preserve"> DOCPROPERTY  MtgTitle  \* MERGEFORMAT </w:instrText>
      </w:r>
      <w:r w:rsidR="003C372D">
        <w:fldChar w:fldCharType="separate"/>
      </w:r>
      <w:r>
        <w:rPr>
          <w:b/>
          <w:noProof/>
          <w:sz w:val="24"/>
        </w:rPr>
        <w:t>-TTCN email</w:t>
      </w:r>
      <w:r w:rsidR="003C372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64FDF" w:rsidRPr="00364FDF">
        <w:rPr>
          <w:b/>
          <w:bCs/>
          <w:i/>
          <w:iCs/>
          <w:sz w:val="24"/>
          <w:szCs w:val="24"/>
        </w:rPr>
        <w:t>R5s230</w:t>
      </w:r>
      <w:r w:rsidR="003C372D">
        <w:rPr>
          <w:b/>
          <w:bCs/>
          <w:i/>
          <w:iCs/>
          <w:sz w:val="24"/>
          <w:szCs w:val="24"/>
        </w:rPr>
        <w:t>436</w:t>
      </w:r>
    </w:p>
    <w:p w14:paraId="2E8ED4C3" w14:textId="77777777" w:rsidR="00D351FF" w:rsidRDefault="003C372D" w:rsidP="00D351F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351F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351FF">
        <w:rPr>
          <w:b/>
          <w:noProof/>
          <w:sz w:val="24"/>
        </w:rPr>
        <w:t xml:space="preserve">, </w:t>
      </w:r>
      <w:r w:rsidR="00D351FF">
        <w:fldChar w:fldCharType="begin"/>
      </w:r>
      <w:r w:rsidR="00D351FF">
        <w:instrText xml:space="preserve"> DOCPROPERTY  Country  \* MERGEFORMAT </w:instrText>
      </w:r>
      <w:r w:rsidR="00D351FF">
        <w:fldChar w:fldCharType="end"/>
      </w:r>
      <w:r w:rsidR="00D351F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351FF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D351F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351FF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51FF" w14:paraId="2E8ED4C5" w14:textId="77777777" w:rsidTr="008416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8ED4C4" w14:textId="77777777" w:rsidR="00D351FF" w:rsidRDefault="00D351FF" w:rsidP="008416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351FF" w14:paraId="2E8ED4C7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C6" w14:textId="77777777" w:rsidR="00D351FF" w:rsidRDefault="00D351FF" w:rsidP="008416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51FF" w14:paraId="2E8ED4C9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C8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D3" w14:textId="77777777" w:rsidTr="0084166B">
        <w:tc>
          <w:tcPr>
            <w:tcW w:w="142" w:type="dxa"/>
            <w:tcBorders>
              <w:left w:val="single" w:sz="4" w:space="0" w:color="auto"/>
            </w:tcBorders>
          </w:tcPr>
          <w:p w14:paraId="2E8ED4CA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8ED4CB" w14:textId="77777777" w:rsidR="00D351FF" w:rsidRPr="00410371" w:rsidRDefault="003C372D" w:rsidP="008416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351FF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8ED4CC" w14:textId="77777777" w:rsidR="00D351FF" w:rsidRDefault="00D351FF" w:rsidP="008416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8ED4CD" w14:textId="1BCCE5B6" w:rsidR="00D351FF" w:rsidRPr="00410371" w:rsidRDefault="00364FDF" w:rsidP="0084166B">
            <w:pPr>
              <w:pStyle w:val="CRCoverPage"/>
              <w:spacing w:after="0"/>
              <w:rPr>
                <w:noProof/>
                <w:lang w:eastAsia="zh-CN"/>
              </w:rPr>
            </w:pPr>
            <w:r w:rsidRPr="00364FDF">
              <w:rPr>
                <w:b/>
                <w:noProof/>
                <w:sz w:val="28"/>
              </w:rPr>
              <w:t>3023</w:t>
            </w:r>
          </w:p>
        </w:tc>
        <w:tc>
          <w:tcPr>
            <w:tcW w:w="709" w:type="dxa"/>
          </w:tcPr>
          <w:p w14:paraId="2E8ED4CE" w14:textId="77777777" w:rsidR="00D351FF" w:rsidRDefault="00D351FF" w:rsidP="008416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8ED4CF" w14:textId="0C94A887" w:rsidR="00D351FF" w:rsidRPr="00410371" w:rsidRDefault="003C372D" w:rsidP="008416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2E8ED4D0" w14:textId="77777777" w:rsidR="00D351FF" w:rsidRDefault="00D351FF" w:rsidP="008416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8ED4D1" w14:textId="53AF2C87" w:rsidR="00D351FF" w:rsidRPr="00410371" w:rsidRDefault="003C372D" w:rsidP="008416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351FF" w:rsidRPr="00410371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6</w:t>
            </w:r>
            <w:r w:rsidR="00D351FF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8ED4D2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4D5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D4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4D7" w14:textId="77777777" w:rsidTr="008416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8ED4D6" w14:textId="77777777" w:rsidR="00D351FF" w:rsidRPr="00F25D98" w:rsidRDefault="00D351FF" w:rsidP="008416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351FF" w14:paraId="2E8ED4D9" w14:textId="77777777" w:rsidTr="0084166B">
        <w:tc>
          <w:tcPr>
            <w:tcW w:w="9641" w:type="dxa"/>
            <w:gridSpan w:val="9"/>
          </w:tcPr>
          <w:p w14:paraId="2E8ED4D8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8ED4DA" w14:textId="77777777" w:rsidR="00D351FF" w:rsidRDefault="00D351FF" w:rsidP="00D351F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51FF" w14:paraId="2E8ED4E4" w14:textId="77777777" w:rsidTr="0084166B">
        <w:tc>
          <w:tcPr>
            <w:tcW w:w="2835" w:type="dxa"/>
          </w:tcPr>
          <w:p w14:paraId="2E8ED4DB" w14:textId="77777777" w:rsidR="00D351FF" w:rsidRDefault="00D351FF" w:rsidP="008416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8ED4DC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8ED4DD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ED4DE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8ED4DF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8ED4E0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8ED4E1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8ED4E2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8ED4E3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8ED4E5" w14:textId="77777777" w:rsidR="00D351FF" w:rsidRDefault="00D351FF" w:rsidP="00D351F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51FF" w14:paraId="2E8ED4E7" w14:textId="77777777" w:rsidTr="0084166B">
        <w:tc>
          <w:tcPr>
            <w:tcW w:w="9640" w:type="dxa"/>
            <w:gridSpan w:val="11"/>
          </w:tcPr>
          <w:p w14:paraId="2E8ED4E6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EA" w14:textId="77777777" w:rsidTr="008416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8ED4E8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ED4E9" w14:textId="49C34469" w:rsidR="00D351FF" w:rsidRDefault="000C6CC3" w:rsidP="0084166B">
            <w:pPr>
              <w:pStyle w:val="CRCoverPage"/>
              <w:spacing w:after="0"/>
              <w:ind w:left="100"/>
              <w:rPr>
                <w:noProof/>
              </w:rPr>
            </w:pPr>
            <w:r w:rsidRPr="000C6CC3">
              <w:t>Correction to NR5GC TC 9.1.1.</w:t>
            </w:r>
            <w:r>
              <w:t>2</w:t>
            </w:r>
            <w:r w:rsidRPr="000C6CC3">
              <w:t xml:space="preserve"> </w:t>
            </w:r>
            <w:r w:rsidR="00364FDF">
              <w:t>against</w:t>
            </w:r>
            <w:r w:rsidRPr="000C6CC3">
              <w:t xml:space="preserve"> SNPN-only UE</w:t>
            </w:r>
          </w:p>
        </w:tc>
      </w:tr>
      <w:tr w:rsidR="00D351FF" w14:paraId="2E8ED4ED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EB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8ED4EC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F0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EE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ED4EF" w14:textId="46E9D1F6" w:rsidR="00D351FF" w:rsidRDefault="00702031" w:rsidP="0084166B">
            <w:pPr>
              <w:pStyle w:val="CRCoverPage"/>
              <w:spacing w:after="0"/>
              <w:ind w:left="100"/>
              <w:rPr>
                <w:noProof/>
              </w:rPr>
            </w:pPr>
            <w:r w:rsidRPr="00012FCE">
              <w:t>ANRITSU LTD</w:t>
            </w:r>
          </w:p>
        </w:tc>
      </w:tr>
      <w:tr w:rsidR="00D351FF" w14:paraId="2E8ED4F3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1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ED4F2" w14:textId="77777777" w:rsidR="00D351FF" w:rsidRDefault="00D351FF" w:rsidP="0084166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351FF" w14:paraId="2E8ED4F6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4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8ED4F5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FC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7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8ED4F8" w14:textId="40A5F201" w:rsidR="00D351FF" w:rsidRDefault="00E33DCF" w:rsidP="0084166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33DCF">
              <w:t>NG_RAN_PRN_Vertical_LAN-UEConTest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E8ED4F9" w14:textId="77777777" w:rsidR="00D351FF" w:rsidRDefault="00D351FF" w:rsidP="008416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8ED4FA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8ED4FB" w14:textId="1C1F91B2" w:rsidR="00D351FF" w:rsidRDefault="007074D8" w:rsidP="00C2579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702031">
              <w:t>3</w:t>
            </w:r>
            <w:r>
              <w:t>-</w:t>
            </w:r>
            <w:r w:rsidR="00516509">
              <w:rPr>
                <w:lang w:eastAsia="zh-CN"/>
              </w:rPr>
              <w:t>20</w:t>
            </w:r>
            <w:r w:rsidR="00D351FF">
              <w:fldChar w:fldCharType="begin"/>
            </w:r>
            <w:r w:rsidR="00D351FF">
              <w:instrText xml:space="preserve"> DOCPROPERTY  ResDate  \* MERGEFORMAT </w:instrText>
            </w:r>
            <w:r w:rsidR="00D351FF">
              <w:fldChar w:fldCharType="end"/>
            </w:r>
          </w:p>
        </w:tc>
      </w:tr>
      <w:tr w:rsidR="00D351FF" w14:paraId="2E8ED502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D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8ED4FE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8ED4FF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8ED500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8ED501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08" w14:textId="77777777" w:rsidTr="008416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8ED503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8ED504" w14:textId="77777777" w:rsidR="00D351FF" w:rsidRDefault="003C372D" w:rsidP="008416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351F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8ED505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8ED506" w14:textId="77777777" w:rsidR="00D351FF" w:rsidRDefault="00D351FF" w:rsidP="008416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8ED507" w14:textId="77777777" w:rsidR="00D351FF" w:rsidRDefault="003C372D" w:rsidP="008416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351F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D351FF" w14:paraId="2E8ED50D" w14:textId="77777777" w:rsidTr="008416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8ED509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8ED50A" w14:textId="77777777" w:rsidR="00D351FF" w:rsidRDefault="00D351FF" w:rsidP="008416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8ED50B" w14:textId="77777777" w:rsidR="00D351FF" w:rsidRDefault="00D351FF" w:rsidP="008416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8ED50C" w14:textId="77777777" w:rsidR="00D351FF" w:rsidRPr="007C2097" w:rsidRDefault="00D351FF" w:rsidP="008416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351FF" w14:paraId="2E8ED510" w14:textId="77777777" w:rsidTr="0084166B">
        <w:tc>
          <w:tcPr>
            <w:tcW w:w="1843" w:type="dxa"/>
          </w:tcPr>
          <w:p w14:paraId="2E8ED50E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8ED50F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13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8ED511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699C76" w14:textId="77777777" w:rsidR="009019C6" w:rsidRDefault="009019C6" w:rsidP="009019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Derivation of keys </w:t>
            </w:r>
            <w:r w:rsidRPr="00DB1EAD">
              <w:rPr>
                <w:rFonts w:ascii="Arial" w:hAnsi="Arial" w:cs="Arial"/>
              </w:rPr>
              <w:t>CK' and IK' for EAP-AKA'</w:t>
            </w:r>
            <w:r>
              <w:rPr>
                <w:rFonts w:ascii="Arial" w:hAnsi="Arial" w:cs="Arial"/>
              </w:rPr>
              <w:t xml:space="preserve"> requires the Serving Network Name which needs to be updated to SNPN identity in case of SNPN. </w:t>
            </w:r>
          </w:p>
          <w:p w14:paraId="34A461E4" w14:textId="77777777" w:rsidR="009019C6" w:rsidRDefault="009019C6" w:rsidP="009019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From TS 33.501 I.3.2:</w:t>
            </w:r>
          </w:p>
          <w:p w14:paraId="2E8ED512" w14:textId="350C6930" w:rsidR="00A12227" w:rsidRPr="009019C6" w:rsidRDefault="009019C6" w:rsidP="009019C6">
            <w:pPr>
              <w:pStyle w:val="CRCoverPage"/>
              <w:spacing w:after="0"/>
              <w:rPr>
                <w:iCs/>
                <w:noProof/>
              </w:rPr>
            </w:pPr>
            <w:r w:rsidRPr="00DB1EAD">
              <w:rPr>
                <w:rFonts w:cs="Arial"/>
              </w:rPr>
              <w:t>SN Id = PLMN ID:NID</w:t>
            </w:r>
          </w:p>
        </w:tc>
      </w:tr>
      <w:tr w:rsidR="00D351FF" w14:paraId="2E8ED516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4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15" w14:textId="77777777" w:rsidR="00D351FF" w:rsidRPr="00CF39F2" w:rsidRDefault="00D351FF" w:rsidP="00D351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351FF" w14:paraId="2E8ED519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7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8ED518" w14:textId="3CD04111" w:rsidR="006F0D88" w:rsidRPr="006316B2" w:rsidRDefault="009019C6" w:rsidP="00A12227">
            <w:pPr>
              <w:pStyle w:val="CRCoverPage"/>
              <w:spacing w:after="0"/>
              <w:rPr>
                <w:noProof/>
              </w:rPr>
            </w:pPr>
            <w:r w:rsidRPr="009019C6">
              <w:t>Initialize and pass the NID for NGC Cell A to the functions building the Authentication Request in Step 5</w:t>
            </w:r>
            <w:r w:rsidR="007E0429">
              <w:t xml:space="preserve">, </w:t>
            </w:r>
            <w:r w:rsidRPr="009019C6">
              <w:t>Step 7</w:t>
            </w:r>
            <w:r w:rsidR="007E0429">
              <w:t>, and Step 9</w:t>
            </w:r>
            <w:r>
              <w:t>.</w:t>
            </w:r>
          </w:p>
        </w:tc>
      </w:tr>
      <w:tr w:rsidR="00D351FF" w14:paraId="2E8ED51C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A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1B" w14:textId="77777777" w:rsidR="00D351FF" w:rsidRPr="00CF39F2" w:rsidRDefault="00D351FF" w:rsidP="00D351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351FF" w14:paraId="2E8ED51F" w14:textId="77777777" w:rsidTr="008416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8ED51D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1E" w14:textId="6BC2890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 </w:t>
            </w:r>
            <w:r w:rsidR="00E33DCF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onformant UE may fail the test case</w:t>
            </w:r>
          </w:p>
        </w:tc>
      </w:tr>
      <w:tr w:rsidR="00D351FF" w14:paraId="2E8ED522" w14:textId="77777777" w:rsidTr="0084166B">
        <w:tc>
          <w:tcPr>
            <w:tcW w:w="2694" w:type="dxa"/>
            <w:gridSpan w:val="2"/>
          </w:tcPr>
          <w:p w14:paraId="2E8ED520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8ED521" w14:textId="77777777" w:rsidR="00D351FF" w:rsidRDefault="00D351FF" w:rsidP="00D3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25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8ED523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ED524" w14:textId="5CB415F9" w:rsidR="00D351FF" w:rsidRDefault="009019C6" w:rsidP="008416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9.1.1.</w:t>
            </w:r>
            <w:r w:rsidR="001A0A3E">
              <w:rPr>
                <w:noProof/>
              </w:rPr>
              <w:t>2</w:t>
            </w:r>
            <w:r>
              <w:rPr>
                <w:noProof/>
              </w:rPr>
              <w:t>.NR5GC</w:t>
            </w:r>
          </w:p>
        </w:tc>
      </w:tr>
      <w:tr w:rsidR="00D351FF" w14:paraId="2E8ED528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6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27" w14:textId="77777777" w:rsidR="00D351FF" w:rsidRDefault="00D351FF" w:rsidP="00D3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2E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9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ED52A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8ED52B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8ED52C" w14:textId="77777777" w:rsidR="00D351FF" w:rsidRDefault="00D351FF" w:rsidP="00D35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8ED52D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34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F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0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1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2" w14:textId="77777777" w:rsidR="00D351FF" w:rsidRDefault="00D351FF" w:rsidP="00D35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3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3A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35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6" w14:textId="00342B04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7" w14:textId="6C62D779" w:rsidR="00D351FF" w:rsidRDefault="00E33DC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8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9" w14:textId="2C722FE9" w:rsidR="00D351FF" w:rsidRDefault="00D351FF" w:rsidP="00E33DCF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540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3B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C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D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E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F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43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41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42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546" w14:textId="77777777" w:rsidTr="008416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8ED544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45" w14:textId="77777777" w:rsidR="00D351FF" w:rsidRDefault="00D351FF" w:rsidP="00D35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51FF" w:rsidRPr="008863B9" w14:paraId="2E8ED549" w14:textId="77777777" w:rsidTr="008416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ED547" w14:textId="77777777" w:rsidR="00D351FF" w:rsidRPr="008863B9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8ED548" w14:textId="77777777" w:rsidR="00D351FF" w:rsidRPr="008863B9" w:rsidRDefault="00D351FF" w:rsidP="00D351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51FF" w14:paraId="2E8ED54C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ED54A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4B" w14:textId="77777777" w:rsidR="00D351FF" w:rsidRDefault="00D351FF" w:rsidP="00D35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8ED54D" w14:textId="77777777" w:rsidR="00D351FF" w:rsidRDefault="00D351FF" w:rsidP="00D351FF">
      <w:pPr>
        <w:rPr>
          <w:noProof/>
        </w:rPr>
      </w:pPr>
    </w:p>
    <w:p w14:paraId="2E8ED54E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2E8ED54F" w14:textId="77777777" w:rsidR="009418D9" w:rsidRDefault="009418D9" w:rsidP="009418D9">
      <w:pPr>
        <w:rPr>
          <w:noProof/>
        </w:rPr>
        <w:sectPr w:rsidR="009418D9" w:rsidSect="00F260D5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8ED550" w14:textId="0C019117" w:rsidR="009478EE" w:rsidRDefault="009478EE" w:rsidP="009478EE">
      <w:pPr>
        <w:rPr>
          <w:noProof/>
        </w:rPr>
      </w:pPr>
    </w:p>
    <w:p w14:paraId="3327DC80" w14:textId="1DEBAFDE" w:rsidR="00F260D5" w:rsidRDefault="00F260D5" w:rsidP="009478EE">
      <w:pPr>
        <w:rPr>
          <w:noProof/>
        </w:rPr>
      </w:pPr>
    </w:p>
    <w:p w14:paraId="75C6A01A" w14:textId="1547D046" w:rsidR="00F260D5" w:rsidRDefault="00F260D5" w:rsidP="009478EE">
      <w:pPr>
        <w:rPr>
          <w:noProof/>
        </w:rPr>
      </w:pPr>
    </w:p>
    <w:p w14:paraId="7F0DD582" w14:textId="77777777" w:rsidR="002076DA" w:rsidRDefault="002076DA" w:rsidP="009478EE">
      <w:pPr>
        <w:rPr>
          <w:noProof/>
        </w:rPr>
      </w:pPr>
    </w:p>
    <w:p w14:paraId="28B2BFB8" w14:textId="77777777" w:rsidR="00F260D5" w:rsidRPr="00F260D5" w:rsidRDefault="00F260D5" w:rsidP="00F260D5">
      <w:pPr>
        <w:pStyle w:val="Title"/>
        <w:jc w:val="left"/>
        <w:rPr>
          <w:rStyle w:val="Emphasis"/>
          <w:rFonts w:cs="Arial"/>
          <w:i w:val="0"/>
          <w:iCs w:val="0"/>
          <w:lang w:eastAsia="en-GB"/>
        </w:rPr>
      </w:pPr>
      <w:bookmarkStart w:id="0" w:name="_Toc130246666"/>
      <w:r w:rsidRPr="00F260D5">
        <w:rPr>
          <w:rStyle w:val="Emphasis"/>
          <w:rFonts w:cs="Arial"/>
          <w:i w:val="0"/>
          <w:iCs w:val="0"/>
        </w:rPr>
        <w:lastRenderedPageBreak/>
        <w:t>Table of Contents</w:t>
      </w:r>
      <w:bookmarkEnd w:id="0"/>
    </w:p>
    <w:p w14:paraId="2417F1E4" w14:textId="6F0E661C" w:rsidR="007E0429" w:rsidRDefault="00F260D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E0429" w:rsidRPr="00DA49A8">
        <w:rPr>
          <w:rFonts w:cs="Arial"/>
        </w:rPr>
        <w:t>Table of Contents</w:t>
      </w:r>
      <w:r w:rsidR="007E0429">
        <w:tab/>
      </w:r>
      <w:r w:rsidR="007E0429">
        <w:fldChar w:fldCharType="begin"/>
      </w:r>
      <w:r w:rsidR="007E0429">
        <w:instrText xml:space="preserve"> PAGEREF _Toc130246666 \h </w:instrText>
      </w:r>
      <w:r w:rsidR="007E0429">
        <w:fldChar w:fldCharType="separate"/>
      </w:r>
      <w:r w:rsidR="007E0429">
        <w:t>2</w:t>
      </w:r>
      <w:r w:rsidR="007E0429">
        <w:fldChar w:fldCharType="end"/>
      </w:r>
    </w:p>
    <w:p w14:paraId="45A7744C" w14:textId="68F32446" w:rsidR="007E0429" w:rsidRDefault="007E042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A49A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A49A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_Toc130246667 \h </w:instrText>
      </w:r>
      <w:r>
        <w:fldChar w:fldCharType="separate"/>
      </w:r>
      <w:r>
        <w:t>3</w:t>
      </w:r>
      <w:r>
        <w:fldChar w:fldCharType="end"/>
      </w:r>
    </w:p>
    <w:p w14:paraId="4425517D" w14:textId="6A695788" w:rsidR="007E0429" w:rsidRDefault="007E042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A49A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A49A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_Toc130246668 \h </w:instrText>
      </w:r>
      <w:r>
        <w:fldChar w:fldCharType="separate"/>
      </w:r>
      <w:r>
        <w:t>3</w:t>
      </w:r>
      <w:r>
        <w:fldChar w:fldCharType="end"/>
      </w:r>
    </w:p>
    <w:p w14:paraId="66B405FE" w14:textId="7BEEF4A5" w:rsidR="007E0429" w:rsidRDefault="007E042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A49A8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A49A8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_Toc130246669 \h </w:instrText>
      </w:r>
      <w:r>
        <w:fldChar w:fldCharType="separate"/>
      </w:r>
      <w:r>
        <w:t>3</w:t>
      </w:r>
      <w:r>
        <w:fldChar w:fldCharType="end"/>
      </w:r>
    </w:p>
    <w:p w14:paraId="2356DC75" w14:textId="63E09639" w:rsidR="007E0429" w:rsidRDefault="007E042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A49A8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A49A8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_Toc130246670 \h </w:instrText>
      </w:r>
      <w:r>
        <w:fldChar w:fldCharType="separate"/>
      </w:r>
      <w:r>
        <w:t>7</w:t>
      </w:r>
      <w:r>
        <w:fldChar w:fldCharType="end"/>
      </w:r>
    </w:p>
    <w:p w14:paraId="48493107" w14:textId="56543FA8" w:rsidR="00F260D5" w:rsidRDefault="00F260D5" w:rsidP="00F260D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3AEAB4BB" w14:textId="77777777" w:rsidR="00F260D5" w:rsidRDefault="00F260D5" w:rsidP="00F260D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30246667"/>
      <w:r>
        <w:rPr>
          <w:b/>
          <w:lang w:eastAsia="ja-JP"/>
        </w:rPr>
        <w:lastRenderedPageBreak/>
        <w:t>Overview</w:t>
      </w:r>
      <w:bookmarkEnd w:id="1"/>
    </w:p>
    <w:p w14:paraId="5F9C30D9" w14:textId="1FBC4AF2" w:rsidR="00F260D5" w:rsidRDefault="00F260D5" w:rsidP="00F260D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F260D5">
        <w:rPr>
          <w:rFonts w:cs="Arial"/>
        </w:rPr>
        <w:t xml:space="preserve">This document lists all the essential changes needed to correct problems in the iwd-TTCN3-B2022-09_D22wk49 related to the title of this CR. </w:t>
      </w:r>
      <w:r>
        <w:rPr>
          <w:rFonts w:cs="Arial"/>
          <w:lang w:eastAsia="ja-JP"/>
        </w:rPr>
        <w:t xml:space="preserve"> </w:t>
      </w:r>
    </w:p>
    <w:p w14:paraId="060AF02B" w14:textId="551913C4" w:rsidR="00F260D5" w:rsidRDefault="00F260D5" w:rsidP="00F260D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2" w:name="_Hlk90298041"/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5" w:history="1">
        <w:r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2"/>
      <w:r>
        <w:rPr>
          <w:rStyle w:val="Hyperlink"/>
          <w:rFonts w:cs="Arial"/>
          <w:lang w:eastAsia="ja-JP"/>
        </w:rPr>
        <w:br/>
      </w:r>
    </w:p>
    <w:p w14:paraId="20F92625" w14:textId="77777777" w:rsidR="00F260D5" w:rsidRDefault="00F260D5" w:rsidP="00F260D5"/>
    <w:p w14:paraId="11391E3B" w14:textId="4FFBFDB0" w:rsidR="00F260D5" w:rsidRDefault="00F260D5" w:rsidP="00F260D5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30246668"/>
      <w:r w:rsidRPr="00854C55">
        <w:rPr>
          <w:b/>
        </w:rPr>
        <w:t>Corrections required</w:t>
      </w:r>
      <w:bookmarkEnd w:id="3"/>
    </w:p>
    <w:p w14:paraId="11402DA5" w14:textId="5208290C" w:rsidR="00364B10" w:rsidRDefault="00364B10" w:rsidP="00364B10">
      <w:r>
        <w:t>Change 1 of R5s230229</w:t>
      </w:r>
      <w:r w:rsidRPr="00364B10">
        <w:rPr>
          <w:vertAlign w:val="superscript"/>
        </w:rPr>
        <w:t>[1]</w:t>
      </w:r>
      <w:r w:rsidRPr="00364B10">
        <w:t xml:space="preserve"> </w:t>
      </w:r>
      <w:r>
        <w:t>is also required to pass the TC in SNPN.</w:t>
      </w:r>
    </w:p>
    <w:p w14:paraId="23B79E2E" w14:textId="77777777" w:rsidR="00130213" w:rsidRDefault="00130213" w:rsidP="00130213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" w:name="_Toc130246669"/>
      <w:r>
        <w:rPr>
          <w:b/>
          <w:lang w:val="pt-BR"/>
        </w:rPr>
        <w:t>Change 1</w:t>
      </w:r>
      <w:bookmarkEnd w:id="4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130213" w14:paraId="2D883804" w14:textId="77777777" w:rsidTr="00D43173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C1F74" w14:textId="77777777" w:rsidR="00130213" w:rsidRPr="003C0071" w:rsidRDefault="00130213" w:rsidP="00D43173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8FB0" w14:textId="739BB2A0" w:rsidR="00130213" w:rsidRPr="000077FF" w:rsidRDefault="00537B5C" w:rsidP="00D43173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537B5C">
              <w:rPr>
                <w:rFonts w:ascii="Arial" w:hAnsi="Arial"/>
                <w:noProof/>
                <w:lang w:val="en-SG"/>
              </w:rPr>
              <w:t>function fl_TC_9_1_1_2_TestBody()</w:t>
            </w:r>
          </w:p>
        </w:tc>
      </w:tr>
      <w:tr w:rsidR="00130213" w14:paraId="677CC133" w14:textId="77777777" w:rsidTr="00D43173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9CC90" w14:textId="77777777" w:rsidR="00130213" w:rsidRDefault="00130213" w:rsidP="00D431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ABB9" w14:textId="77777777" w:rsidR="00130213" w:rsidRDefault="00130213" w:rsidP="00D431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Derivation of keys </w:t>
            </w:r>
            <w:r w:rsidRPr="00DB1EAD">
              <w:rPr>
                <w:rFonts w:ascii="Arial" w:hAnsi="Arial" w:cs="Arial"/>
              </w:rPr>
              <w:t>CK' and IK' for EAP-AKA'</w:t>
            </w:r>
            <w:r>
              <w:rPr>
                <w:rFonts w:ascii="Arial" w:hAnsi="Arial" w:cs="Arial"/>
              </w:rPr>
              <w:t xml:space="preserve"> requires the Serving Network Name which needs to be updated to SNPN identity in case of SNPN. </w:t>
            </w:r>
          </w:p>
          <w:p w14:paraId="478D91E7" w14:textId="77777777" w:rsidR="00130213" w:rsidRDefault="00130213" w:rsidP="00D431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From TS 33.501 I.3.2:</w:t>
            </w:r>
          </w:p>
          <w:p w14:paraId="1D231F84" w14:textId="77777777" w:rsidR="00130213" w:rsidRPr="002A540D" w:rsidRDefault="00130213" w:rsidP="00D43173">
            <w:pPr>
              <w:rPr>
                <w:rFonts w:ascii="Arial" w:hAnsi="Arial" w:cs="Arial"/>
              </w:rPr>
            </w:pPr>
            <w:r w:rsidRPr="00DB1EAD">
              <w:rPr>
                <w:rFonts w:ascii="Arial" w:hAnsi="Arial" w:cs="Arial"/>
              </w:rPr>
              <w:t>SN Id = PLMN ID:NID</w:t>
            </w:r>
          </w:p>
        </w:tc>
      </w:tr>
      <w:tr w:rsidR="00130213" w14:paraId="67147B40" w14:textId="77777777" w:rsidTr="00D43173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CAED9" w14:textId="77777777" w:rsidR="00130213" w:rsidRDefault="00130213" w:rsidP="00D431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9532" w14:textId="15B38BC1" w:rsidR="00130213" w:rsidRDefault="00F66C08" w:rsidP="00D43173">
            <w:pPr>
              <w:pStyle w:val="CRCoverPage"/>
              <w:spacing w:after="0"/>
              <w:rPr>
                <w:noProof/>
                <w:lang w:val="en-SG"/>
              </w:rPr>
            </w:pPr>
            <w:r w:rsidRPr="00F66C08">
              <w:rPr>
                <w:noProof/>
              </w:rPr>
              <w:t>Initialize and pass the NID for NGC Cell A to the functions building the Authentication Request in Step 5</w:t>
            </w:r>
            <w:r>
              <w:rPr>
                <w:noProof/>
              </w:rPr>
              <w:t xml:space="preserve">, </w:t>
            </w:r>
            <w:r w:rsidRPr="00F66C08">
              <w:rPr>
                <w:noProof/>
              </w:rPr>
              <w:t>Step 7</w:t>
            </w:r>
            <w:r>
              <w:rPr>
                <w:noProof/>
              </w:rPr>
              <w:t>, and Step 9</w:t>
            </w:r>
          </w:p>
        </w:tc>
      </w:tr>
      <w:tr w:rsidR="00130213" w14:paraId="02E0C6B5" w14:textId="77777777" w:rsidTr="00D43173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92928" w14:textId="77777777" w:rsidR="00130213" w:rsidRDefault="00130213" w:rsidP="00D431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B462" w14:textId="77777777" w:rsidR="00130213" w:rsidRDefault="00130213" w:rsidP="00D43173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Authentication_NR5GC.ttcn</w:t>
            </w:r>
          </w:p>
        </w:tc>
      </w:tr>
      <w:tr w:rsidR="00130213" w14:paraId="751744F8" w14:textId="77777777" w:rsidTr="00D43173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3BC97" w14:textId="77777777" w:rsidR="00130213" w:rsidRDefault="00130213" w:rsidP="00D4317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8E20" w14:textId="77777777" w:rsidR="00130213" w:rsidRDefault="00130213" w:rsidP="00D43173">
            <w:pPr>
              <w:rPr>
                <w:rFonts w:ascii="Arial" w:hAnsi="Arial"/>
                <w:highlight w:val="cyan"/>
              </w:rPr>
            </w:pPr>
          </w:p>
        </w:tc>
      </w:tr>
    </w:tbl>
    <w:p w14:paraId="18BDC978" w14:textId="77777777" w:rsidR="00130213" w:rsidRPr="00652F41" w:rsidRDefault="00130213" w:rsidP="00130213">
      <w:pPr>
        <w:spacing w:after="0"/>
        <w:rPr>
          <w:rFonts w:ascii="Arial" w:hAnsi="Arial"/>
          <w:b/>
          <w:sz w:val="24"/>
          <w:szCs w:val="16"/>
          <w:lang w:val="pt-BR"/>
        </w:rPr>
      </w:pPr>
    </w:p>
    <w:p w14:paraId="0ECBD335" w14:textId="77777777" w:rsidR="00130213" w:rsidRDefault="00130213" w:rsidP="00130213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30213" w:rsidRPr="008B0AA3" w14:paraId="33C09E09" w14:textId="77777777" w:rsidTr="00D4317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B853" w14:textId="77777777" w:rsidR="000111C9" w:rsidRPr="000111C9" w:rsidRDefault="00130213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</w:t>
            </w:r>
            <w:r w:rsidR="000111C9"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function fl_TC_9_1_1_2_TestBody() runs on NR5GC_PTC</w:t>
            </w:r>
          </w:p>
          <w:p w14:paraId="33EB1B66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{</w:t>
            </w:r>
          </w:p>
          <w:p w14:paraId="5D86EA53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NR_CellId_Type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f_NR5GC_MapNASCell(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ngc_CellA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NG_CellsOnDifferentPLMN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1BD85CED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NR_CellId_Type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v_NGC_NASCellE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f_NR5GC_MapNASCell(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ngc_CellE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NG_CellsOnDifferentPLMN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5671C3B7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GMM_MobilityInfo_Type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v_GMM_MobilityInfo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656E3897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NR_SRB_COMMON_IND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v_ReceivedAsp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507DF563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NG_NAS_MSG_Indication_Type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v_ReceivedMsg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0B3BAC76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PLMN_Identity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v_ASN_PLMN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f_NR_CellInfo_GetPLMN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0B53E803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NAS_PlmnId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v_PLMN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f_NR_Asn2Nas_PlmnId(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v_ASN_PLMN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2CF876F6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PLMN_Identity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v_ASN_WrongPLMN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f_NR_CellInfo_GetPLMN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v_NGC_NASCellE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52F873DD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NAS_PlmnId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v_WrongPLMN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f_NR_Asn2Nas_PlmnId(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v_ASN_WrongPLMN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2081BD7A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NG_NAS_SecurityParams_Type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f_NR5GC_Security_Get();</w:t>
            </w:r>
          </w:p>
          <w:p w14:paraId="2C4EC325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octetstring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v_EAPMsg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64A12367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14D812C4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1"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4054B5B5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f_NR5GC_SwitchOnAndResetIMS();  // @sic R5s210729 sic@</w:t>
            </w:r>
          </w:p>
          <w:p w14:paraId="0CCBA5B1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7BA02EF8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"Steps 2-4"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4B36DEB9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v_ReceivedMsg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f_NR_RRC_ConnEst_DefWithNas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tsc_NR_RRC_TI_Def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, ?);</w:t>
            </w:r>
          </w:p>
          <w:p w14:paraId="130B3826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(not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f_Check_NG_RegistrationReqMsg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v_GMM_MobilityInfo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v_ReceivedMsg.Pdu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Initial_Secure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)) {</w:t>
            </w:r>
          </w:p>
          <w:p w14:paraId="3075D496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f_NR_SetVerdictFailOrInconc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(__FILE__, __LINE__, "Step 4");</w:t>
            </w:r>
          </w:p>
          <w:p w14:paraId="33693C9C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6746F666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28679D12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5"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2A01723D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 use incorrect SNN</w:t>
            </w:r>
          </w:p>
          <w:p w14:paraId="14885891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SRB.send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cas_NR_SRB_NasPdu_REQ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4DBA7450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tsc_NR_RbId_SRB1,</w:t>
            </w:r>
          </w:p>
          <w:p w14:paraId="050CFF67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-,</w:t>
            </w:r>
          </w:p>
          <w:p w14:paraId="5EAEB9D4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cs_NG_NAS_Request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tsc_SHT_IntegrityProtected_Ciphered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701BE8AF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f_Get_EAP_AuthenticationReqMsg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v_WrongPLMN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))));</w:t>
            </w:r>
          </w:p>
          <w:p w14:paraId="79BA6646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7EF2906D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6"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3A9B8F52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SRB.receive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car_NR_SRB_NasPdu_IND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tsc_NR_RbId_SRB1,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cr_NG_NAS_Ind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tsc_SHT_IntegrityProtected_Ciphered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))) -&gt; value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v_ReceivedAsp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7CD62204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(f_Check_EAP_AuthReject_AuthenticationResponse(v_ReceivedAsp.Signalling.Nas[0].Pdu.Msg)) {</w:t>
            </w:r>
          </w:p>
          <w:p w14:paraId="3DE3DC81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f_NR_PreliminaryPass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(__FILE__, __LINE__, "Step 6");</w:t>
            </w:r>
          </w:p>
          <w:p w14:paraId="698F0DD0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3011D34F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36E44302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6A"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6DEB7E3D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SRB.send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cas_NR_SRB_NasPdu_REQ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7E56D42E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tsc_NR_RbId_SRB1,</w:t>
            </w:r>
          </w:p>
          <w:p w14:paraId="6416E9CF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-,</w:t>
            </w:r>
          </w:p>
          <w:p w14:paraId="5E14A933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cs_NG_NAS_Request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tsc_SHT_IntegrityProtected_Ciphered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59AC0528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f_Get_NG_AuthenticationResultMsg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cs_EAP_Failure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)))); // @sic R5-205579 sic@</w:t>
            </w:r>
          </w:p>
          <w:p w14:paraId="374EC47F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7"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63D5045E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 Cannot call Get function as need to use same security parameters in both EAP and Authentication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Req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msg</w:t>
            </w:r>
            <w:proofErr w:type="spellEnd"/>
          </w:p>
          <w:p w14:paraId="7E1567E1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f_NG_EAP_AuthenticationInit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v_PLMN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, hex2str(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px_IMSI_Def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)); // @sic R5s210111 sic@</w:t>
            </w:r>
          </w:p>
          <w:p w14:paraId="163F2BDC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v_EAPMsg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f_NG_EAP_ChallengeReq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v_PLMN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, '01'O);</w:t>
            </w:r>
          </w:p>
          <w:p w14:paraId="108259FC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SRB.send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cas_NR_SRB_NasPdu_REQ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73C2E1D3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tsc_NR_RbId_SRB1,</w:t>
            </w:r>
          </w:p>
          <w:p w14:paraId="165E4E38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-,</w:t>
            </w:r>
          </w:p>
          <w:p w14:paraId="3AEB89D8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cs_NG_NAS_Request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tsc_SHT_IntegrityProtected_Ciphered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7913F297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cs_NG_AUTHENTICATION_REQUEST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v_NAS_SecurityParams.KSIamf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0D4E83DE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cs_ABBA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v_NAS_SecurityParams.ABBA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, omit),</w:t>
            </w:r>
          </w:p>
          <w:p w14:paraId="18259C9D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-,</w:t>
            </w:r>
          </w:p>
          <w:p w14:paraId="75F5F904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-,</w:t>
            </w:r>
          </w:p>
          <w:p w14:paraId="785F0151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cs_EAP_Message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v_EAPMsg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))))); // @sic R5s201483, R5s210111 sic@</w:t>
            </w:r>
          </w:p>
          <w:p w14:paraId="6FC26BCC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10AE5631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8"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0B2D4AA1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SRB.receive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car_NR_SRB_NasPdu_IND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tsc_NR_RbId_SRB1,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cr_NG_NAS_Ind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tsc_SHT_IntegrityProtected_Ciphered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))) -&gt; value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v_ReceivedAsp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6394B823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f_Check_EAPAKA_AuthenticationResponse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v_ReceivedAsp.Signalling.Nas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[0].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Pdu.Msg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, -, '01'O)) {  // @sic R5-205579, R5s210111 sic@</w:t>
            </w:r>
          </w:p>
          <w:p w14:paraId="5B68F2A7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f_NR_PreliminaryPass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(__FILE__, __LINE__, "Step 8");</w:t>
            </w:r>
          </w:p>
          <w:p w14:paraId="6431C5A3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 else { // @sic R5s201483 sic@</w:t>
            </w:r>
          </w:p>
          <w:p w14:paraId="6477D74D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f_NR_SetVerdictFailOrInconc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(__FILE__, __LINE__, "Step 8");</w:t>
            </w:r>
          </w:p>
          <w:p w14:paraId="648BA40D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5C2162F5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07DE41DA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9"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7490EA6F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SRB.send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cas_NR_SRB_NasPdu_REQ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767EA4E6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tsc_NR_RbId_SRB1,</w:t>
            </w:r>
          </w:p>
          <w:p w14:paraId="73890011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-,</w:t>
            </w:r>
          </w:p>
          <w:p w14:paraId="69D47765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cs_NG_NAS_Request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tsc_SHT_IntegrityProtected_Ciphered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16F55B33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f_Get_EAP_OtherAuthenticationReqMsg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v_PLMN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f_NG_EAP_Notification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cs_EAP_AT_NOTIFICATION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('0'B, '1'B, int2bit (0, 14))))))); // @sic R5s201021 sic@</w:t>
            </w:r>
          </w:p>
          <w:p w14:paraId="5DB87084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07C1729D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10"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2356B1C6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SRB.receive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car_NR_SRB_NasPdu_IND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tsc_NR_RbId_SRB1,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cr_NG_NAS_Ind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tsc_SHT_IntegrityProtected_Ciphered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))) -&gt; value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v_ReceivedAsp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4FEED05F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(f_Check_EAP_Notification_AuthenticationResponse(v_ReceivedAsp.Signalling.Nas[0].Pdu.Msg)) {</w:t>
            </w:r>
          </w:p>
          <w:p w14:paraId="17BCA561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f_NR_PreliminaryPass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(__FILE__, __LINE__, "Step 10");</w:t>
            </w:r>
          </w:p>
          <w:p w14:paraId="3B213E0D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 else { // @sic R5s201483 sic@</w:t>
            </w:r>
          </w:p>
          <w:p w14:paraId="05563AF7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f_NR_SetVerdictFailOrInconc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(__FILE__, __LINE__, "Step 10");</w:t>
            </w:r>
          </w:p>
          <w:p w14:paraId="5820B8B9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7A5B6460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1F26A88B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11"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291CA51A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SRB.send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cas_NR_SRB_NasPdu_REQ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4AF6B0A9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tsc_NR_RbId_SRB1,</w:t>
            </w:r>
          </w:p>
          <w:p w14:paraId="74E4118B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-,</w:t>
            </w:r>
          </w:p>
          <w:p w14:paraId="6C81ECA4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cs_NG_NAS_Request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tsc_SHT_IntegrityProtected_Ciphered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4F604630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cs_NG_AUTHENTICATION_REJECT(cs_EAP_Message(bit2oct(encvalue(cs_EAP_Failure('01'O))))))));</w:t>
            </w:r>
          </w:p>
          <w:p w14:paraId="3B718DF5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0E5FC6C6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12"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0B595A72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f_NR_RRCRelease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7DEF89F2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698C1481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13"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3DFB81FD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f_NR_CheckNoRRCSetupReq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, 30.0);</w:t>
            </w:r>
          </w:p>
          <w:p w14:paraId="74B69AAD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1C58E1E6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lastRenderedPageBreak/>
              <w:t xml:space="preserve">    //@siclog "Step 14"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18DF028F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f_NR_UE_DeRegisterOnSwitchOff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, STATE_DEREGISTERED);</w:t>
            </w:r>
          </w:p>
          <w:p w14:paraId="3E71DECC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317D1073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15"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25ECEB8A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f_NR5GC_SwitchOnAndResetIMS(); // @sic R5s211299 sic@</w:t>
            </w:r>
          </w:p>
          <w:p w14:paraId="0D14C5DB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70F7294A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16"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54F7E7B4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v_ReceivedMsg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f_NR_RRC_ConnEst_DefWithNas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tsc_NR_RRC_TI_Def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?,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tsc_SHT_NoSecurityProtection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); // @sic R5s201025 sic@</w:t>
            </w:r>
          </w:p>
          <w:p w14:paraId="4580CCEA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f_Check_NG_RegistrationReqMsg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v_GMM_MobilityInfo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v_ReceivedMsg.Pdu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Initial_NoSecurity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cr_NG_MobileIdentitySUCI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(?, ?), '111'B, ?, -, -, -, -, omit)) {</w:t>
            </w:r>
          </w:p>
          <w:p w14:paraId="794215C1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f_NR_PreliminaryPass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(__FILE__, __LINE__, "Step 16");</w:t>
            </w:r>
          </w:p>
          <w:p w14:paraId="77498AC4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5B5D7291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2B011E23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Step 17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64EDE90C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f_NR5GC_RRC_Idle_Steps5_20 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v_GMM_MobilityInfo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v_ReceivedMsg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TESTMode_OFF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rrcConnectionRelease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Initial_NoSecurity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);  // @sic R5s201025 sic@</w:t>
            </w:r>
          </w:p>
          <w:p w14:paraId="300E6836" w14:textId="16126461" w:rsidR="00130213" w:rsidRPr="008B0AA3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}</w:t>
            </w:r>
          </w:p>
        </w:tc>
      </w:tr>
    </w:tbl>
    <w:p w14:paraId="1FE84F4E" w14:textId="77777777" w:rsidR="00130213" w:rsidRDefault="00130213" w:rsidP="00130213">
      <w:pPr>
        <w:spacing w:after="0"/>
        <w:rPr>
          <w:rFonts w:ascii="Arial" w:hAnsi="Arial"/>
          <w:b/>
        </w:rPr>
      </w:pPr>
    </w:p>
    <w:p w14:paraId="7F7B7E81" w14:textId="3BF0CCA9" w:rsidR="00130213" w:rsidRDefault="00130213" w:rsidP="00130213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30213" w:rsidRPr="008B0AA3" w14:paraId="3B352614" w14:textId="77777777" w:rsidTr="00D4317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5686" w14:textId="77777777" w:rsidR="000111C9" w:rsidRPr="009D77C1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import from </w:t>
            </w:r>
            <w:proofErr w:type="spellStart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</w:rPr>
              <w:t>NR_CellInfoInit</w:t>
            </w:r>
            <w:proofErr w:type="spellEnd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all;</w:t>
            </w:r>
          </w:p>
          <w:p w14:paraId="4D325C94" w14:textId="4A8AA3D3" w:rsidR="000111C9" w:rsidRDefault="000111C9" w:rsidP="00BE6D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 import from </w:t>
            </w:r>
            <w:proofErr w:type="spellStart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</w:rPr>
              <w:t>NR_Parameters</w:t>
            </w:r>
            <w:proofErr w:type="spellEnd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all;</w:t>
            </w:r>
          </w:p>
          <w:p w14:paraId="25102ACA" w14:textId="201675DB" w:rsid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5282FCF" w14:textId="6385F4E0" w:rsidR="000111C9" w:rsidRPr="000111C9" w:rsidRDefault="00130213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="000111C9"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function fl_TC_9_1_1_2_TestBody() runs on NR5GC_PTC</w:t>
            </w:r>
          </w:p>
          <w:p w14:paraId="21BF17A8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{</w:t>
            </w:r>
          </w:p>
          <w:p w14:paraId="3AFB3A75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NR_CellId_Type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f_NR5GC_MapNASCell(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ngc_CellA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NG_CellsOnDifferentPLMN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52FE7DB5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NR_CellId_Type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v_NGC_NASCellE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f_NR5GC_MapNASCell(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ngc_CellE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NG_CellsOnDifferentPLMN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0829757B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GMM_MobilityInfo_Type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v_GMM_MobilityInfo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398C924D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NR_SRB_COMMON_IND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v_ReceivedAsp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60D56AAA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NG_NAS_MSG_Indication_Type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v_ReceivedMsg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7669DBAA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PLMN_Identity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v_ASN_PLMN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f_NR_CellInfo_GetPLMN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561CF5C7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NAS_PlmnId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v_PLMN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f_NR_Asn2Nas_PlmnId(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v_ASN_PLMN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300DB839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PLMN_Identity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v_ASN_WrongPLMN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f_NR_CellInfo_GetPLMN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v_NGC_NASCellE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19612FE3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NAS_PlmnId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v_WrongPLMN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f_NR_Asn2Nas_PlmnId(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v_ASN_WrongPLMN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4076CE63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NG_NAS_SecurityParams_Type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f_NR5GC_Security_Get();</w:t>
            </w:r>
          </w:p>
          <w:p w14:paraId="28D88B46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octetstring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v_EAPMsg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1663D812" w14:textId="77777777" w:rsidR="000111C9" w:rsidRPr="00CD08ED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r w:rsidRPr="00CD08ED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var NID_r16 </w:t>
            </w:r>
            <w:proofErr w:type="spellStart"/>
            <w:r w:rsidRPr="00CD08ED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v_NID_ASN</w:t>
            </w:r>
            <w:proofErr w:type="spellEnd"/>
            <w:r w:rsidRPr="00CD08ED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;</w:t>
            </w:r>
          </w:p>
          <w:p w14:paraId="0F64E3A3" w14:textId="77777777" w:rsidR="000111C9" w:rsidRPr="00CD08ED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CD08ED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var template (omit) </w:t>
            </w:r>
            <w:proofErr w:type="spellStart"/>
            <w:r w:rsidRPr="00CD08ED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hexstring</w:t>
            </w:r>
            <w:proofErr w:type="spellEnd"/>
            <w:r w:rsidRPr="00CD08ED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</w:t>
            </w:r>
            <w:proofErr w:type="spellStart"/>
            <w:r w:rsidRPr="00CD08ED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v_NID</w:t>
            </w:r>
            <w:proofErr w:type="spellEnd"/>
            <w:r w:rsidRPr="00CD08ED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:= omit;</w:t>
            </w:r>
          </w:p>
          <w:p w14:paraId="2C7DA76D" w14:textId="77777777" w:rsidR="000111C9" w:rsidRPr="00CD08ED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</w:p>
          <w:p w14:paraId="6B8CD7D0" w14:textId="6EFAEE90" w:rsidR="000111C9" w:rsidRPr="00CD08ED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CD08ED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if(</w:t>
            </w:r>
            <w:proofErr w:type="spellStart"/>
            <w:r w:rsidRPr="00CD08ED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pc_SNPN_only</w:t>
            </w:r>
            <w:proofErr w:type="spellEnd"/>
            <w:r w:rsidRPr="00CD08ED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){</w:t>
            </w:r>
          </w:p>
          <w:p w14:paraId="154030E4" w14:textId="77777777" w:rsidR="000111C9" w:rsidRPr="00CD08ED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CD08ED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  </w:t>
            </w:r>
            <w:proofErr w:type="spellStart"/>
            <w:r w:rsidRPr="00CD08ED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v_NID_ASN</w:t>
            </w:r>
            <w:proofErr w:type="spellEnd"/>
            <w:r w:rsidRPr="00CD08ED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:= </w:t>
            </w:r>
            <w:proofErr w:type="spellStart"/>
            <w:r w:rsidRPr="00CD08ED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f_NR_InitNDI</w:t>
            </w:r>
            <w:proofErr w:type="spellEnd"/>
            <w:r w:rsidRPr="00CD08ED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(</w:t>
            </w:r>
            <w:proofErr w:type="spellStart"/>
            <w:r w:rsidRPr="00CD08ED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v_NGC_NASCellA</w:t>
            </w:r>
            <w:proofErr w:type="spellEnd"/>
            <w:r w:rsidRPr="00CD08ED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); // returns a bitstring</w:t>
            </w:r>
          </w:p>
          <w:p w14:paraId="5AA044B6" w14:textId="77777777" w:rsidR="000111C9" w:rsidRPr="00CD08ED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CD08ED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  </w:t>
            </w:r>
            <w:proofErr w:type="spellStart"/>
            <w:r w:rsidRPr="00CD08ED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v_NID</w:t>
            </w:r>
            <w:proofErr w:type="spellEnd"/>
            <w:r w:rsidRPr="00CD08ED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:= bit2hex(</w:t>
            </w:r>
            <w:proofErr w:type="spellStart"/>
            <w:r w:rsidRPr="00CD08ED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v_NID_ASN</w:t>
            </w:r>
            <w:proofErr w:type="spellEnd"/>
            <w:r w:rsidRPr="00CD08ED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);</w:t>
            </w:r>
          </w:p>
          <w:p w14:paraId="5178E890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D08ED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}</w:t>
            </w:r>
          </w:p>
          <w:p w14:paraId="267EAC1D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649D992B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1"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0D09EF26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f_NR5GC_SwitchOnAndResetIMS();  // @sic R5s210729 sic@</w:t>
            </w:r>
          </w:p>
          <w:p w14:paraId="51284731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113FFA18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"Steps 2-4"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5E6A35A5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v_ReceivedMsg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f_NR_RRC_ConnEst_DefWithNas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tsc_NR_RRC_TI_Def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, ?);</w:t>
            </w:r>
          </w:p>
          <w:p w14:paraId="2B98ED5C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(not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f_Check_NG_RegistrationReqMsg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v_GMM_MobilityInfo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v_ReceivedMsg.Pdu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Initial_Secure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)) {</w:t>
            </w:r>
          </w:p>
          <w:p w14:paraId="24D6A3E9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f_NR_SetVerdictFailOrInconc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(__FILE__, __LINE__, "Step 4");</w:t>
            </w:r>
          </w:p>
          <w:p w14:paraId="595AF20B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11046604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70CA6F02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5"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21118B7A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 use incorrect SNN</w:t>
            </w:r>
          </w:p>
          <w:p w14:paraId="39208297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SRB.send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cas_NR_SRB_NasPdu_REQ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2F3EA855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tsc_NR_RbId_SRB1,</w:t>
            </w:r>
          </w:p>
          <w:p w14:paraId="11CC97AE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-,</w:t>
            </w:r>
          </w:p>
          <w:p w14:paraId="70E396AB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cs_NG_NAS_Request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tsc_SHT_IntegrityProtected_Ciphered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6618219E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f_Get_EAP_AuthenticationReqMsg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v_WrongPLMN</w:t>
            </w:r>
            <w:proofErr w:type="spellEnd"/>
            <w:r w:rsidRPr="00BE6DEF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, </w:t>
            </w:r>
            <w:proofErr w:type="spellStart"/>
            <w:r w:rsidRPr="00BE6DEF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v_NID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))));</w:t>
            </w:r>
          </w:p>
          <w:p w14:paraId="46CEA235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0031B61B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6"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0E23DE09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SRB.receive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car_NR_SRB_NasPdu_IND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tsc_NR_RbId_SRB1,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cr_NG_NAS_Ind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tsc_SHT_IntegrityProtected_Ciphered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))) -&gt; value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v_ReceivedAsp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1109C9E7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(f_Check_EAP_AuthReject_AuthenticationResponse(v_ReceivedAsp.Signalling.Nas[0].Pdu.Msg)) {</w:t>
            </w:r>
          </w:p>
          <w:p w14:paraId="3F936177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f_NR_PreliminaryPass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(__FILE__, __LINE__, "Step 6");</w:t>
            </w:r>
          </w:p>
          <w:p w14:paraId="140EE742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1ACA908B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6817D57F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6A"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75666165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SRB.send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cas_NR_SRB_NasPdu_REQ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73B34DFC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tsc_NR_RbId_SRB1,</w:t>
            </w:r>
          </w:p>
          <w:p w14:paraId="40C3A4C6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-,</w:t>
            </w:r>
          </w:p>
          <w:p w14:paraId="2C950CE2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cs_NG_NAS_Request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tsc_SHT_IntegrityProtected_Ciphered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6D1C027B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f_Get_NG_AuthenticationResultMsg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cs_EAP_Failure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)))); // @sic R5-205579 sic@</w:t>
            </w:r>
          </w:p>
          <w:p w14:paraId="6698145B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7"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7351C1A5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lastRenderedPageBreak/>
              <w:t xml:space="preserve">    // Cannot call Get function as need to use same security parameters in both EAP and Authentication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Req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msg</w:t>
            </w:r>
            <w:proofErr w:type="spellEnd"/>
          </w:p>
          <w:p w14:paraId="227EC7EF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f_NG_EAP_AuthenticationInit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v_PLMN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, hex2str(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px_IMSI_Def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)</w:t>
            </w:r>
            <w:r w:rsidRPr="00BE6DEF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, -, -, </w:t>
            </w:r>
            <w:proofErr w:type="spellStart"/>
            <w:r w:rsidRPr="00BE6DEF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v_NID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); // @sic R5s210111 sic@</w:t>
            </w:r>
          </w:p>
          <w:p w14:paraId="74C8F25D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v_EAPMsg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f_NG_EAP_ChallengeReq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v_PLMN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, '01'O</w:t>
            </w:r>
            <w:r w:rsidRPr="00BE6DEF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, </w:t>
            </w:r>
            <w:proofErr w:type="spellStart"/>
            <w:r w:rsidRPr="00BE6DEF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v_NID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5C06D21E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SRB.send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cas_NR_SRB_NasPdu_REQ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0CB7BE51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tsc_NR_RbId_SRB1,</w:t>
            </w:r>
          </w:p>
          <w:p w14:paraId="000CCEBF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-,</w:t>
            </w:r>
          </w:p>
          <w:p w14:paraId="06641409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cs_NG_NAS_Request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tsc_SHT_IntegrityProtected_Ciphered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48615BE9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cs_NG_AUTHENTICATION_REQUEST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v_NAS_SecurityParams.KSIamf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5A0FDB72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cs_ABBA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v_NAS_SecurityParams.ABBA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, omit),</w:t>
            </w:r>
          </w:p>
          <w:p w14:paraId="2D6277F6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-,</w:t>
            </w:r>
          </w:p>
          <w:p w14:paraId="35A0E026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-,</w:t>
            </w:r>
          </w:p>
          <w:p w14:paraId="77C3EC17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cs_EAP_Message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v_EAPMsg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))))); // @sic R5s201483, R5s210111 sic@</w:t>
            </w:r>
          </w:p>
          <w:p w14:paraId="324529D7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2262DDC5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8"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45E29F0A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SRB.receive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car_NR_SRB_NasPdu_IND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tsc_NR_RbId_SRB1,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cr_NG_NAS_Ind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tsc_SHT_IntegrityProtected_Ciphered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))) -&gt; value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v_ReceivedAsp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21FC1F9F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f_Check_EAPAKA_AuthenticationResponse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v_ReceivedAsp.Signalling.Nas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[0].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Pdu.Msg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, -, '01'O)) {  // @sic R5-205579, R5s210111 sic@</w:t>
            </w:r>
          </w:p>
          <w:p w14:paraId="6055DA32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f_NR_PreliminaryPass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(__FILE__, __LINE__, "Step 8");</w:t>
            </w:r>
          </w:p>
          <w:p w14:paraId="58A09C49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 else { // @sic R5s201483 sic@</w:t>
            </w:r>
          </w:p>
          <w:p w14:paraId="24987A7B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f_NR_SetVerdictFailOrInconc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(__FILE__, __LINE__, "Step 8");</w:t>
            </w:r>
          </w:p>
          <w:p w14:paraId="089F91FC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6CB02718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3CD8A68D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9"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5E7A392D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SRB.send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cas_NR_SRB_NasPdu_REQ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11F057E8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tsc_NR_RbId_SRB1,</w:t>
            </w:r>
          </w:p>
          <w:p w14:paraId="4C69099E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-,</w:t>
            </w:r>
          </w:p>
          <w:p w14:paraId="74A2BDEC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cs_NG_NAS_Request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tsc_SHT_IntegrityProtected_Ciphered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225D0A89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f_Get_EAP_OtherAuthenticationReqMsg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v_PLMN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f_NG_EAP_Notification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cs_EAP_AT_NOTIFICATION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('0'B, '1'B, int2bit (0, 14)))</w:t>
            </w:r>
            <w:r w:rsidRPr="00BE6DEF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, </w:t>
            </w:r>
            <w:proofErr w:type="spellStart"/>
            <w:r w:rsidRPr="00BE6DEF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v_NID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)))); // @sic R5s201021 sic@</w:t>
            </w:r>
          </w:p>
          <w:p w14:paraId="6669F0B9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0944E9F0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10"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33CF51EA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SRB.receive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car_NR_SRB_NasPdu_IND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tsc_NR_RbId_SRB1,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cr_NG_NAS_Ind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tsc_SHT_IntegrityProtected_Ciphered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))) -&gt; value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v_ReceivedAsp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33863A8D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(f_Check_EAP_Notification_AuthenticationResponse(v_ReceivedAsp.Signalling.Nas[0].Pdu.Msg)) {</w:t>
            </w:r>
          </w:p>
          <w:p w14:paraId="3F810412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f_NR_PreliminaryPass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(__FILE__, __LINE__, "Step 10");</w:t>
            </w:r>
          </w:p>
          <w:p w14:paraId="53860001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 else { // @sic R5s201483 sic@</w:t>
            </w:r>
          </w:p>
          <w:p w14:paraId="56BAFB8E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f_NR_SetVerdictFailOrInconc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(__FILE__, __LINE__, "Step 10");</w:t>
            </w:r>
          </w:p>
          <w:p w14:paraId="5E516494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738C747A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6E5D700B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11"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11A03C6D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SRB.send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cas_NR_SRB_NasPdu_REQ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4B3AE0C3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tsc_NR_RbId_SRB1,</w:t>
            </w:r>
          </w:p>
          <w:p w14:paraId="2CCD7767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-,</w:t>
            </w:r>
          </w:p>
          <w:p w14:paraId="616A66BC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cs_NG_NAS_Request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tsc_SHT_IntegrityProtected_Ciphered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49F41C9A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cs_NG_AUTHENTICATION_REJECT(cs_EAP_Message(bit2oct(encvalue(cs_EAP_Failure('01'O))))))));</w:t>
            </w:r>
          </w:p>
          <w:p w14:paraId="34FA25C6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7B87F0FF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12"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29355F33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f_NR_RRCRelease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7F91E50A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1B0CB5B5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13"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51A3AB02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f_NR_CheckNoRRCSetupReq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, 30.0);</w:t>
            </w:r>
          </w:p>
          <w:p w14:paraId="0EE445CB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66563CF5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14"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156D7665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f_NR_UE_DeRegisterOnSwitchOff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, STATE_DEREGISTERED);</w:t>
            </w:r>
          </w:p>
          <w:p w14:paraId="2363D00B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4730F72F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15"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3C87A0F6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f_NR5GC_SwitchOnAndResetIMS(); // @sic R5s211299 sic@</w:t>
            </w:r>
          </w:p>
          <w:p w14:paraId="3A36E3DF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66D0A811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16"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6DCC8E02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v_ReceivedMsg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f_NR_RRC_ConnEst_DefWithNas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tsc_NR_RRC_TI_Def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?,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tsc_SHT_NoSecurityProtection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); // @sic R5s201025 sic@</w:t>
            </w:r>
          </w:p>
          <w:p w14:paraId="5B70C9E7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f_Check_NG_RegistrationReqMsg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v_GMM_MobilityInfo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v_ReceivedMsg.Pdu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Initial_NoSecurity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cr_NG_MobileIdentitySUCI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(?, ?), '111'B, ?, -, -, -, -, omit)) {</w:t>
            </w:r>
          </w:p>
          <w:p w14:paraId="10FE8168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f_NR_PreliminaryPass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(__FILE__, __LINE__, "Step 16");</w:t>
            </w:r>
          </w:p>
          <w:p w14:paraId="0EB72822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238B606B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34FEA7F6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Step 17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287E5FF6" w14:textId="77777777" w:rsidR="000111C9" w:rsidRP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lastRenderedPageBreak/>
              <w:t xml:space="preserve">    f_NR5GC_RRC_Idle_Steps5_20 (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v_GMM_MobilityInfo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v_ReceivedMsg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TESTMode_OFF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rrcConnectionRelease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Initial_NoSecurity</w:t>
            </w:r>
            <w:proofErr w:type="spellEnd"/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>);  // @sic R5s201025 sic@</w:t>
            </w:r>
          </w:p>
          <w:p w14:paraId="65D51936" w14:textId="133420CF" w:rsidR="00130213" w:rsidRPr="008B0AA3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111C9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}</w:t>
            </w:r>
          </w:p>
        </w:tc>
      </w:tr>
    </w:tbl>
    <w:p w14:paraId="6C7F79DD" w14:textId="77777777" w:rsidR="00224033" w:rsidRDefault="00224033" w:rsidP="008B0AA3">
      <w:pPr>
        <w:rPr>
          <w:lang w:eastAsia="zh-CN"/>
        </w:rPr>
      </w:pPr>
    </w:p>
    <w:p w14:paraId="228EDA0B" w14:textId="77777777" w:rsidR="00364B10" w:rsidRPr="002D362B" w:rsidRDefault="00364B10" w:rsidP="00364B10">
      <w:pPr>
        <w:pStyle w:val="Heading1"/>
        <w:numPr>
          <w:ilvl w:val="0"/>
          <w:numId w:val="14"/>
        </w:numPr>
        <w:autoSpaceDN w:val="0"/>
        <w:rPr>
          <w:rFonts w:cs="Arial"/>
          <w:b/>
        </w:rPr>
      </w:pPr>
      <w:bookmarkStart w:id="5" w:name="_Toc122434496"/>
      <w:bookmarkStart w:id="6" w:name="_Toc295288973"/>
      <w:bookmarkStart w:id="7" w:name="_Toc325725668"/>
      <w:bookmarkStart w:id="8" w:name="_Toc121172019"/>
      <w:bookmarkStart w:id="9" w:name="_Toc129604864"/>
      <w:bookmarkStart w:id="10" w:name="_Toc130246670"/>
      <w:r w:rsidRPr="002D362B">
        <w:rPr>
          <w:rFonts w:cs="Arial"/>
          <w:b/>
        </w:rPr>
        <w:t>References</w:t>
      </w:r>
      <w:bookmarkEnd w:id="5"/>
      <w:bookmarkEnd w:id="6"/>
      <w:bookmarkEnd w:id="7"/>
      <w:bookmarkEnd w:id="8"/>
      <w:bookmarkEnd w:id="9"/>
      <w:bookmarkEnd w:id="10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64B10" w:rsidRPr="00364B10" w14:paraId="2C1FC795" w14:textId="77777777" w:rsidTr="00D43173">
        <w:tc>
          <w:tcPr>
            <w:tcW w:w="709" w:type="dxa"/>
            <w:hideMark/>
          </w:tcPr>
          <w:p w14:paraId="5D4FA70B" w14:textId="77777777" w:rsidR="00364B10" w:rsidRPr="00364B10" w:rsidRDefault="00364B10" w:rsidP="00D43173">
            <w:pPr>
              <w:pStyle w:val="FP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364B10">
              <w:rPr>
                <w:rFonts w:ascii="Arial" w:hAnsi="Arial" w:cs="Arial"/>
                <w:bCs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53C84309" w14:textId="0AFBC1D6" w:rsidR="00364B10" w:rsidRPr="00364B10" w:rsidRDefault="00364B10" w:rsidP="00D4317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lang w:val="en-US"/>
              </w:rPr>
            </w:pPr>
            <w:r w:rsidRPr="00364B10">
              <w:rPr>
                <w:rFonts w:ascii="Arial" w:hAnsi="Arial" w:cs="Arial"/>
              </w:rPr>
              <w:t>R5s230229</w:t>
            </w:r>
            <w:r w:rsidRPr="00364B10">
              <w:rPr>
                <w:rFonts w:ascii="Arial" w:hAnsi="Arial" w:cs="Arial"/>
                <w:lang w:val="en-US"/>
              </w:rPr>
              <w:t>: NR5GC FR1 : Addition of Rel-16 SNPN test case 9.1.11.3</w:t>
            </w:r>
          </w:p>
          <w:p w14:paraId="44C09BA4" w14:textId="77777777" w:rsidR="00364B10" w:rsidRPr="00364B10" w:rsidRDefault="00364B10" w:rsidP="00D43173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</w:p>
        </w:tc>
      </w:tr>
    </w:tbl>
    <w:p w14:paraId="248F2518" w14:textId="77777777" w:rsidR="00364B10" w:rsidRDefault="00364B10" w:rsidP="008B0AA3">
      <w:pPr>
        <w:rPr>
          <w:lang w:eastAsia="zh-CN"/>
        </w:rPr>
      </w:pPr>
    </w:p>
    <w:sectPr w:rsidR="00364B10" w:rsidSect="00F260D5">
      <w:headerReference w:type="even" r:id="rId16"/>
      <w:headerReference w:type="default" r:id="rId17"/>
      <w:headerReference w:type="first" r:id="rId18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67FF2" w14:textId="77777777" w:rsidR="00BD61C3" w:rsidRDefault="00BD61C3">
      <w:r>
        <w:separator/>
      </w:r>
    </w:p>
  </w:endnote>
  <w:endnote w:type="continuationSeparator" w:id="0">
    <w:p w14:paraId="4BEF34AD" w14:textId="77777777" w:rsidR="00BD61C3" w:rsidRDefault="00BD6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16954" w14:textId="77777777" w:rsidR="00BD61C3" w:rsidRDefault="00BD61C3">
      <w:r>
        <w:separator/>
      </w:r>
    </w:p>
  </w:footnote>
  <w:footnote w:type="continuationSeparator" w:id="0">
    <w:p w14:paraId="5CB65358" w14:textId="77777777" w:rsidR="00BD61C3" w:rsidRDefault="00BD61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8" w14:textId="77777777" w:rsidR="0084166B" w:rsidRDefault="008416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E8ED5EE" wp14:editId="2E8ED5E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239156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A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EE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23915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A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9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E8ED5F0" wp14:editId="2E8ED5F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B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B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A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E8ED5F2" wp14:editId="2E8ED5F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02828936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C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02828936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C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B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E8ED5F4" wp14:editId="2E8ED5F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6267088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D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6267088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D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C" w14:textId="77777777" w:rsidR="0084166B" w:rsidRDefault="0084166B">
    <w:pPr>
      <w:pStyle w:val="Header"/>
      <w:tabs>
        <w:tab w:val="right" w:pos="9639"/>
      </w:tabs>
    </w:pPr>
    <w:r>
      <w:tab/>
    </w: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E8ED5F6" wp14:editId="2E8ED5F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1269652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E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1269652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E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D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8ED5F8" wp14:editId="2E8ED5F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11940357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F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8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11940357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F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EB702A1"/>
    <w:multiLevelType w:val="hybridMultilevel"/>
    <w:tmpl w:val="C304F142"/>
    <w:lvl w:ilvl="0" w:tplc="40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2419AB"/>
    <w:multiLevelType w:val="hybridMultilevel"/>
    <w:tmpl w:val="D6308FE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1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8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E40E3A"/>
    <w:multiLevelType w:val="hybridMultilevel"/>
    <w:tmpl w:val="72ACC9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197B38"/>
    <w:multiLevelType w:val="hybridMultilevel"/>
    <w:tmpl w:val="AC641A9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60EB7241"/>
    <w:multiLevelType w:val="hybridMultilevel"/>
    <w:tmpl w:val="1DCEC7BC"/>
    <w:lvl w:ilvl="0" w:tplc="40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9" w15:restartNumberingAfterBreak="0">
    <w:nsid w:val="72601D6C"/>
    <w:multiLevelType w:val="hybridMultilevel"/>
    <w:tmpl w:val="C35AC9D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5243888"/>
    <w:multiLevelType w:val="hybridMultilevel"/>
    <w:tmpl w:val="508C7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0546993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741430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6603990">
    <w:abstractNumId w:val="7"/>
  </w:num>
  <w:num w:numId="4" w16cid:durableId="2088378527">
    <w:abstractNumId w:val="16"/>
  </w:num>
  <w:num w:numId="5" w16cid:durableId="2037349397">
    <w:abstractNumId w:val="11"/>
  </w:num>
  <w:num w:numId="6" w16cid:durableId="663971015">
    <w:abstractNumId w:val="17"/>
  </w:num>
  <w:num w:numId="7" w16cid:durableId="1954556731">
    <w:abstractNumId w:val="28"/>
  </w:num>
  <w:num w:numId="8" w16cid:durableId="1988392054">
    <w:abstractNumId w:val="6"/>
  </w:num>
  <w:num w:numId="9" w16cid:durableId="2021736483">
    <w:abstractNumId w:val="15"/>
  </w:num>
  <w:num w:numId="10" w16cid:durableId="479611874">
    <w:abstractNumId w:val="32"/>
  </w:num>
  <w:num w:numId="11" w16cid:durableId="320742571">
    <w:abstractNumId w:val="12"/>
  </w:num>
  <w:num w:numId="12" w16cid:durableId="409473776">
    <w:abstractNumId w:val="18"/>
  </w:num>
  <w:num w:numId="13" w16cid:durableId="21829365">
    <w:abstractNumId w:val="2"/>
  </w:num>
  <w:num w:numId="14" w16cid:durableId="811218290">
    <w:abstractNumId w:val="14"/>
  </w:num>
  <w:num w:numId="15" w16cid:durableId="1043335989">
    <w:abstractNumId w:val="0"/>
  </w:num>
  <w:num w:numId="16" w16cid:durableId="1212305395">
    <w:abstractNumId w:val="1"/>
  </w:num>
  <w:num w:numId="17" w16cid:durableId="265582891">
    <w:abstractNumId w:val="5"/>
  </w:num>
  <w:num w:numId="18" w16cid:durableId="1686906282">
    <w:abstractNumId w:val="19"/>
  </w:num>
  <w:num w:numId="19" w16cid:durableId="959452049">
    <w:abstractNumId w:val="31"/>
  </w:num>
  <w:num w:numId="20" w16cid:durableId="2082873196">
    <w:abstractNumId w:val="27"/>
  </w:num>
  <w:num w:numId="21" w16cid:durableId="873272268">
    <w:abstractNumId w:val="10"/>
  </w:num>
  <w:num w:numId="22" w16cid:durableId="458884617">
    <w:abstractNumId w:val="21"/>
  </w:num>
  <w:num w:numId="23" w16cid:durableId="68114274">
    <w:abstractNumId w:val="26"/>
  </w:num>
  <w:num w:numId="24" w16cid:durableId="1466852022">
    <w:abstractNumId w:val="13"/>
  </w:num>
  <w:num w:numId="25" w16cid:durableId="701712808">
    <w:abstractNumId w:val="23"/>
  </w:num>
  <w:num w:numId="26" w16cid:durableId="1288970399">
    <w:abstractNumId w:val="3"/>
  </w:num>
  <w:num w:numId="27" w16cid:durableId="783309216">
    <w:abstractNumId w:val="4"/>
  </w:num>
  <w:num w:numId="28" w16cid:durableId="1798985108">
    <w:abstractNumId w:val="20"/>
  </w:num>
  <w:num w:numId="29" w16cid:durableId="1908224470">
    <w:abstractNumId w:val="22"/>
  </w:num>
  <w:num w:numId="30" w16cid:durableId="1609192639">
    <w:abstractNumId w:val="24"/>
  </w:num>
  <w:num w:numId="31" w16cid:durableId="977492678">
    <w:abstractNumId w:val="29"/>
  </w:num>
  <w:num w:numId="32" w16cid:durableId="181556969">
    <w:abstractNumId w:val="9"/>
  </w:num>
  <w:num w:numId="33" w16cid:durableId="1824664819">
    <w:abstractNumId w:val="30"/>
  </w:num>
  <w:num w:numId="34" w16cid:durableId="1904632667">
    <w:abstractNumId w:val="8"/>
  </w:num>
  <w:num w:numId="35" w16cid:durableId="43413199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1C9"/>
    <w:rsid w:val="00011C14"/>
    <w:rsid w:val="00022E4A"/>
    <w:rsid w:val="00024866"/>
    <w:rsid w:val="0002594C"/>
    <w:rsid w:val="00030142"/>
    <w:rsid w:val="0003629C"/>
    <w:rsid w:val="00036FE7"/>
    <w:rsid w:val="00037F9E"/>
    <w:rsid w:val="00053BB5"/>
    <w:rsid w:val="00054E62"/>
    <w:rsid w:val="00057DBD"/>
    <w:rsid w:val="000614B3"/>
    <w:rsid w:val="0006562C"/>
    <w:rsid w:val="000749BF"/>
    <w:rsid w:val="000803E7"/>
    <w:rsid w:val="00090CE3"/>
    <w:rsid w:val="00093F34"/>
    <w:rsid w:val="0009581D"/>
    <w:rsid w:val="00096F61"/>
    <w:rsid w:val="000A1C38"/>
    <w:rsid w:val="000A30FB"/>
    <w:rsid w:val="000A4903"/>
    <w:rsid w:val="000A4AB6"/>
    <w:rsid w:val="000A55CC"/>
    <w:rsid w:val="000A6394"/>
    <w:rsid w:val="000B52C7"/>
    <w:rsid w:val="000B70AF"/>
    <w:rsid w:val="000B7FED"/>
    <w:rsid w:val="000C038A"/>
    <w:rsid w:val="000C104F"/>
    <w:rsid w:val="000C6598"/>
    <w:rsid w:val="000C6CC3"/>
    <w:rsid w:val="000D40AB"/>
    <w:rsid w:val="000E1C64"/>
    <w:rsid w:val="000E60EB"/>
    <w:rsid w:val="000F119F"/>
    <w:rsid w:val="000F34D6"/>
    <w:rsid w:val="001109AC"/>
    <w:rsid w:val="00112785"/>
    <w:rsid w:val="0011415B"/>
    <w:rsid w:val="001209DE"/>
    <w:rsid w:val="0012136E"/>
    <w:rsid w:val="00126237"/>
    <w:rsid w:val="00130213"/>
    <w:rsid w:val="001302CE"/>
    <w:rsid w:val="00134670"/>
    <w:rsid w:val="001373AB"/>
    <w:rsid w:val="00145D43"/>
    <w:rsid w:val="00146DCF"/>
    <w:rsid w:val="00164CFC"/>
    <w:rsid w:val="00173835"/>
    <w:rsid w:val="00181CAC"/>
    <w:rsid w:val="001901A2"/>
    <w:rsid w:val="00192C46"/>
    <w:rsid w:val="001A08B3"/>
    <w:rsid w:val="001A0A3E"/>
    <w:rsid w:val="001A0D31"/>
    <w:rsid w:val="001A2D13"/>
    <w:rsid w:val="001A709A"/>
    <w:rsid w:val="001A7B60"/>
    <w:rsid w:val="001B52F0"/>
    <w:rsid w:val="001B5A9D"/>
    <w:rsid w:val="001B7A65"/>
    <w:rsid w:val="001C1718"/>
    <w:rsid w:val="001C5C2A"/>
    <w:rsid w:val="001C6D2D"/>
    <w:rsid w:val="001C7601"/>
    <w:rsid w:val="001D3F35"/>
    <w:rsid w:val="001D5F19"/>
    <w:rsid w:val="001E3D37"/>
    <w:rsid w:val="001E41F3"/>
    <w:rsid w:val="001E74EE"/>
    <w:rsid w:val="001F1817"/>
    <w:rsid w:val="001F406A"/>
    <w:rsid w:val="002040A1"/>
    <w:rsid w:val="002076DA"/>
    <w:rsid w:val="00220349"/>
    <w:rsid w:val="00221C5A"/>
    <w:rsid w:val="00224033"/>
    <w:rsid w:val="00241A66"/>
    <w:rsid w:val="00241D3B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97B15"/>
    <w:rsid w:val="002A4DCB"/>
    <w:rsid w:val="002B14D3"/>
    <w:rsid w:val="002B5741"/>
    <w:rsid w:val="002C7E01"/>
    <w:rsid w:val="002E008A"/>
    <w:rsid w:val="002F45F1"/>
    <w:rsid w:val="002F7D40"/>
    <w:rsid w:val="0030142E"/>
    <w:rsid w:val="003041CF"/>
    <w:rsid w:val="00305409"/>
    <w:rsid w:val="0030763C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47DED"/>
    <w:rsid w:val="003513BA"/>
    <w:rsid w:val="00355425"/>
    <w:rsid w:val="003556DC"/>
    <w:rsid w:val="003556F3"/>
    <w:rsid w:val="003609EF"/>
    <w:rsid w:val="0036231A"/>
    <w:rsid w:val="00364B10"/>
    <w:rsid w:val="00364FDF"/>
    <w:rsid w:val="00374DD4"/>
    <w:rsid w:val="00375BB0"/>
    <w:rsid w:val="003764EC"/>
    <w:rsid w:val="003806A7"/>
    <w:rsid w:val="00383C3D"/>
    <w:rsid w:val="003858C9"/>
    <w:rsid w:val="00387158"/>
    <w:rsid w:val="00387792"/>
    <w:rsid w:val="003904E3"/>
    <w:rsid w:val="003926A3"/>
    <w:rsid w:val="00392CBA"/>
    <w:rsid w:val="00393BCA"/>
    <w:rsid w:val="00396226"/>
    <w:rsid w:val="003A6EC8"/>
    <w:rsid w:val="003B03D6"/>
    <w:rsid w:val="003C2766"/>
    <w:rsid w:val="003C372D"/>
    <w:rsid w:val="003C4A17"/>
    <w:rsid w:val="003D1466"/>
    <w:rsid w:val="003E1A36"/>
    <w:rsid w:val="003E51C2"/>
    <w:rsid w:val="003F09A0"/>
    <w:rsid w:val="003F3287"/>
    <w:rsid w:val="00410371"/>
    <w:rsid w:val="00411482"/>
    <w:rsid w:val="00412379"/>
    <w:rsid w:val="0041471B"/>
    <w:rsid w:val="004153A1"/>
    <w:rsid w:val="00415491"/>
    <w:rsid w:val="00416FA7"/>
    <w:rsid w:val="00417AF4"/>
    <w:rsid w:val="004242F1"/>
    <w:rsid w:val="0043163D"/>
    <w:rsid w:val="00433730"/>
    <w:rsid w:val="00440D0A"/>
    <w:rsid w:val="0044346C"/>
    <w:rsid w:val="00446488"/>
    <w:rsid w:val="00450D86"/>
    <w:rsid w:val="00460215"/>
    <w:rsid w:val="00460C04"/>
    <w:rsid w:val="00461008"/>
    <w:rsid w:val="00461F12"/>
    <w:rsid w:val="004635E5"/>
    <w:rsid w:val="004717EA"/>
    <w:rsid w:val="00482B43"/>
    <w:rsid w:val="0049413C"/>
    <w:rsid w:val="00495060"/>
    <w:rsid w:val="004976F0"/>
    <w:rsid w:val="004A2AED"/>
    <w:rsid w:val="004B01A5"/>
    <w:rsid w:val="004B2C2D"/>
    <w:rsid w:val="004B526E"/>
    <w:rsid w:val="004B75B7"/>
    <w:rsid w:val="004C5377"/>
    <w:rsid w:val="004D3723"/>
    <w:rsid w:val="004D455F"/>
    <w:rsid w:val="004D5164"/>
    <w:rsid w:val="004F661B"/>
    <w:rsid w:val="005045C7"/>
    <w:rsid w:val="00506760"/>
    <w:rsid w:val="005105E0"/>
    <w:rsid w:val="0051196A"/>
    <w:rsid w:val="00512689"/>
    <w:rsid w:val="005135A1"/>
    <w:rsid w:val="0051580D"/>
    <w:rsid w:val="00516509"/>
    <w:rsid w:val="005174CD"/>
    <w:rsid w:val="00525828"/>
    <w:rsid w:val="005279F5"/>
    <w:rsid w:val="0053156E"/>
    <w:rsid w:val="00532891"/>
    <w:rsid w:val="00537B5C"/>
    <w:rsid w:val="00540A00"/>
    <w:rsid w:val="00547111"/>
    <w:rsid w:val="00550D59"/>
    <w:rsid w:val="00556F11"/>
    <w:rsid w:val="00564EDF"/>
    <w:rsid w:val="0056673A"/>
    <w:rsid w:val="00566F6F"/>
    <w:rsid w:val="0058240F"/>
    <w:rsid w:val="00587F6A"/>
    <w:rsid w:val="00592D74"/>
    <w:rsid w:val="00596753"/>
    <w:rsid w:val="005B3028"/>
    <w:rsid w:val="005B4127"/>
    <w:rsid w:val="005C517B"/>
    <w:rsid w:val="005D27CA"/>
    <w:rsid w:val="005D614C"/>
    <w:rsid w:val="005E18C6"/>
    <w:rsid w:val="005E2C44"/>
    <w:rsid w:val="005E42FB"/>
    <w:rsid w:val="005F0903"/>
    <w:rsid w:val="005F12D6"/>
    <w:rsid w:val="005F391D"/>
    <w:rsid w:val="005F6646"/>
    <w:rsid w:val="005F740E"/>
    <w:rsid w:val="006006A5"/>
    <w:rsid w:val="006006C1"/>
    <w:rsid w:val="00610C5B"/>
    <w:rsid w:val="00613D6B"/>
    <w:rsid w:val="00614BCF"/>
    <w:rsid w:val="00617D68"/>
    <w:rsid w:val="00620F69"/>
    <w:rsid w:val="00621188"/>
    <w:rsid w:val="00623024"/>
    <w:rsid w:val="006257ED"/>
    <w:rsid w:val="00625935"/>
    <w:rsid w:val="006274E4"/>
    <w:rsid w:val="006316B2"/>
    <w:rsid w:val="00642CCB"/>
    <w:rsid w:val="00644586"/>
    <w:rsid w:val="00645C84"/>
    <w:rsid w:val="00652A36"/>
    <w:rsid w:val="0065364E"/>
    <w:rsid w:val="006537B5"/>
    <w:rsid w:val="00661E2C"/>
    <w:rsid w:val="00667016"/>
    <w:rsid w:val="00674D13"/>
    <w:rsid w:val="0068444E"/>
    <w:rsid w:val="006864D1"/>
    <w:rsid w:val="0069262E"/>
    <w:rsid w:val="00695808"/>
    <w:rsid w:val="006A5853"/>
    <w:rsid w:val="006A6982"/>
    <w:rsid w:val="006A7001"/>
    <w:rsid w:val="006A737E"/>
    <w:rsid w:val="006B46FB"/>
    <w:rsid w:val="006B7B2F"/>
    <w:rsid w:val="006D0191"/>
    <w:rsid w:val="006D5020"/>
    <w:rsid w:val="006E0ACC"/>
    <w:rsid w:val="006E21FB"/>
    <w:rsid w:val="006E4465"/>
    <w:rsid w:val="006E5627"/>
    <w:rsid w:val="006E7773"/>
    <w:rsid w:val="006F0D88"/>
    <w:rsid w:val="006F1E70"/>
    <w:rsid w:val="006F6B99"/>
    <w:rsid w:val="006F7B09"/>
    <w:rsid w:val="00702031"/>
    <w:rsid w:val="007046F0"/>
    <w:rsid w:val="00704829"/>
    <w:rsid w:val="007074D8"/>
    <w:rsid w:val="007101FB"/>
    <w:rsid w:val="007206B7"/>
    <w:rsid w:val="0072522A"/>
    <w:rsid w:val="0073208D"/>
    <w:rsid w:val="0073742E"/>
    <w:rsid w:val="0073773F"/>
    <w:rsid w:val="00743D60"/>
    <w:rsid w:val="00755C92"/>
    <w:rsid w:val="007603BE"/>
    <w:rsid w:val="00762213"/>
    <w:rsid w:val="00763BA2"/>
    <w:rsid w:val="007656FE"/>
    <w:rsid w:val="007658A5"/>
    <w:rsid w:val="0076748C"/>
    <w:rsid w:val="007717AB"/>
    <w:rsid w:val="0077683C"/>
    <w:rsid w:val="00792342"/>
    <w:rsid w:val="00793020"/>
    <w:rsid w:val="007977A8"/>
    <w:rsid w:val="007A653A"/>
    <w:rsid w:val="007A73E5"/>
    <w:rsid w:val="007B512A"/>
    <w:rsid w:val="007C13F4"/>
    <w:rsid w:val="007C2097"/>
    <w:rsid w:val="007C28A7"/>
    <w:rsid w:val="007D6A07"/>
    <w:rsid w:val="007D6DB1"/>
    <w:rsid w:val="007D7566"/>
    <w:rsid w:val="007E0429"/>
    <w:rsid w:val="007F0389"/>
    <w:rsid w:val="007F1ED8"/>
    <w:rsid w:val="007F3701"/>
    <w:rsid w:val="007F7259"/>
    <w:rsid w:val="00800A71"/>
    <w:rsid w:val="00801700"/>
    <w:rsid w:val="00801CF0"/>
    <w:rsid w:val="008040A8"/>
    <w:rsid w:val="008223DD"/>
    <w:rsid w:val="00824C2C"/>
    <w:rsid w:val="00825391"/>
    <w:rsid w:val="00825C07"/>
    <w:rsid w:val="008279FA"/>
    <w:rsid w:val="0084166B"/>
    <w:rsid w:val="00846A67"/>
    <w:rsid w:val="0085441A"/>
    <w:rsid w:val="008613D8"/>
    <w:rsid w:val="008626E7"/>
    <w:rsid w:val="00870EE7"/>
    <w:rsid w:val="0087510D"/>
    <w:rsid w:val="00880F55"/>
    <w:rsid w:val="00883A39"/>
    <w:rsid w:val="008863B9"/>
    <w:rsid w:val="0089088C"/>
    <w:rsid w:val="008A45A6"/>
    <w:rsid w:val="008B0AA3"/>
    <w:rsid w:val="008B2743"/>
    <w:rsid w:val="008B66DD"/>
    <w:rsid w:val="008B694B"/>
    <w:rsid w:val="008D4141"/>
    <w:rsid w:val="008E6B1F"/>
    <w:rsid w:val="008F686C"/>
    <w:rsid w:val="00900B0A"/>
    <w:rsid w:val="00901400"/>
    <w:rsid w:val="009019C6"/>
    <w:rsid w:val="00904EBA"/>
    <w:rsid w:val="00907B05"/>
    <w:rsid w:val="00910C0F"/>
    <w:rsid w:val="0091261A"/>
    <w:rsid w:val="00913E0B"/>
    <w:rsid w:val="009148DE"/>
    <w:rsid w:val="00916386"/>
    <w:rsid w:val="00916CEC"/>
    <w:rsid w:val="00930FC9"/>
    <w:rsid w:val="009418D9"/>
    <w:rsid w:val="00941E30"/>
    <w:rsid w:val="00943B96"/>
    <w:rsid w:val="00946424"/>
    <w:rsid w:val="009478EE"/>
    <w:rsid w:val="0095139C"/>
    <w:rsid w:val="0095556A"/>
    <w:rsid w:val="00955579"/>
    <w:rsid w:val="00956250"/>
    <w:rsid w:val="00956A50"/>
    <w:rsid w:val="00957995"/>
    <w:rsid w:val="00962AE4"/>
    <w:rsid w:val="009633D4"/>
    <w:rsid w:val="00973015"/>
    <w:rsid w:val="009767E1"/>
    <w:rsid w:val="009777D9"/>
    <w:rsid w:val="00977F33"/>
    <w:rsid w:val="00986821"/>
    <w:rsid w:val="009911E9"/>
    <w:rsid w:val="00991B88"/>
    <w:rsid w:val="009A07BF"/>
    <w:rsid w:val="009A4E0F"/>
    <w:rsid w:val="009A5255"/>
    <w:rsid w:val="009A5753"/>
    <w:rsid w:val="009A579D"/>
    <w:rsid w:val="009B0B50"/>
    <w:rsid w:val="009B5164"/>
    <w:rsid w:val="009B7468"/>
    <w:rsid w:val="009C1018"/>
    <w:rsid w:val="009C22FE"/>
    <w:rsid w:val="009D476E"/>
    <w:rsid w:val="009D7147"/>
    <w:rsid w:val="009D77C1"/>
    <w:rsid w:val="009E1D01"/>
    <w:rsid w:val="009E24DE"/>
    <w:rsid w:val="009E3297"/>
    <w:rsid w:val="009E63AD"/>
    <w:rsid w:val="009F734F"/>
    <w:rsid w:val="009F7D81"/>
    <w:rsid w:val="00A00487"/>
    <w:rsid w:val="00A031A9"/>
    <w:rsid w:val="00A0746C"/>
    <w:rsid w:val="00A10915"/>
    <w:rsid w:val="00A12227"/>
    <w:rsid w:val="00A230E4"/>
    <w:rsid w:val="00A246B6"/>
    <w:rsid w:val="00A30357"/>
    <w:rsid w:val="00A3065C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9501D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5AF9"/>
    <w:rsid w:val="00B17E2F"/>
    <w:rsid w:val="00B17EC1"/>
    <w:rsid w:val="00B258BB"/>
    <w:rsid w:val="00B3074E"/>
    <w:rsid w:val="00B50EDC"/>
    <w:rsid w:val="00B51BA6"/>
    <w:rsid w:val="00B52828"/>
    <w:rsid w:val="00B541D3"/>
    <w:rsid w:val="00B55EF0"/>
    <w:rsid w:val="00B5725C"/>
    <w:rsid w:val="00B66D01"/>
    <w:rsid w:val="00B67B97"/>
    <w:rsid w:val="00B719CC"/>
    <w:rsid w:val="00B7315D"/>
    <w:rsid w:val="00B75E77"/>
    <w:rsid w:val="00B76E16"/>
    <w:rsid w:val="00B82D7D"/>
    <w:rsid w:val="00B84F41"/>
    <w:rsid w:val="00B918AC"/>
    <w:rsid w:val="00B91C30"/>
    <w:rsid w:val="00B9335B"/>
    <w:rsid w:val="00B93D97"/>
    <w:rsid w:val="00B93F7F"/>
    <w:rsid w:val="00B968C8"/>
    <w:rsid w:val="00B97FC2"/>
    <w:rsid w:val="00BA048E"/>
    <w:rsid w:val="00BA267C"/>
    <w:rsid w:val="00BA2CD7"/>
    <w:rsid w:val="00BA3EC5"/>
    <w:rsid w:val="00BA51D9"/>
    <w:rsid w:val="00BB0606"/>
    <w:rsid w:val="00BB1BF6"/>
    <w:rsid w:val="00BB5645"/>
    <w:rsid w:val="00BB5DFC"/>
    <w:rsid w:val="00BC40B1"/>
    <w:rsid w:val="00BD279D"/>
    <w:rsid w:val="00BD5479"/>
    <w:rsid w:val="00BD61C3"/>
    <w:rsid w:val="00BD6BB8"/>
    <w:rsid w:val="00BE1CA4"/>
    <w:rsid w:val="00BE328F"/>
    <w:rsid w:val="00BE47A2"/>
    <w:rsid w:val="00BE4DD2"/>
    <w:rsid w:val="00BE5D58"/>
    <w:rsid w:val="00BE6DEF"/>
    <w:rsid w:val="00BE706B"/>
    <w:rsid w:val="00BF1721"/>
    <w:rsid w:val="00BF53F2"/>
    <w:rsid w:val="00BF60DF"/>
    <w:rsid w:val="00C01A4C"/>
    <w:rsid w:val="00C078F7"/>
    <w:rsid w:val="00C07A7D"/>
    <w:rsid w:val="00C1082F"/>
    <w:rsid w:val="00C10D23"/>
    <w:rsid w:val="00C1205A"/>
    <w:rsid w:val="00C23C46"/>
    <w:rsid w:val="00C25795"/>
    <w:rsid w:val="00C259BF"/>
    <w:rsid w:val="00C30397"/>
    <w:rsid w:val="00C30A15"/>
    <w:rsid w:val="00C34763"/>
    <w:rsid w:val="00C4494A"/>
    <w:rsid w:val="00C47F3E"/>
    <w:rsid w:val="00C51E37"/>
    <w:rsid w:val="00C53AC6"/>
    <w:rsid w:val="00C56A9B"/>
    <w:rsid w:val="00C628B1"/>
    <w:rsid w:val="00C63DA8"/>
    <w:rsid w:val="00C657A8"/>
    <w:rsid w:val="00C65940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08ED"/>
    <w:rsid w:val="00CD2451"/>
    <w:rsid w:val="00CE0B19"/>
    <w:rsid w:val="00CE0BFA"/>
    <w:rsid w:val="00CE3B53"/>
    <w:rsid w:val="00CE5930"/>
    <w:rsid w:val="00CE6C63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2E88"/>
    <w:rsid w:val="00D235D8"/>
    <w:rsid w:val="00D24991"/>
    <w:rsid w:val="00D25A5F"/>
    <w:rsid w:val="00D2641D"/>
    <w:rsid w:val="00D32B66"/>
    <w:rsid w:val="00D34E67"/>
    <w:rsid w:val="00D351FF"/>
    <w:rsid w:val="00D35348"/>
    <w:rsid w:val="00D424DA"/>
    <w:rsid w:val="00D463AE"/>
    <w:rsid w:val="00D468D6"/>
    <w:rsid w:val="00D4712F"/>
    <w:rsid w:val="00D50255"/>
    <w:rsid w:val="00D52BD7"/>
    <w:rsid w:val="00D5400F"/>
    <w:rsid w:val="00D5561D"/>
    <w:rsid w:val="00D60D37"/>
    <w:rsid w:val="00D60EE8"/>
    <w:rsid w:val="00D63444"/>
    <w:rsid w:val="00D65115"/>
    <w:rsid w:val="00D66520"/>
    <w:rsid w:val="00D720E3"/>
    <w:rsid w:val="00D7237E"/>
    <w:rsid w:val="00D7387B"/>
    <w:rsid w:val="00D81AEC"/>
    <w:rsid w:val="00D86933"/>
    <w:rsid w:val="00D86DC8"/>
    <w:rsid w:val="00D91C08"/>
    <w:rsid w:val="00D91DFA"/>
    <w:rsid w:val="00DA0394"/>
    <w:rsid w:val="00DA356D"/>
    <w:rsid w:val="00DB1EAD"/>
    <w:rsid w:val="00DB3570"/>
    <w:rsid w:val="00DB611A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847"/>
    <w:rsid w:val="00E14D7D"/>
    <w:rsid w:val="00E1690A"/>
    <w:rsid w:val="00E1748E"/>
    <w:rsid w:val="00E20322"/>
    <w:rsid w:val="00E2067E"/>
    <w:rsid w:val="00E32E48"/>
    <w:rsid w:val="00E33DCF"/>
    <w:rsid w:val="00E34898"/>
    <w:rsid w:val="00E37029"/>
    <w:rsid w:val="00E37518"/>
    <w:rsid w:val="00E541FB"/>
    <w:rsid w:val="00E5552E"/>
    <w:rsid w:val="00E56B35"/>
    <w:rsid w:val="00E716C1"/>
    <w:rsid w:val="00E717C5"/>
    <w:rsid w:val="00E76BE2"/>
    <w:rsid w:val="00E777D7"/>
    <w:rsid w:val="00E77B87"/>
    <w:rsid w:val="00E814FE"/>
    <w:rsid w:val="00E83DFE"/>
    <w:rsid w:val="00E84864"/>
    <w:rsid w:val="00E84C0B"/>
    <w:rsid w:val="00E8742B"/>
    <w:rsid w:val="00E9504A"/>
    <w:rsid w:val="00EA6BD9"/>
    <w:rsid w:val="00EA7E97"/>
    <w:rsid w:val="00EB09B7"/>
    <w:rsid w:val="00EB0DD2"/>
    <w:rsid w:val="00EB40F5"/>
    <w:rsid w:val="00EC2AA3"/>
    <w:rsid w:val="00EC34D8"/>
    <w:rsid w:val="00EC51B2"/>
    <w:rsid w:val="00ED1841"/>
    <w:rsid w:val="00EE16C4"/>
    <w:rsid w:val="00EE7D7C"/>
    <w:rsid w:val="00EF2028"/>
    <w:rsid w:val="00EF5EEC"/>
    <w:rsid w:val="00F0027A"/>
    <w:rsid w:val="00F0098D"/>
    <w:rsid w:val="00F01260"/>
    <w:rsid w:val="00F023F0"/>
    <w:rsid w:val="00F07410"/>
    <w:rsid w:val="00F11469"/>
    <w:rsid w:val="00F11874"/>
    <w:rsid w:val="00F173A4"/>
    <w:rsid w:val="00F25D98"/>
    <w:rsid w:val="00F260D5"/>
    <w:rsid w:val="00F300FB"/>
    <w:rsid w:val="00F510C9"/>
    <w:rsid w:val="00F637A3"/>
    <w:rsid w:val="00F64863"/>
    <w:rsid w:val="00F65E51"/>
    <w:rsid w:val="00F66C08"/>
    <w:rsid w:val="00F73479"/>
    <w:rsid w:val="00F75DFD"/>
    <w:rsid w:val="00F76F15"/>
    <w:rsid w:val="00F770AB"/>
    <w:rsid w:val="00F83E9A"/>
    <w:rsid w:val="00F86E8A"/>
    <w:rsid w:val="00F95DCB"/>
    <w:rsid w:val="00FA1F4E"/>
    <w:rsid w:val="00FA2C28"/>
    <w:rsid w:val="00FA485A"/>
    <w:rsid w:val="00FA6BF0"/>
    <w:rsid w:val="00FB1BA1"/>
    <w:rsid w:val="00FB31B9"/>
    <w:rsid w:val="00FB4454"/>
    <w:rsid w:val="00FB4D91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8ED4C2"/>
  <w15:docId w15:val="{62C856F6-BC02-4BAF-BA35-24BAF739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1C6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BE706B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E706B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E706B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E706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E706B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364B10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64B10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6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36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6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1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85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0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8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2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4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4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63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5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72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83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62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0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4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59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1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91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0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43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25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47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74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9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24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37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1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63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4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71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1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2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98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0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7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73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2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10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92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39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15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62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4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1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8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1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14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7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6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Narendra.Kalahasti@anritsu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828C3-F994-44E7-A2D6-63F91BF16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1175</Words>
  <Characters>15267</Characters>
  <Application>Microsoft Office Word</Application>
  <DocSecurity>0</DocSecurity>
  <Lines>127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16410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3</cp:revision>
  <cp:lastPrinted>1900-12-31T16:00:00Z</cp:lastPrinted>
  <dcterms:created xsi:type="dcterms:W3CDTF">2023-03-23T18:19:00Z</dcterms:created>
  <dcterms:modified xsi:type="dcterms:W3CDTF">2023-05-11T13:12:00Z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2022-06-16T17:56:20Z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1d27dca3-866a-46e1-968b-911d0e0f18c8</vt:lpwstr>
  </property>
  <property fmtid="{D5CDD505-2E9C-101B-9397-08002B2CF9AE}" pid="27" name="MSIP_Label_9764cdcd-3664-4d05-9615-7cbf65a4f0a8_ContentBits">
    <vt:lpwstr>0</vt:lpwstr>
  </property>
</Properties>
</file>