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2991F543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F5C45">
        <w:fldChar w:fldCharType="begin"/>
      </w:r>
      <w:r w:rsidR="008F5C45">
        <w:instrText xml:space="preserve"> DOCPROPERTY  Tdoc#  \* MERGEFORMAT </w:instrText>
      </w:r>
      <w:r w:rsidR="008F5C45">
        <w:fldChar w:fldCharType="separate"/>
      </w:r>
      <w:r>
        <w:rPr>
          <w:b/>
          <w:i/>
          <w:noProof/>
          <w:sz w:val="28"/>
        </w:rPr>
        <w:t>R5s230</w:t>
      </w:r>
      <w:r w:rsidR="008F5C45">
        <w:rPr>
          <w:b/>
          <w:i/>
          <w:noProof/>
          <w:sz w:val="28"/>
        </w:rPr>
        <w:t>430</w:t>
      </w:r>
      <w:r w:rsidR="008F5C45">
        <w:rPr>
          <w:b/>
          <w:i/>
          <w:noProof/>
          <w:sz w:val="28"/>
        </w:rPr>
        <w:fldChar w:fldCharType="end"/>
      </w:r>
    </w:p>
    <w:p w14:paraId="6FC967F9" w14:textId="77777777" w:rsidR="00D02481" w:rsidRDefault="008F5C45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8F5C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5DB02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D5393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EBE0D" w:rsidR="001E41F3" w:rsidRPr="00745C21" w:rsidRDefault="008F5C4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9FD148" w:rsidR="001E41F3" w:rsidRPr="00410371" w:rsidRDefault="008F5C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58124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0C743A">
              <w:rPr>
                <w:rFonts w:cs="Arial"/>
                <w:color w:val="000000"/>
                <w:sz w:val="18"/>
                <w:szCs w:val="18"/>
              </w:rPr>
              <w:t>9.1.</w:t>
            </w:r>
            <w:r w:rsidR="00963C90">
              <w:rPr>
                <w:rFonts w:cs="Arial"/>
                <w:color w:val="000000"/>
                <w:sz w:val="18"/>
                <w:szCs w:val="18"/>
              </w:rPr>
              <w:t>10.</w:t>
            </w:r>
            <w:r w:rsidR="00D53938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0A7C9" w:rsidR="001E41F3" w:rsidRDefault="00821D6D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FE1E42" w:rsidRPr="00FE1E42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04211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7248E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427BA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E1E42">
              <w:t>9.1.10.</w:t>
            </w:r>
            <w:r w:rsidR="00D53938">
              <w:t>6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9AD99C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E1E42">
              <w:t>9.1.10.</w:t>
            </w:r>
            <w:r w:rsidR="00D53938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E263A" w:rsidR="004D7D01" w:rsidRDefault="00FE1E4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</w:t>
            </w:r>
            <w:r w:rsidR="00D53938">
              <w:t>6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85F325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E1E42">
        <w:t>9.1.10.</w:t>
      </w:r>
      <w:r w:rsidR="00D53938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102BA6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E1E42">
        <w:t>9.1.10.</w:t>
      </w:r>
      <w:r w:rsidR="00D53938">
        <w:t>6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025235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32BD9">
        <w:t>9_1_10_</w:t>
      </w:r>
      <w:r w:rsidR="00D53938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6691A91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32BD9">
        <w:rPr>
          <w:rFonts w:cs="Arial"/>
        </w:rPr>
        <w:t>9_1_10</w:t>
      </w:r>
      <w:r w:rsidR="00250094">
        <w:rPr>
          <w:rFonts w:cs="Arial"/>
        </w:rPr>
        <w:t>_</w:t>
      </w:r>
      <w:r w:rsidR="00D53938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24E309B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802A9B">
              <w:rPr>
                <w:rFonts w:cs="Arial"/>
                <w:b/>
                <w:sz w:val="18"/>
              </w:rPr>
              <w:t>7</w:t>
            </w:r>
            <w:r w:rsidR="007E0C90">
              <w:rPr>
                <w:rFonts w:cs="Arial"/>
                <w:b/>
                <w:sz w:val="18"/>
              </w:rPr>
              <w:t>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802A9B">
              <w:rPr>
                <w:rFonts w:cs="Arial"/>
                <w:b/>
                <w:sz w:val="18"/>
              </w:rPr>
              <w:t>9.1.10.</w:t>
            </w:r>
            <w:r w:rsidR="007E0C90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C743A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6AE7"/>
    <w:rsid w:val="0074508C"/>
    <w:rsid w:val="00745C21"/>
    <w:rsid w:val="00755507"/>
    <w:rsid w:val="007657A2"/>
    <w:rsid w:val="007734C6"/>
    <w:rsid w:val="00776092"/>
    <w:rsid w:val="00777E90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0C90"/>
    <w:rsid w:val="007E198F"/>
    <w:rsid w:val="007F4BD1"/>
    <w:rsid w:val="007F7259"/>
    <w:rsid w:val="00802A9B"/>
    <w:rsid w:val="008040A8"/>
    <w:rsid w:val="00811DC0"/>
    <w:rsid w:val="00821D6D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5C45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53938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820</TotalTime>
  <Pages>3</Pages>
  <Words>463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340</cp:revision>
  <cp:lastPrinted>1900-01-01T00:00:00Z</cp:lastPrinted>
  <dcterms:created xsi:type="dcterms:W3CDTF">2022-01-24T16:23:00Z</dcterms:created>
  <dcterms:modified xsi:type="dcterms:W3CDTF">2023-05-11T13:01:00Z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