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5BE15549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297121">
          <w:rPr>
            <w:b/>
            <w:i/>
            <w:noProof/>
            <w:sz w:val="28"/>
          </w:rPr>
          <w:t>424</w:t>
        </w:r>
      </w:fldSimple>
    </w:p>
    <w:p w14:paraId="6FC967F9" w14:textId="77777777" w:rsidR="00D02481" w:rsidRDefault="006015BB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015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B7E2C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2806F1" w:rsidR="001E41F3" w:rsidRPr="00745C21" w:rsidRDefault="002971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D03EA" w:rsidR="001E41F3" w:rsidRPr="00410371" w:rsidRDefault="006015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297121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26756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 xml:space="preserve">NR5GC FR2 : Addition of test case </w:t>
            </w:r>
            <w:r w:rsidR="00C91EAB">
              <w:rPr>
                <w:rFonts w:cs="Arial"/>
                <w:color w:val="000000"/>
                <w:sz w:val="18"/>
                <w:szCs w:val="18"/>
              </w:rPr>
              <w:t>8.1.6.1.3.3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76312" w:rsidR="001E41F3" w:rsidRDefault="00FD04B3" w:rsidP="003908BC">
            <w:pPr>
              <w:pStyle w:val="CRCoverPage"/>
              <w:spacing w:after="0"/>
              <w:rPr>
                <w:noProof/>
              </w:rPr>
            </w:pPr>
            <w:r w:rsidRPr="00FD04B3">
              <w:rPr>
                <w:noProof/>
              </w:rPr>
              <w:t>TEI1</w:t>
            </w:r>
            <w:r w:rsidR="001F5BF2">
              <w:rPr>
                <w:noProof/>
              </w:rPr>
              <w:t>6</w:t>
            </w:r>
            <w:r w:rsidRPr="00FD04B3">
              <w:rPr>
                <w:noProof/>
              </w:rPr>
              <w:t xml:space="preserve">_Test, </w:t>
            </w:r>
            <w:r w:rsidR="001F5BF2" w:rsidRPr="001F5BF2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ECCA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2023-03-1</w:t>
            </w:r>
            <w:r w:rsidR="00C91EA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118E34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30DD6">
              <w:t>8.1.6.1.3.3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2572A64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30DD6">
              <w:t>8.1.6.1.3.3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A1A88" w:rsidR="004D7D01" w:rsidRDefault="00430DD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8.1.6.1.3.3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56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7EBA77E" w14:textId="62807AAD" w:rsidR="006015BB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015BB" w:rsidRPr="00E736D0">
        <w:rPr>
          <w:rFonts w:cs="Arial"/>
          <w:iCs/>
        </w:rPr>
        <w:t>Table of Contents</w:t>
      </w:r>
      <w:r w:rsidR="006015BB">
        <w:tab/>
      </w:r>
      <w:r w:rsidR="006015BB">
        <w:fldChar w:fldCharType="begin"/>
      </w:r>
      <w:r w:rsidR="006015BB">
        <w:instrText xml:space="preserve"> PAGEREF _Toc129870563 \h </w:instrText>
      </w:r>
      <w:r w:rsidR="006015BB">
        <w:fldChar w:fldCharType="separate"/>
      </w:r>
      <w:r w:rsidR="006015BB">
        <w:t>2</w:t>
      </w:r>
      <w:r w:rsidR="006015BB">
        <w:fldChar w:fldCharType="end"/>
      </w:r>
    </w:p>
    <w:p w14:paraId="7685329C" w14:textId="32A5B1A4" w:rsidR="006015BB" w:rsidRDefault="006015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36D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_Toc129870564 \h </w:instrText>
      </w:r>
      <w:r>
        <w:fldChar w:fldCharType="separate"/>
      </w:r>
      <w:r>
        <w:t>3</w:t>
      </w:r>
      <w:r>
        <w:fldChar w:fldCharType="end"/>
      </w:r>
    </w:p>
    <w:p w14:paraId="6EF38075" w14:textId="3F2EE2F8" w:rsidR="006015BB" w:rsidRDefault="006015B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736D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736D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_Toc129870565 \h </w:instrText>
      </w:r>
      <w:r>
        <w:fldChar w:fldCharType="separate"/>
      </w:r>
      <w:r>
        <w:t>3</w:t>
      </w:r>
      <w:r>
        <w:fldChar w:fldCharType="end"/>
      </w:r>
    </w:p>
    <w:p w14:paraId="0E93F707" w14:textId="51D398F3" w:rsidR="006015BB" w:rsidRDefault="006015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736D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36D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_Toc129870566 \h </w:instrText>
      </w:r>
      <w:r>
        <w:fldChar w:fldCharType="separate"/>
      </w:r>
      <w:r>
        <w:t>3</w:t>
      </w:r>
      <w:r>
        <w:fldChar w:fldCharType="end"/>
      </w:r>
    </w:p>
    <w:p w14:paraId="5D787805" w14:textId="3A92837F" w:rsidR="006015BB" w:rsidRDefault="006015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736D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36D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_Toc129870567 \h </w:instrText>
      </w:r>
      <w:r>
        <w:fldChar w:fldCharType="separate"/>
      </w:r>
      <w:r>
        <w:t>3</w:t>
      </w:r>
      <w:r>
        <w:fldChar w:fldCharType="end"/>
      </w:r>
    </w:p>
    <w:p w14:paraId="71A145A9" w14:textId="4B7E076C" w:rsidR="006015BB" w:rsidRDefault="006015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736D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36D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_Toc129870568 \h </w:instrText>
      </w:r>
      <w:r>
        <w:fldChar w:fldCharType="separate"/>
      </w:r>
      <w:r>
        <w:t>3</w:t>
      </w:r>
      <w:r>
        <w:fldChar w:fldCharType="end"/>
      </w:r>
    </w:p>
    <w:p w14:paraId="52FA492C" w14:textId="0CC8E714" w:rsidR="006015BB" w:rsidRDefault="006015B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736D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736D0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_Toc129870569 \h </w:instrText>
      </w:r>
      <w:r>
        <w:fldChar w:fldCharType="separate"/>
      </w:r>
      <w:r>
        <w:t>3</w:t>
      </w:r>
      <w:r>
        <w:fldChar w:fldCharType="end"/>
      </w:r>
    </w:p>
    <w:p w14:paraId="66D602A9" w14:textId="4D64E16A" w:rsidR="006015BB" w:rsidRDefault="006015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736D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736D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_Toc129870570 \h </w:instrText>
      </w:r>
      <w:r>
        <w:fldChar w:fldCharType="separate"/>
      </w:r>
      <w:r>
        <w:t>3</w:t>
      </w:r>
      <w:r>
        <w:fldChar w:fldCharType="end"/>
      </w:r>
    </w:p>
    <w:p w14:paraId="325A0C2F" w14:textId="3B30F9E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564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EF6E12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716369">
        <w:t>8.1.6.1.3.3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565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34507C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716369">
        <w:t>8.1.6.1.3.3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4365162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6015BB" w:rsidRPr="006015BB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566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567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0C44B73F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568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3934EF07" w:rsidR="00007D89" w:rsidRPr="00954EDD" w:rsidRDefault="006015B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870569"/>
      <w:bookmarkStart w:id="19" w:name="_Hlk120026754"/>
      <w:r w:rsidRPr="006015BB">
        <w:rPr>
          <w:rFonts w:cs="Arial"/>
          <w:b/>
        </w:rPr>
        <w:t>Qualcomm Snapdragon x70 5G Modem RF System</w:t>
      </w:r>
      <w:bookmarkEnd w:id="18"/>
    </w:p>
    <w:bookmarkEnd w:id="19"/>
    <w:p w14:paraId="29B59B52" w14:textId="278A9B2F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6015BB" w:rsidRPr="006015BB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68B0A3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16369">
        <w:t>8_1_6_1_3_3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7F5F62D8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16369">
        <w:rPr>
          <w:rFonts w:cs="Arial"/>
        </w:rPr>
        <w:t>8_1_6_1_3_3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570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EB3968A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716369">
              <w:rPr>
                <w:rFonts w:cs="Arial"/>
                <w:b/>
                <w:sz w:val="18"/>
              </w:rPr>
              <w:t>64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716369">
              <w:rPr>
                <w:rFonts w:cs="Arial"/>
                <w:b/>
                <w:sz w:val="18"/>
              </w:rPr>
              <w:t>8.1.6.1.3.3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C049" w14:textId="77777777" w:rsidR="003A3D22" w:rsidRDefault="003A3D22">
      <w:r>
        <w:separator/>
      </w:r>
    </w:p>
  </w:endnote>
  <w:endnote w:type="continuationSeparator" w:id="0">
    <w:p w14:paraId="43736621" w14:textId="77777777" w:rsidR="003A3D22" w:rsidRDefault="003A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2770" w14:textId="77777777" w:rsidR="003A3D22" w:rsidRDefault="003A3D22">
      <w:r>
        <w:separator/>
      </w:r>
    </w:p>
  </w:footnote>
  <w:footnote w:type="continuationSeparator" w:id="0">
    <w:p w14:paraId="265B9882" w14:textId="77777777" w:rsidR="003A3D22" w:rsidRDefault="003A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97121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5BB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6369"/>
    <w:rsid w:val="0072197D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7D7C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810</TotalTime>
  <Pages>3</Pages>
  <Words>463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322</cp:revision>
  <cp:lastPrinted>1900-01-01T00:00:00Z</cp:lastPrinted>
  <dcterms:created xsi:type="dcterms:W3CDTF">2022-01-24T16:23:00Z</dcterms:created>
  <dcterms:modified xsi:type="dcterms:W3CDTF">2023-05-11T12:29:00Z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