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00828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0561F" w:rsidRPr="0020561F">
        <w:rPr>
          <w:b/>
          <w:bCs/>
          <w:i/>
          <w:iCs/>
          <w:sz w:val="24"/>
          <w:szCs w:val="24"/>
        </w:rPr>
        <w:t>R5s230</w:t>
      </w:r>
      <w:r w:rsidR="00072CA6">
        <w:rPr>
          <w:b/>
          <w:bCs/>
          <w:i/>
          <w:iCs/>
          <w:sz w:val="24"/>
          <w:szCs w:val="24"/>
        </w:rPr>
        <w:t>403</w:t>
      </w:r>
    </w:p>
    <w:p w14:paraId="210A5493" w14:textId="5B518915" w:rsidR="00745C21" w:rsidRDefault="00072CA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5BCA">
        <w:rPr>
          <w:b/>
          <w:noProof/>
          <w:sz w:val="24"/>
        </w:rPr>
        <w:t>9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81470" w:rsidR="001E41F3" w:rsidRPr="0020561F" w:rsidRDefault="0020561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0561F">
              <w:rPr>
                <w:rFonts w:cs="Arial"/>
                <w:b/>
                <w:bCs/>
                <w:color w:val="000000"/>
                <w:sz w:val="24"/>
                <w:szCs w:val="24"/>
              </w:rPr>
              <w:t>2987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76E95" w:rsidR="001E41F3" w:rsidRPr="00745C21" w:rsidRDefault="00072CA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FB1C9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072CA6">
              <w:rPr>
                <w:b/>
                <w:bCs/>
                <w:sz w:val="24"/>
                <w:szCs w:val="24"/>
              </w:rPr>
              <w:t>6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DF14E" w:rsidR="001E41F3" w:rsidRDefault="00903CC0">
            <w:pPr>
              <w:pStyle w:val="CRCoverPage"/>
              <w:spacing w:after="0"/>
              <w:ind w:left="100"/>
              <w:rPr>
                <w:noProof/>
              </w:rPr>
            </w:pPr>
            <w:r w:rsidRPr="00903CC0">
              <w:t xml:space="preserve">Correction to </w:t>
            </w:r>
            <w:r w:rsidR="00492F51" w:rsidRPr="00492F51">
              <w:t>NR5GC</w:t>
            </w:r>
            <w:r w:rsidR="00492F51">
              <w:t xml:space="preserve"> </w:t>
            </w:r>
            <w:r w:rsidR="00492F51" w:rsidRPr="00492F51">
              <w:t>RRC test case 8.1.4.4.2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E2FB7" w:rsidR="00492F51" w:rsidRDefault="0020561F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20561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92F51" w:rsidRDefault="00492F51" w:rsidP="00492F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92F51" w:rsidRDefault="00492F51" w:rsidP="00492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AFD75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3-02-1</w:t>
            </w:r>
            <w:r w:rsidR="00FB1D36">
              <w:t>7</w:t>
            </w:r>
          </w:p>
        </w:tc>
      </w:tr>
      <w:tr w:rsidR="00492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492F51" w:rsidRDefault="00492F51" w:rsidP="00492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92F51" w:rsidRDefault="00492F51" w:rsidP="00492F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92F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92F51" w:rsidRDefault="00492F51" w:rsidP="00492F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92F51" w:rsidRDefault="00492F51" w:rsidP="00492F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92F51" w:rsidRPr="007C2097" w:rsidRDefault="00492F51" w:rsidP="00492F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2F51" w14:paraId="7FBEB8E7" w14:textId="77777777" w:rsidTr="00547111">
        <w:tc>
          <w:tcPr>
            <w:tcW w:w="1843" w:type="dxa"/>
          </w:tcPr>
          <w:p w14:paraId="44A3A604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328F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Step 16 when the RRCreconfiguration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1E1E93F5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</w:p>
          <w:p w14:paraId="708AA7DE" w14:textId="161EE929" w:rsidR="00492F51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492F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039C8" w14:textId="08008F4E" w:rsidR="00492F51" w:rsidRDefault="002A540D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92F51">
              <w:rPr>
                <w:noProof/>
              </w:rPr>
              <w:t xml:space="preserve"> T3 power level for NR Cell 2 to -85</w:t>
            </w:r>
          </w:p>
          <w:p w14:paraId="4B17EF77" w14:textId="77777777" w:rsidR="00492F51" w:rsidRDefault="00492F51" w:rsidP="00492F5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45A19AEB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  <w:r>
              <w:rPr>
                <w:noProof/>
              </w:rPr>
              <w:br/>
            </w:r>
          </w:p>
        </w:tc>
      </w:tr>
      <w:tr w:rsidR="00492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492F51" w14:paraId="034AF533" w14:textId="77777777" w:rsidTr="00547111">
        <w:tc>
          <w:tcPr>
            <w:tcW w:w="2694" w:type="dxa"/>
            <w:gridSpan w:val="2"/>
          </w:tcPr>
          <w:p w14:paraId="39D9EB5B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D1D1D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8.1.4.4.2.NR5GC</w:t>
            </w:r>
          </w:p>
        </w:tc>
      </w:tr>
      <w:tr w:rsidR="00492F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F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8789FE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BA34C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F0FDD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TS38-523-1 CR ...</w:t>
            </w:r>
          </w:p>
        </w:tc>
      </w:tr>
      <w:tr w:rsidR="00492F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</w:tr>
      <w:tr w:rsidR="00492F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2F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2F51" w:rsidRPr="008863B9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2F51" w:rsidRPr="008863B9" w:rsidRDefault="00492F51" w:rsidP="00492F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F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72124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8F1C6DF" w14:textId="233A4459" w:rsidR="00903C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CC0" w:rsidRPr="00D7636A">
        <w:rPr>
          <w:rFonts w:cs="Arial"/>
          <w:iCs/>
        </w:rPr>
        <w:t>Table of Contents</w:t>
      </w:r>
      <w:r w:rsidR="00903CC0">
        <w:tab/>
      </w:r>
      <w:r w:rsidR="00903CC0">
        <w:fldChar w:fldCharType="begin"/>
      </w:r>
      <w:r w:rsidR="00903CC0">
        <w:instrText xml:space="preserve"> PAGEREF _Toc127212454 \h </w:instrText>
      </w:r>
      <w:r w:rsidR="00903CC0">
        <w:fldChar w:fldCharType="separate"/>
      </w:r>
      <w:r w:rsidR="00903CC0">
        <w:t>2</w:t>
      </w:r>
      <w:r w:rsidR="00903CC0">
        <w:fldChar w:fldCharType="end"/>
      </w:r>
    </w:p>
    <w:p w14:paraId="0E670B97" w14:textId="6EF7497A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_Toc127212455 \h </w:instrText>
      </w:r>
      <w:r>
        <w:fldChar w:fldCharType="separate"/>
      </w:r>
      <w:r>
        <w:t>3</w:t>
      </w:r>
      <w:r>
        <w:fldChar w:fldCharType="end"/>
      </w:r>
    </w:p>
    <w:p w14:paraId="22346AA3" w14:textId="145939AB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_Toc127212456 \h </w:instrText>
      </w:r>
      <w:r>
        <w:fldChar w:fldCharType="separate"/>
      </w:r>
      <w:r>
        <w:t>3</w:t>
      </w:r>
      <w:r>
        <w:fldChar w:fldCharType="end"/>
      </w:r>
    </w:p>
    <w:p w14:paraId="4FEBAD54" w14:textId="1F5007D8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_Toc127212457 \h </w:instrText>
      </w:r>
      <w:r>
        <w:fldChar w:fldCharType="separate"/>
      </w:r>
      <w:r>
        <w:t>3</w:t>
      </w:r>
      <w:r>
        <w:fldChar w:fldCharType="end"/>
      </w:r>
    </w:p>
    <w:p w14:paraId="1F655F9C" w14:textId="744CC111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_Toc127212458 \h </w:instrText>
      </w:r>
      <w:r>
        <w:fldChar w:fldCharType="separate"/>
      </w:r>
      <w:r>
        <w:t>4</w:t>
      </w:r>
      <w:r>
        <w:fldChar w:fldCharType="end"/>
      </w:r>
    </w:p>
    <w:p w14:paraId="325A0C2F" w14:textId="0F11B3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7212455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7212456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7212457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734B6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474C7A44" w:rsidR="005930D3" w:rsidRPr="000077FF" w:rsidRDefault="00492F51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5930D3" w14:paraId="522DEC2F" w14:textId="77777777" w:rsidTr="00734B6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1A8" w14:textId="09C2573F" w:rsidR="002A540D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 xml:space="preserve">In Step 16 when the </w:t>
            </w:r>
            <w:proofErr w:type="spellStart"/>
            <w:r w:rsidRPr="002A540D">
              <w:rPr>
                <w:rFonts w:ascii="Arial" w:hAnsi="Arial" w:cs="Arial"/>
              </w:rPr>
              <w:t>RRCreconfiguration</w:t>
            </w:r>
            <w:proofErr w:type="spellEnd"/>
            <w:r w:rsidRPr="002A540D">
              <w:rPr>
                <w:rFonts w:ascii="Arial" w:hAnsi="Arial" w:cs="Arial"/>
              </w:rPr>
              <w:t xml:space="preserve">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7A9F73E4" w14:textId="228B4FAD" w:rsidR="005930D3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5930D3" w14:paraId="3782D0A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5A2" w14:textId="35E1E0B9" w:rsidR="00734B61" w:rsidRDefault="002A540D" w:rsidP="00734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734B61">
              <w:rPr>
                <w:noProof/>
              </w:rPr>
              <w:t xml:space="preserve"> T3 power level for NR Cell 2 to -85</w:t>
            </w:r>
          </w:p>
          <w:p w14:paraId="49B297F2" w14:textId="77777777" w:rsidR="00734B61" w:rsidRDefault="00734B61" w:rsidP="00734B6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FC72FD5" w14:textId="637BEE90" w:rsidR="005930D3" w:rsidRDefault="00734B61" w:rsidP="00734B61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</w:p>
        </w:tc>
      </w:tr>
      <w:tr w:rsidR="00734B61" w14:paraId="2DB3903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734B61" w:rsidRDefault="00734B61" w:rsidP="00734B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48623B8C" w:rsidR="00734B61" w:rsidRDefault="00734B61" w:rsidP="00734B6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  <w:r w:rsidR="00751679">
              <w:rPr>
                <w:rFonts w:ascii="Arial" w:hAnsi="Arial" w:cs="Arial"/>
                <w:noProof/>
              </w:rPr>
              <w:t>.ttcn</w:t>
            </w:r>
          </w:p>
        </w:tc>
      </w:tr>
      <w:tr w:rsidR="00492F51" w14:paraId="3B764001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492F51" w:rsidRDefault="00492F51" w:rsidP="00492F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1FA9707B" w:rsidR="00492F51" w:rsidRDefault="00492F51" w:rsidP="00492F51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994" w14:textId="77777777" w:rsidR="00492F51" w:rsidRPr="00492F51" w:rsidRDefault="00B449E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1BA6983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612AAB2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v_CellPowerList_AtT1;</w:t>
            </w:r>
          </w:p>
          <w:p w14:paraId="3CF4FF5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v_CellPowerList_AtT2;</w:t>
            </w:r>
          </w:p>
          <w:p w14:paraId="1DF37B7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v_CellPowerList_AtT3;</w:t>
            </w:r>
          </w:p>
          <w:p w14:paraId="20D4C1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1D1E7DF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v_CellPower_Serving_FR1;</w:t>
            </w:r>
          </w:p>
          <w:p w14:paraId="35D2A95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v_CellPower_EntryCondition_FR1;</w:t>
            </w:r>
          </w:p>
          <w:p w14:paraId="6DB8700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v_CellPower_Leaving_FR1;</w:t>
            </w:r>
          </w:p>
          <w:p w14:paraId="57AEF0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D5C631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0C5385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B399A7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6BE8D86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5EC288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67E8B58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6588DF1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4EE3A0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9F35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f_NR5GC_MobileInfo_GetDRBInfoList();</w:t>
            </w:r>
          </w:p>
          <w:p w14:paraId="2FE281F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1FA0549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10.0;</w:t>
            </w:r>
          </w:p>
          <w:p w14:paraId="64DA14B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</w:p>
          <w:p w14:paraId="1D59DE5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f_NR5GC_MobileInfo_GetSessionInfoList();</w:t>
            </w:r>
          </w:p>
          <w:p w14:paraId="1BB28C7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460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27BE328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46A44E4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85C350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746B976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5E9C0AE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35C357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37ACF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397806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46C1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-91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75027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BD2C16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5F51F4F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662F87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86505E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669F82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1052A2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v_CellPower_Serving_FR1 := -85;</w:t>
            </w:r>
          </w:p>
          <w:p w14:paraId="4D3EC4F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C15FE0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2C05B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587932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C9789D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C8F46D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F9E2C4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2158F2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v_CellPowerList_AtT3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0021086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v_CellPower_Leaving_FR1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0E4C5D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2B315F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v_CellPowerList_AtT4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B5E4B3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B78B95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616B7D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3C9B0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1B73D83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</w:t>
            </w:r>
          </w:p>
          <w:p w14:paraId="463A62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48D88B9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3670053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          //FFS dummy value FR2</w:t>
            </w:r>
          </w:p>
          <w:p w14:paraId="60600DEB" w14:textId="02859F6C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342711D8" w14:textId="262EC658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292EA9B" w14:textId="4542B9FB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7D662B" w14:textId="6795C41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860E7A8" w14:textId="6423832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264FC4FB" w14:textId="01F6BD46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C3EBEA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C028CC" w14:textId="5B41B6CB" w:rsidR="007C2109" w:rsidRPr="00CA4CF2" w:rsidRDefault="007C2109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10D" w14:textId="77777777" w:rsidR="00492F51" w:rsidRPr="00492F51" w:rsidRDefault="0063699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34BB24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0A69FCF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v_CellPowerList_AtT1;</w:t>
            </w:r>
          </w:p>
          <w:p w14:paraId="1F19A0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v_CellPowerList_AtT2;</w:t>
            </w:r>
          </w:p>
          <w:p w14:paraId="351C73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v_CellPowerList_AtT3;</w:t>
            </w:r>
          </w:p>
          <w:p w14:paraId="1F8B8CA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479E9A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v_CellPower_Serving_FR1;</w:t>
            </w:r>
          </w:p>
          <w:p w14:paraId="2A872E4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v_CellPower_EntryCondition_FR1;</w:t>
            </w:r>
          </w:p>
          <w:p w14:paraId="1F07DED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v_CellPower_Leaving_FR1;</w:t>
            </w:r>
          </w:p>
          <w:p w14:paraId="0BFCD8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DF7D93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2855AD1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9DDFA2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53D3CB1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7F223DE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5FAD313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1244E4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780CD7B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BD454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f_NR5GC_MobileInfo_GetDRBInfoList();</w:t>
            </w:r>
          </w:p>
          <w:p w14:paraId="3B168F2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B7DA7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10.0;</w:t>
            </w:r>
          </w:p>
          <w:p w14:paraId="4E90A4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1E13416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f_NR5GC_MobileInfo_GetSessionInfoList();</w:t>
            </w:r>
          </w:p>
          <w:p w14:paraId="63C106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F252B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5012579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6AB6524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F7F70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07103CC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4F8A75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23870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A4290A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16B584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612EC" w14:textId="5A47289C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-85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3460CB8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06D44E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7AF813B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1A1A867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6A46C6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6CDF6C9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525651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v_CellPower_Serving_FR1 := -85;</w:t>
            </w:r>
          </w:p>
          <w:p w14:paraId="5475D1B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6FC33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543F49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1AE31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162C90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6A6810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CB0AF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214D7A6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v_CellPowerList_AtT3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345E1BD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v_CellPower_Serving_FR1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95EA6B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5F2EFA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v_CellPowerList_AtT4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283C6FD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19B42C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C5DA48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7EDAB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609A67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</w:t>
            </w:r>
          </w:p>
          <w:p w14:paraId="1E8F760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00AEF3B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52C83D7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          //FFS dummy value FR2</w:t>
            </w:r>
          </w:p>
          <w:p w14:paraId="09715F0C" w14:textId="66EA1E52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58047B" w14:textId="77777777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4B0DA9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5FBDDE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120D5E3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61D6F354" w14:textId="3E9A2846" w:rsidR="005930D3" w:rsidRPr="005930D3" w:rsidRDefault="005930D3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8C9CD36" w14:textId="77777777" w:rsidR="001E41F3" w:rsidRDefault="001E41F3" w:rsidP="00492F5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DB75" w14:textId="77777777" w:rsidR="007E0508" w:rsidRDefault="007E0508">
      <w:r>
        <w:separator/>
      </w:r>
    </w:p>
  </w:endnote>
  <w:endnote w:type="continuationSeparator" w:id="0">
    <w:p w14:paraId="76988D9A" w14:textId="77777777" w:rsidR="007E0508" w:rsidRDefault="007E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85C7" w14:textId="77777777" w:rsidR="007E0508" w:rsidRDefault="007E0508">
      <w:r>
        <w:separator/>
      </w:r>
    </w:p>
  </w:footnote>
  <w:footnote w:type="continuationSeparator" w:id="0">
    <w:p w14:paraId="21AE92B6" w14:textId="77777777" w:rsidR="007E0508" w:rsidRDefault="007E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775"/>
    <w:multiLevelType w:val="hybridMultilevel"/>
    <w:tmpl w:val="1C089DC2"/>
    <w:lvl w:ilvl="0" w:tplc="780E3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61B7"/>
    <w:multiLevelType w:val="hybridMultilevel"/>
    <w:tmpl w:val="96A25DB2"/>
    <w:lvl w:ilvl="0" w:tplc="A552D1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22C21"/>
    <w:multiLevelType w:val="hybridMultilevel"/>
    <w:tmpl w:val="7D3CCF16"/>
    <w:lvl w:ilvl="0" w:tplc="7BFE61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7C6"/>
    <w:multiLevelType w:val="hybridMultilevel"/>
    <w:tmpl w:val="FF6E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10"/>
  </w:num>
  <w:num w:numId="3" w16cid:durableId="2083260608">
    <w:abstractNumId w:val="7"/>
  </w:num>
  <w:num w:numId="4" w16cid:durableId="131140905">
    <w:abstractNumId w:val="5"/>
  </w:num>
  <w:num w:numId="5" w16cid:durableId="58066229">
    <w:abstractNumId w:val="2"/>
  </w:num>
  <w:num w:numId="6" w16cid:durableId="551424525">
    <w:abstractNumId w:val="10"/>
  </w:num>
  <w:num w:numId="7" w16cid:durableId="1409234321">
    <w:abstractNumId w:val="11"/>
  </w:num>
  <w:num w:numId="8" w16cid:durableId="1656490951">
    <w:abstractNumId w:val="4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8"/>
  </w:num>
  <w:num w:numId="12" w16cid:durableId="1677876872">
    <w:abstractNumId w:val="3"/>
  </w:num>
  <w:num w:numId="13" w16cid:durableId="1995447474">
    <w:abstractNumId w:val="9"/>
  </w:num>
  <w:num w:numId="14" w16cid:durableId="1749110410">
    <w:abstractNumId w:val="1"/>
  </w:num>
  <w:num w:numId="15" w16cid:durableId="257569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72CA6"/>
    <w:rsid w:val="00076A84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0561F"/>
    <w:rsid w:val="00215A21"/>
    <w:rsid w:val="0022326E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A540D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92F51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34B61"/>
    <w:rsid w:val="00745C21"/>
    <w:rsid w:val="00751679"/>
    <w:rsid w:val="00761F9F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294E"/>
    <w:rsid w:val="007D6A07"/>
    <w:rsid w:val="007E0508"/>
    <w:rsid w:val="007F0124"/>
    <w:rsid w:val="007F7259"/>
    <w:rsid w:val="008040A8"/>
    <w:rsid w:val="00804BFB"/>
    <w:rsid w:val="0080621D"/>
    <w:rsid w:val="0081198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3CC0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4DD0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AE201A"/>
    <w:rsid w:val="00B0233C"/>
    <w:rsid w:val="00B17B35"/>
    <w:rsid w:val="00B258BB"/>
    <w:rsid w:val="00B449E2"/>
    <w:rsid w:val="00B45823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310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9C2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0082C"/>
    <w:rsid w:val="00F25D98"/>
    <w:rsid w:val="00F2700A"/>
    <w:rsid w:val="00F300FB"/>
    <w:rsid w:val="00F473F7"/>
    <w:rsid w:val="00F64517"/>
    <w:rsid w:val="00FA3D46"/>
    <w:rsid w:val="00FB1D3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1133</Words>
  <Characters>10735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2023-02-21T13:53:00Z</dcterms:created>
  <dcterms:modified xsi:type="dcterms:W3CDTF">2023-05-11T09:28:00Z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