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88B86" w14:textId="6739A78C" w:rsidR="00F17B22" w:rsidRDefault="00F17B22" w:rsidP="00F17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Pr="00F17B22">
        <w:rPr>
          <w:b/>
          <w:i/>
          <w:iCs/>
          <w:noProof/>
          <w:sz w:val="28"/>
          <w:szCs w:val="22"/>
        </w:rPr>
        <w:t>R5s230364</w:t>
      </w:r>
    </w:p>
    <w:p w14:paraId="7BFD4E6C" w14:textId="77777777" w:rsidR="00F17B22" w:rsidRDefault="00F17B22" w:rsidP="00F17B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B22" w14:paraId="54C012C0" w14:textId="77777777" w:rsidTr="00CD4E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66EA9" w14:textId="77777777" w:rsidR="00F17B22" w:rsidRDefault="00F17B22" w:rsidP="00CD4E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B22" w14:paraId="6BF48309" w14:textId="77777777" w:rsidTr="00CD4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C22EB" w14:textId="77777777" w:rsidR="00F17B22" w:rsidRDefault="00F17B22" w:rsidP="00CD4E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B22" w14:paraId="12A52182" w14:textId="77777777" w:rsidTr="00CD4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DF2A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08E38E4B" w14:textId="77777777" w:rsidTr="00CD4E61">
        <w:tc>
          <w:tcPr>
            <w:tcW w:w="142" w:type="dxa"/>
            <w:tcBorders>
              <w:left w:val="single" w:sz="4" w:space="0" w:color="auto"/>
            </w:tcBorders>
          </w:tcPr>
          <w:p w14:paraId="64032422" w14:textId="77777777" w:rsidR="00F17B22" w:rsidRDefault="00F17B22" w:rsidP="00CD4E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E171F" w14:textId="77777777" w:rsidR="00F17B22" w:rsidRPr="00410371" w:rsidRDefault="00F17B22" w:rsidP="00CD4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119FA3F" w14:textId="77777777" w:rsidR="00F17B22" w:rsidRDefault="00F17B22" w:rsidP="00CD4E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211A2" w14:textId="64C10780" w:rsidR="00F17B22" w:rsidRPr="00410371" w:rsidRDefault="00F17B22" w:rsidP="00CD4E61">
            <w:pPr>
              <w:pStyle w:val="CRCoverPage"/>
              <w:spacing w:after="0"/>
              <w:rPr>
                <w:noProof/>
              </w:rPr>
            </w:pPr>
            <w:r w:rsidRPr="00F17B22">
              <w:rPr>
                <w:b/>
                <w:noProof/>
                <w:sz w:val="28"/>
              </w:rPr>
              <w:t>3076</w:t>
            </w:r>
          </w:p>
        </w:tc>
        <w:tc>
          <w:tcPr>
            <w:tcW w:w="709" w:type="dxa"/>
          </w:tcPr>
          <w:p w14:paraId="208B7062" w14:textId="77777777" w:rsidR="00F17B22" w:rsidRDefault="00F17B22" w:rsidP="00CD4E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63353F" w14:textId="77777777" w:rsidR="00F17B22" w:rsidRPr="00745C21" w:rsidRDefault="00F17B22" w:rsidP="00CD4E6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8FE7CF8" w14:textId="77777777" w:rsidR="00F17B22" w:rsidRDefault="00F17B22" w:rsidP="00CD4E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0CE9B7" w14:textId="77777777" w:rsidR="00F17B22" w:rsidRPr="00410371" w:rsidRDefault="00F17B22" w:rsidP="00CD4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6F1773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</w:p>
        </w:tc>
      </w:tr>
      <w:tr w:rsidR="00F17B22" w14:paraId="6B5A6BA1" w14:textId="77777777" w:rsidTr="00CD4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67BDC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</w:p>
        </w:tc>
      </w:tr>
      <w:tr w:rsidR="00F17B22" w14:paraId="57DFF7D0" w14:textId="77777777" w:rsidTr="00CD4E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FEEFC" w14:textId="77777777" w:rsidR="00F17B22" w:rsidRPr="00F25D98" w:rsidRDefault="00F17B22" w:rsidP="00CD4E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B22" w14:paraId="23B8A4D8" w14:textId="77777777" w:rsidTr="00CD4E61">
        <w:tc>
          <w:tcPr>
            <w:tcW w:w="9641" w:type="dxa"/>
            <w:gridSpan w:val="9"/>
          </w:tcPr>
          <w:p w14:paraId="4632BE3B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8A9EA" w14:textId="77777777" w:rsidR="00F17B22" w:rsidRDefault="00F17B22" w:rsidP="00F17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B22" w14:paraId="5AAD40E6" w14:textId="77777777" w:rsidTr="00CD4E61">
        <w:tc>
          <w:tcPr>
            <w:tcW w:w="2835" w:type="dxa"/>
          </w:tcPr>
          <w:p w14:paraId="64BB5FBB" w14:textId="77777777" w:rsidR="00F17B22" w:rsidRDefault="00F17B22" w:rsidP="00CD4E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546E2A" w14:textId="77777777" w:rsidR="00F17B22" w:rsidRDefault="00F17B22" w:rsidP="00CD4E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303F1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8B27B8" w14:textId="77777777" w:rsidR="00F17B22" w:rsidRDefault="00F17B22" w:rsidP="00CD4E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F8F4A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A8F4BC" w14:textId="77777777" w:rsidR="00F17B22" w:rsidRDefault="00F17B22" w:rsidP="00CD4E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184AD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0B930D" w14:textId="77777777" w:rsidR="00F17B22" w:rsidRDefault="00F17B22" w:rsidP="00CD4E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2806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9FA5C6" w14:textId="77777777" w:rsidR="00F17B22" w:rsidRDefault="00F17B22" w:rsidP="00F17B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B22" w14:paraId="5AA0C86F" w14:textId="77777777" w:rsidTr="00CD4E61">
        <w:tc>
          <w:tcPr>
            <w:tcW w:w="9640" w:type="dxa"/>
            <w:gridSpan w:val="11"/>
          </w:tcPr>
          <w:p w14:paraId="5EA77E2F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0B28D210" w14:textId="77777777" w:rsidTr="00CD4E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3631B9" w14:textId="77777777" w:rsidR="00F17B22" w:rsidRDefault="00F17B22" w:rsidP="00CD4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E7985" w14:textId="1FEEF941" w:rsidR="00F17B22" w:rsidRDefault="00F17B22" w:rsidP="00CD4E61">
            <w:pPr>
              <w:pStyle w:val="CRCoverPage"/>
            </w:pPr>
            <w:r>
              <w:t>NR5GC FR1: Re-verification of Rel-16 DAPS RRC test case 8.1.4.3.4</w:t>
            </w:r>
          </w:p>
        </w:tc>
      </w:tr>
      <w:tr w:rsidR="00F17B22" w14:paraId="1E7069BD" w14:textId="77777777" w:rsidTr="00CD4E61">
        <w:tc>
          <w:tcPr>
            <w:tcW w:w="1843" w:type="dxa"/>
            <w:tcBorders>
              <w:left w:val="single" w:sz="4" w:space="0" w:color="auto"/>
            </w:tcBorders>
          </w:tcPr>
          <w:p w14:paraId="380F7546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12C084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36AFF20F" w14:textId="77777777" w:rsidTr="00CD4E61">
        <w:tc>
          <w:tcPr>
            <w:tcW w:w="1843" w:type="dxa"/>
            <w:tcBorders>
              <w:left w:val="single" w:sz="4" w:space="0" w:color="auto"/>
            </w:tcBorders>
          </w:tcPr>
          <w:p w14:paraId="59952CB5" w14:textId="77777777" w:rsidR="00F17B22" w:rsidRDefault="00F17B22" w:rsidP="00CD4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10CAC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  <w:r w:rsidRPr="00012FCE">
              <w:t xml:space="preserve">ANRITSU </w:t>
            </w:r>
            <w:r>
              <w:t xml:space="preserve">EMEA </w:t>
            </w:r>
            <w:r w:rsidRPr="00012FCE">
              <w:t>LTD</w:t>
            </w:r>
          </w:p>
        </w:tc>
      </w:tr>
      <w:tr w:rsidR="00F17B22" w14:paraId="7D501570" w14:textId="77777777" w:rsidTr="00CD4E61">
        <w:tc>
          <w:tcPr>
            <w:tcW w:w="1843" w:type="dxa"/>
            <w:tcBorders>
              <w:left w:val="single" w:sz="4" w:space="0" w:color="auto"/>
            </w:tcBorders>
          </w:tcPr>
          <w:p w14:paraId="16E5FF8B" w14:textId="77777777" w:rsidR="00F17B22" w:rsidRDefault="00F17B22" w:rsidP="00CD4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94606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F17B22" w14:paraId="5D1006EE" w14:textId="77777777" w:rsidTr="00CD4E61">
        <w:tc>
          <w:tcPr>
            <w:tcW w:w="1843" w:type="dxa"/>
            <w:tcBorders>
              <w:left w:val="single" w:sz="4" w:space="0" w:color="auto"/>
            </w:tcBorders>
          </w:tcPr>
          <w:p w14:paraId="045371E9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45B3D1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39102308" w14:textId="77777777" w:rsidTr="00CD4E61">
        <w:tc>
          <w:tcPr>
            <w:tcW w:w="1843" w:type="dxa"/>
            <w:tcBorders>
              <w:left w:val="single" w:sz="4" w:space="0" w:color="auto"/>
            </w:tcBorders>
          </w:tcPr>
          <w:p w14:paraId="4AE6C688" w14:textId="77777777" w:rsidR="00F17B22" w:rsidRDefault="00F17B22" w:rsidP="00CD4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B22BB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  <w:r w:rsidRPr="00A376B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5012CF" w14:textId="77777777" w:rsidR="00F17B22" w:rsidRDefault="00F17B22" w:rsidP="00CD4E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E75DB" w14:textId="77777777" w:rsidR="00F17B22" w:rsidRDefault="00F17B22" w:rsidP="00CD4E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2C0031" w14:textId="77777777" w:rsidR="00F17B22" w:rsidRPr="007E198F" w:rsidRDefault="00F17B22" w:rsidP="00CD4E61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2023-04-26</w:t>
            </w:r>
          </w:p>
        </w:tc>
      </w:tr>
      <w:tr w:rsidR="00F17B22" w14:paraId="2022C325" w14:textId="77777777" w:rsidTr="00CD4E61">
        <w:tc>
          <w:tcPr>
            <w:tcW w:w="1843" w:type="dxa"/>
            <w:tcBorders>
              <w:left w:val="single" w:sz="4" w:space="0" w:color="auto"/>
            </w:tcBorders>
          </w:tcPr>
          <w:p w14:paraId="3B1CAB78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AF1F6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13C44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1C4A3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616313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0D50703D" w14:textId="77777777" w:rsidTr="00CD4E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A523DA" w14:textId="77777777" w:rsidR="00F17B22" w:rsidRDefault="00F17B22" w:rsidP="00CD4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D51FE" w14:textId="77777777" w:rsidR="00F17B22" w:rsidRPr="00A376BF" w:rsidRDefault="00F17B22" w:rsidP="00CD4E61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1F310D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986E7" w14:textId="77777777" w:rsidR="00F17B22" w:rsidRDefault="00F17B22" w:rsidP="00CD4E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93B31" w14:textId="77777777" w:rsidR="00F17B22" w:rsidRDefault="00F17B22" w:rsidP="00CD4E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17B22" w14:paraId="08644747" w14:textId="77777777" w:rsidTr="00CD4E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EE98CB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88C46" w14:textId="77777777" w:rsidR="00F17B22" w:rsidRDefault="00F17B22" w:rsidP="00CD4E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DA1BD1" w14:textId="77777777" w:rsidR="00F17B22" w:rsidRDefault="00F17B22" w:rsidP="00CD4E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69F837" w14:textId="77777777" w:rsidR="00F17B22" w:rsidRPr="007C2097" w:rsidRDefault="00F17B22" w:rsidP="00CD4E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B22" w14:paraId="0FE24A2C" w14:textId="77777777" w:rsidTr="00CD4E61">
        <w:tc>
          <w:tcPr>
            <w:tcW w:w="1843" w:type="dxa"/>
          </w:tcPr>
          <w:p w14:paraId="0A0F147C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19A88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7F35ADFC" w14:textId="77777777" w:rsidTr="00CD4E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429B6" w14:textId="77777777" w:rsidR="00F17B22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12002" w14:textId="0FB8A36B" w:rsidR="00F17B22" w:rsidRDefault="00F17B22" w:rsidP="00CD4E6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>
              <w:rPr>
                <w:noProof/>
              </w:rPr>
              <w:t xml:space="preserve">Re-verification of </w:t>
            </w:r>
            <w:r>
              <w:t>Rel-16 DAPS RRC test case 8.1.4.3.4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F17B22" w14:paraId="111D61AB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0A4C4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DD5BD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47D72D56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8A4D4" w14:textId="77777777" w:rsidR="00F17B22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82C56" w14:textId="3B9B64BA" w:rsidR="00F17B22" w:rsidRDefault="00F17B22" w:rsidP="00CD4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8.1.4.3.4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5969B87B" w14:textId="77777777" w:rsidR="00F17B22" w:rsidRDefault="00F17B22" w:rsidP="00CD4E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B22" w14:paraId="193520E5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103D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2BF64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5EBC6FBE" w14:textId="77777777" w:rsidTr="00CD4E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BA232" w14:textId="77777777" w:rsidR="00F17B22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A2A0F" w14:textId="77777777" w:rsidR="00F17B22" w:rsidRDefault="00F17B22" w:rsidP="00CD4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F17B22" w14:paraId="118C5B8E" w14:textId="77777777" w:rsidTr="00CD4E61">
        <w:tc>
          <w:tcPr>
            <w:tcW w:w="2694" w:type="dxa"/>
            <w:gridSpan w:val="2"/>
          </w:tcPr>
          <w:p w14:paraId="7E17B43F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AC820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11D606F0" w14:textId="77777777" w:rsidTr="00CD4E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07AA" w14:textId="77777777" w:rsidR="00F17B22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FDD9F" w14:textId="247B7A9B" w:rsidR="00F17B22" w:rsidRDefault="00F17B22" w:rsidP="00CD4E6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8.1.4.3.4.NR5GC</w:t>
            </w:r>
          </w:p>
        </w:tc>
      </w:tr>
      <w:tr w:rsidR="00F17B22" w14:paraId="1FEDA8D0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4E76C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09F4" w14:textId="77777777" w:rsidR="00F17B22" w:rsidRDefault="00F17B22" w:rsidP="00CD4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B22" w14:paraId="4D4D4D83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1FEDD" w14:textId="77777777" w:rsidR="00F17B22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B532D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C2DEF4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F02F47" w14:textId="77777777" w:rsidR="00F17B22" w:rsidRDefault="00F17B22" w:rsidP="00CD4E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527B34" w14:textId="77777777" w:rsidR="00F17B22" w:rsidRDefault="00F17B22" w:rsidP="00CD4E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B22" w14:paraId="171E2274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36957" w14:textId="77777777" w:rsidR="00F17B22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D04C5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CF56B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013D1" w14:textId="77777777" w:rsidR="00F17B22" w:rsidRDefault="00F17B22" w:rsidP="00CD4E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4FBD7" w14:textId="77777777" w:rsidR="00F17B22" w:rsidRDefault="00F17B22" w:rsidP="00CD4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B22" w14:paraId="70E1216B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C6A38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3DB62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40DF4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80AD3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441E7" w14:textId="77777777" w:rsidR="00F17B22" w:rsidRDefault="00F17B22" w:rsidP="00CD4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F17B22" w14:paraId="3AC960AA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BF24C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AFACB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0587" w14:textId="77777777" w:rsidR="00F17B22" w:rsidRDefault="00F17B22" w:rsidP="00CD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24E655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51FFF" w14:textId="77777777" w:rsidR="00F17B22" w:rsidRDefault="00F17B22" w:rsidP="00CD4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B22" w14:paraId="0F5850AC" w14:textId="77777777" w:rsidTr="00CD4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E2A3B" w14:textId="77777777" w:rsidR="00F17B22" w:rsidRDefault="00F17B22" w:rsidP="00CD4E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6F66C" w14:textId="77777777" w:rsidR="00F17B22" w:rsidRDefault="00F17B22" w:rsidP="00CD4E61">
            <w:pPr>
              <w:pStyle w:val="CRCoverPage"/>
              <w:spacing w:after="0"/>
              <w:rPr>
                <w:noProof/>
              </w:rPr>
            </w:pPr>
          </w:p>
        </w:tc>
      </w:tr>
      <w:tr w:rsidR="00F17B22" w14:paraId="31F56A58" w14:textId="77777777" w:rsidTr="00CD4E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B9C3E" w14:textId="77777777" w:rsidR="00F17B22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5D47C" w14:textId="77777777" w:rsidR="00F17B22" w:rsidRDefault="00F17B22" w:rsidP="00CD4E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B22" w:rsidRPr="008863B9" w14:paraId="6ED71AEA" w14:textId="77777777" w:rsidTr="00CD4E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D8EE2" w14:textId="77777777" w:rsidR="00F17B22" w:rsidRPr="008863B9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5F3091" w14:textId="77777777" w:rsidR="00F17B22" w:rsidRPr="008863B9" w:rsidRDefault="00F17B22" w:rsidP="00CD4E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B22" w14:paraId="3ED7FEAD" w14:textId="77777777" w:rsidTr="00CD4E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086F5" w14:textId="77777777" w:rsidR="00F17B22" w:rsidRDefault="00F17B22" w:rsidP="00CD4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39E5" w14:textId="77777777" w:rsidR="00F17B22" w:rsidRDefault="00F17B22" w:rsidP="00CD4E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20FAE" w14:textId="77777777" w:rsidR="00F17B22" w:rsidRDefault="00F17B22" w:rsidP="00F17B2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bookmarkStart w:id="3" w:name="_Toc122434485"/>
    <w:bookmarkStart w:id="4" w:name="_Toc121171993"/>
    <w:p w14:paraId="18A1FC76" w14:textId="77777777" w:rsidR="00B1474A" w:rsidRDefault="00B1474A" w:rsidP="00B1474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_Toc132626312 \h </w:instrText>
      </w:r>
      <w:r>
        <w:fldChar w:fldCharType="separate"/>
      </w:r>
      <w:r>
        <w:t>2</w:t>
      </w:r>
      <w:r>
        <w:fldChar w:fldCharType="end"/>
      </w:r>
    </w:p>
    <w:p w14:paraId="195EFFCE" w14:textId="77777777" w:rsidR="00B1474A" w:rsidRDefault="00B1474A" w:rsidP="00B1474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_Toc132626313 \h </w:instrText>
      </w:r>
      <w:r>
        <w:fldChar w:fldCharType="separate"/>
      </w:r>
      <w:r>
        <w:t>3</w:t>
      </w:r>
      <w:r>
        <w:fldChar w:fldCharType="end"/>
      </w:r>
    </w:p>
    <w:p w14:paraId="6C883981" w14:textId="77777777" w:rsidR="00B1474A" w:rsidRDefault="00B1474A" w:rsidP="00B1474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_Toc132626314 \h </w:instrText>
      </w:r>
      <w:r>
        <w:fldChar w:fldCharType="separate"/>
      </w:r>
      <w:r>
        <w:t>3</w:t>
      </w:r>
      <w:r>
        <w:fldChar w:fldCharType="end"/>
      </w:r>
    </w:p>
    <w:p w14:paraId="4113087E" w14:textId="77777777" w:rsidR="00B1474A" w:rsidRDefault="00B1474A" w:rsidP="00B1474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_Toc132626315 \h </w:instrText>
      </w:r>
      <w:r>
        <w:fldChar w:fldCharType="separate"/>
      </w:r>
      <w:r>
        <w:t>3</w:t>
      </w:r>
      <w:r>
        <w:fldChar w:fldCharType="end"/>
      </w:r>
    </w:p>
    <w:p w14:paraId="48241142" w14:textId="72F9088D" w:rsidR="00B1474A" w:rsidRDefault="00B1474A" w:rsidP="00F416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</w:p>
    <w:p w14:paraId="2AB6F575" w14:textId="77777777" w:rsidR="00B1474A" w:rsidRDefault="00B1474A" w:rsidP="00B1474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_Toc132626318 \h </w:instrText>
      </w:r>
      <w:r>
        <w:fldChar w:fldCharType="separate"/>
      </w:r>
      <w:r>
        <w:t>8</w:t>
      </w:r>
      <w:r>
        <w:fldChar w:fldCharType="end"/>
      </w:r>
    </w:p>
    <w:p w14:paraId="47F3533C" w14:textId="77777777" w:rsidR="00B1474A" w:rsidRDefault="00B1474A" w:rsidP="00B1474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_Toc132626319 \h </w:instrText>
      </w:r>
      <w:r>
        <w:fldChar w:fldCharType="separate"/>
      </w:r>
      <w:r>
        <w:t>8</w:t>
      </w:r>
      <w:r>
        <w:fldChar w:fldCharType="end"/>
      </w:r>
    </w:p>
    <w:p w14:paraId="5CCCF472" w14:textId="77777777" w:rsidR="00B1474A" w:rsidRDefault="00B1474A" w:rsidP="00B1474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rFonts w:cs="Arial"/>
        </w:rPr>
        <w:t>MediaTek</w:t>
      </w:r>
      <w:r>
        <w:tab/>
      </w:r>
      <w:r>
        <w:fldChar w:fldCharType="begin"/>
      </w:r>
      <w:r>
        <w:instrText xml:space="preserve"> PAGEREF _Toc132626320 \h </w:instrText>
      </w:r>
      <w:r>
        <w:fldChar w:fldCharType="separate"/>
      </w:r>
      <w:r>
        <w:t>8</w:t>
      </w:r>
      <w:r>
        <w:fldChar w:fldCharType="end"/>
      </w:r>
    </w:p>
    <w:p w14:paraId="3DCA967A" w14:textId="77777777" w:rsidR="00B1474A" w:rsidRDefault="00B1474A" w:rsidP="00B1474A">
      <w:pPr>
        <w:pStyle w:val="TOC1"/>
      </w:pPr>
      <w:r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_Toc132626321 \h </w:instrText>
      </w:r>
      <w:r>
        <w:fldChar w:fldCharType="separate"/>
      </w:r>
      <w:r>
        <w:t>8</w:t>
      </w:r>
      <w:r>
        <w:fldChar w:fldCharType="end"/>
      </w:r>
    </w:p>
    <w:p w14:paraId="09713230" w14:textId="77777777" w:rsidR="00B1474A" w:rsidRDefault="00B1474A" w:rsidP="00B1474A">
      <w:pPr>
        <w:pStyle w:val="TOC1"/>
      </w:pPr>
    </w:p>
    <w:p w14:paraId="2DCFC6E8" w14:textId="77777777" w:rsidR="00B1474A" w:rsidRDefault="00B1474A" w:rsidP="00B1474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</w:p>
    <w:p w14:paraId="60CF11B4" w14:textId="10EBF136" w:rsidR="00662A05" w:rsidRDefault="00B1474A" w:rsidP="00B1474A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r>
        <w:rPr>
          <w:rFonts w:cs="Arial"/>
          <w:noProof/>
        </w:rPr>
        <w:fldChar w:fldCharType="end"/>
      </w:r>
      <w:r w:rsidRPr="00662A05">
        <w:rPr>
          <w:b/>
          <w:lang w:eastAsia="ja-JP"/>
        </w:rPr>
        <w:t xml:space="preserve"> </w:t>
      </w:r>
      <w:r w:rsidR="00007D89" w:rsidRPr="00662A05">
        <w:rPr>
          <w:b/>
          <w:lang w:eastAsia="ja-JP"/>
        </w:rPr>
        <w:t>Overview</w:t>
      </w:r>
      <w:bookmarkEnd w:id="3"/>
      <w:bookmarkEnd w:id="4"/>
    </w:p>
    <w:p w14:paraId="3BA02578" w14:textId="7FB21D22" w:rsidR="00B1474A" w:rsidRDefault="00B1474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B1474A">
        <w:rPr>
          <w:rFonts w:cs="Arial"/>
        </w:rPr>
        <w:t xml:space="preserve">This document lists all the </w:t>
      </w:r>
      <w:proofErr w:type="spellStart"/>
      <w:r w:rsidRPr="00B1474A">
        <w:rPr>
          <w:rFonts w:cs="Arial"/>
        </w:rPr>
        <w:t>essencial</w:t>
      </w:r>
      <w:proofErr w:type="spellEnd"/>
      <w:r w:rsidRPr="00B1474A">
        <w:rPr>
          <w:rFonts w:cs="Arial"/>
        </w:rPr>
        <w:t xml:space="preserve"> changes needed to correct problems in the TTCN implementation of NR5GC test case </w:t>
      </w:r>
      <w:r>
        <w:rPr>
          <w:rFonts w:cs="Arial"/>
        </w:rPr>
        <w:t>8.1.4.3.4</w:t>
      </w:r>
      <w:r w:rsidRPr="00B1474A">
        <w:rPr>
          <w:rFonts w:cs="Arial"/>
        </w:rPr>
        <w:t xml:space="preserve">, which is part of the NR5GC test suite in iwd-TTCN3-B2022-09_D23wk12. </w:t>
      </w:r>
    </w:p>
    <w:p w14:paraId="630C1A41" w14:textId="11927BB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96BB87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14716">
        <w:t>8.1.</w:t>
      </w:r>
      <w:r w:rsidR="00B1474A">
        <w:t>4.3.4</w:t>
      </w:r>
    </w:p>
    <w:p w14:paraId="763E129C" w14:textId="36F7C8F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F17B22" w:rsidRPr="00B1474A">
        <w:rPr>
          <w:rFonts w:cs="Arial"/>
        </w:rPr>
        <w:t>iwd-TTCN3-B2022-09_D23wk12.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174EC18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B1474A">
        <w:rPr>
          <w:lang w:eastAsia="ja-JP"/>
        </w:rPr>
        <w:t>MediaTek MT6879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2EC457F8" w14:textId="246A20EA" w:rsidR="00BA1428" w:rsidRPr="00BA1428" w:rsidRDefault="00EC5FF3" w:rsidP="00BA1428">
      <w:pPr>
        <w:rPr>
          <w:lang w:val="en-US"/>
        </w:rPr>
      </w:pPr>
      <w:r>
        <w:t xml:space="preserve">Changes on CR R5s230320 included except change 4.2 and </w:t>
      </w:r>
      <w:r w:rsidR="00050B93">
        <w:rPr>
          <w:lang w:eastAsia="en-GB"/>
        </w:rPr>
        <w:t>c</w:t>
      </w:r>
      <w:r w:rsidR="00E22325">
        <w:rPr>
          <w:lang w:eastAsia="en-GB"/>
        </w:rPr>
        <w:t>hange</w:t>
      </w:r>
      <w:r w:rsidR="00050B93">
        <w:rPr>
          <w:lang w:eastAsia="en-GB"/>
        </w:rPr>
        <w:t xml:space="preserve"> 2</w:t>
      </w:r>
      <w:r w:rsidR="00E22325">
        <w:rPr>
          <w:lang w:eastAsia="en-GB"/>
        </w:rPr>
        <w:t xml:space="preserve"> proposed in </w:t>
      </w:r>
      <w:r w:rsidR="00F17B22" w:rsidRPr="00F17B22">
        <w:rPr>
          <w:lang w:eastAsia="en-GB"/>
        </w:rPr>
        <w:t>R5s230362</w:t>
      </w:r>
      <w:r w:rsidR="00F17B22">
        <w:rPr>
          <w:lang w:eastAsia="en-GB"/>
        </w:rPr>
        <w:t xml:space="preserve"> </w:t>
      </w:r>
      <w:r w:rsidR="00E22325">
        <w:rPr>
          <w:lang w:eastAsia="en-GB"/>
        </w:rPr>
        <w:t>for 8.1.4.3.5 is required</w:t>
      </w:r>
      <w:r>
        <w:rPr>
          <w:lang w:eastAsia="en-GB"/>
        </w:rPr>
        <w:t xml:space="preserve">. </w:t>
      </w:r>
    </w:p>
    <w:p w14:paraId="391BCBE1" w14:textId="21B3F63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747B4AD1" w14:textId="77777777" w:rsidR="00D61586" w:rsidRPr="00954EDD" w:rsidRDefault="00D61586" w:rsidP="00D6158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21172018"/>
      <w:bookmarkStart w:id="18" w:name="_Hlk120026754"/>
      <w:r>
        <w:rPr>
          <w:rFonts w:cs="Arial"/>
          <w:b/>
        </w:rPr>
        <w:t>MediaTek MT6879</w:t>
      </w:r>
      <w:bookmarkEnd w:id="17"/>
    </w:p>
    <w:bookmarkEnd w:id="18"/>
    <w:p w14:paraId="38F216E9" w14:textId="77777777" w:rsidR="00D61586" w:rsidRDefault="00D61586" w:rsidP="00D61586">
      <w:pPr>
        <w:rPr>
          <w:rFonts w:cs="Arial"/>
        </w:rPr>
      </w:pPr>
      <w:r>
        <w:rPr>
          <w:rFonts w:cs="Arial"/>
        </w:rPr>
        <w:t xml:space="preserve">The </w:t>
      </w:r>
      <w:r w:rsidRPr="004511AB">
        <w:rPr>
          <w:rFonts w:cs="Arial"/>
        </w:rPr>
        <w:t>MediaTek MT6879</w:t>
      </w:r>
      <w:r>
        <w:rPr>
          <w:rFonts w:cs="Arial"/>
        </w:rPr>
        <w:t xml:space="preserve">UE passed this test case on </w:t>
      </w:r>
      <w:r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A164AAC" w14:textId="77777777" w:rsidR="00D61586" w:rsidRPr="00C549CB" w:rsidRDefault="00D61586" w:rsidP="00D6158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143B6567" w14:textId="74D91C7C" w:rsidR="00D61586" w:rsidRPr="00C549CB" w:rsidRDefault="00D61586" w:rsidP="00D6158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t>8_1_4_3_4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45ADEDBE" w14:textId="77777777" w:rsidR="00D61586" w:rsidRPr="00C549CB" w:rsidRDefault="00D61586" w:rsidP="00D6158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C867D3F" w14:textId="7D6F90CE" w:rsidR="00D61586" w:rsidRDefault="00D61586" w:rsidP="00D61586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 w:rsidR="00EE52C1">
        <w:rPr>
          <w:rFonts w:cs="Arial"/>
        </w:rPr>
        <w:t>8</w:t>
      </w:r>
      <w:r>
        <w:rPr>
          <w:rFonts w:cs="Arial"/>
        </w:rPr>
        <w:t>_1_</w:t>
      </w:r>
      <w:r w:rsidR="00EE52C1">
        <w:rPr>
          <w:rFonts w:cs="Arial"/>
        </w:rPr>
        <w:t>4</w:t>
      </w:r>
      <w:r>
        <w:rPr>
          <w:rFonts w:cs="Arial"/>
        </w:rPr>
        <w:t>_</w:t>
      </w:r>
      <w:r w:rsidR="00EE52C1">
        <w:rPr>
          <w:rFonts w:cs="Arial"/>
        </w:rPr>
        <w:t>3</w:t>
      </w:r>
      <w:r>
        <w:rPr>
          <w:rFonts w:cs="Arial"/>
        </w:rPr>
        <w:t>_4_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0"/>
      </w:tblGrid>
      <w:tr w:rsidR="004A2AC7" w14:paraId="15DBBFB9" w14:textId="77777777" w:rsidTr="00EC0D65">
        <w:tc>
          <w:tcPr>
            <w:tcW w:w="8930" w:type="dxa"/>
            <w:hideMark/>
          </w:tcPr>
          <w:p w14:paraId="4AB4D1A7" w14:textId="2057D68B" w:rsidR="004A2AC7" w:rsidRDefault="004A2AC7" w:rsidP="00EC0D65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>
              <w:t>[1] R5s</w:t>
            </w:r>
            <w:r w:rsidR="005C7894">
              <w:t>230365</w:t>
            </w:r>
            <w:r>
              <w:t xml:space="preserve">:   </w:t>
            </w:r>
            <w:r>
              <w:rPr>
                <w:rStyle w:val="ui-provider"/>
              </w:rPr>
              <w:t>NR5GC FR1: Supporting information for re-verification of Rel-16 DAPS RRC test case 8.1.4.3.4.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AC978" w14:textId="77777777" w:rsidR="00DE028B" w:rsidRDefault="00DE028B">
      <w:r>
        <w:separator/>
      </w:r>
    </w:p>
  </w:endnote>
  <w:endnote w:type="continuationSeparator" w:id="0">
    <w:p w14:paraId="4FF2DF33" w14:textId="77777777" w:rsidR="00DE028B" w:rsidRDefault="00DE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C25DB" w14:textId="77777777" w:rsidR="00DE028B" w:rsidRDefault="00DE028B">
      <w:r>
        <w:separator/>
      </w:r>
    </w:p>
  </w:footnote>
  <w:footnote w:type="continuationSeparator" w:id="0">
    <w:p w14:paraId="17503B89" w14:textId="77777777" w:rsidR="00DE028B" w:rsidRDefault="00DE0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5198D"/>
    <w:multiLevelType w:val="hybridMultilevel"/>
    <w:tmpl w:val="7D86DF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85DAE"/>
    <w:multiLevelType w:val="hybridMultilevel"/>
    <w:tmpl w:val="7E7011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5"/>
  </w:num>
  <w:num w:numId="9" w16cid:durableId="1724449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3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7"/>
  </w:num>
  <w:num w:numId="18" w16cid:durableId="239678638">
    <w:abstractNumId w:val="21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8"/>
  </w:num>
  <w:num w:numId="26" w16cid:durableId="1142427735">
    <w:abstractNumId w:val="26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2"/>
  </w:num>
  <w:num w:numId="31" w16cid:durableId="611521266">
    <w:abstractNumId w:val="30"/>
  </w:num>
  <w:num w:numId="32" w16cid:durableId="431390238">
    <w:abstractNumId w:val="19"/>
  </w:num>
  <w:num w:numId="33" w16cid:durableId="256643895">
    <w:abstractNumId w:val="34"/>
  </w:num>
  <w:num w:numId="34" w16cid:durableId="103692862">
    <w:abstractNumId w:val="6"/>
  </w:num>
  <w:num w:numId="35" w16cid:durableId="679283717">
    <w:abstractNumId w:val="24"/>
  </w:num>
  <w:num w:numId="36" w16cid:durableId="1988389660">
    <w:abstractNumId w:val="25"/>
  </w:num>
  <w:num w:numId="37" w16cid:durableId="1351183105">
    <w:abstractNumId w:val="20"/>
  </w:num>
  <w:num w:numId="38" w16cid:durableId="1970429090">
    <w:abstractNumId w:val="4"/>
  </w:num>
  <w:num w:numId="39" w16cid:durableId="2121756167">
    <w:abstractNumId w:val="27"/>
  </w:num>
  <w:num w:numId="40" w16cid:durableId="127429150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1FEE"/>
    <w:rsid w:val="00042B86"/>
    <w:rsid w:val="0004494F"/>
    <w:rsid w:val="000454EB"/>
    <w:rsid w:val="00045EBF"/>
    <w:rsid w:val="000506D9"/>
    <w:rsid w:val="0005079B"/>
    <w:rsid w:val="00050B93"/>
    <w:rsid w:val="00057721"/>
    <w:rsid w:val="00062540"/>
    <w:rsid w:val="00074B95"/>
    <w:rsid w:val="00075B9F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2F3D"/>
    <w:rsid w:val="000E3473"/>
    <w:rsid w:val="00107696"/>
    <w:rsid w:val="00110B45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9756E"/>
    <w:rsid w:val="001A08B3"/>
    <w:rsid w:val="001A168C"/>
    <w:rsid w:val="001A1C81"/>
    <w:rsid w:val="001A36C2"/>
    <w:rsid w:val="001A7B60"/>
    <w:rsid w:val="001B4DAE"/>
    <w:rsid w:val="001B52F0"/>
    <w:rsid w:val="001B5457"/>
    <w:rsid w:val="001B7A65"/>
    <w:rsid w:val="001C3B08"/>
    <w:rsid w:val="001D46C8"/>
    <w:rsid w:val="001E41F3"/>
    <w:rsid w:val="001E70B3"/>
    <w:rsid w:val="001E790C"/>
    <w:rsid w:val="001F230F"/>
    <w:rsid w:val="002021C8"/>
    <w:rsid w:val="00204E1E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13A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45746"/>
    <w:rsid w:val="003609EF"/>
    <w:rsid w:val="0036231A"/>
    <w:rsid w:val="00373877"/>
    <w:rsid w:val="00373BE8"/>
    <w:rsid w:val="00374DD4"/>
    <w:rsid w:val="0038527D"/>
    <w:rsid w:val="003908BC"/>
    <w:rsid w:val="00397A37"/>
    <w:rsid w:val="003A1460"/>
    <w:rsid w:val="003A6ACE"/>
    <w:rsid w:val="003A73BC"/>
    <w:rsid w:val="003A7669"/>
    <w:rsid w:val="003B4F6E"/>
    <w:rsid w:val="003B6822"/>
    <w:rsid w:val="003D2FDB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3AB6"/>
    <w:rsid w:val="004242F1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A1C12"/>
    <w:rsid w:val="004A2AC7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4F4A38"/>
    <w:rsid w:val="005047B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C7894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0E8"/>
    <w:rsid w:val="00715D0E"/>
    <w:rsid w:val="00715DCF"/>
    <w:rsid w:val="0071617D"/>
    <w:rsid w:val="0072197D"/>
    <w:rsid w:val="00727117"/>
    <w:rsid w:val="00736AE7"/>
    <w:rsid w:val="0074508C"/>
    <w:rsid w:val="007451EC"/>
    <w:rsid w:val="00745C21"/>
    <w:rsid w:val="00755507"/>
    <w:rsid w:val="00763B0B"/>
    <w:rsid w:val="007657A2"/>
    <w:rsid w:val="007657DB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59D9"/>
    <w:rsid w:val="007D6A07"/>
    <w:rsid w:val="007E0BF4"/>
    <w:rsid w:val="007E198F"/>
    <w:rsid w:val="007E58CE"/>
    <w:rsid w:val="007F4A08"/>
    <w:rsid w:val="007F4BD1"/>
    <w:rsid w:val="007F7259"/>
    <w:rsid w:val="008040A8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232"/>
    <w:rsid w:val="008736E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37ECF"/>
    <w:rsid w:val="00941E30"/>
    <w:rsid w:val="009420C1"/>
    <w:rsid w:val="00942335"/>
    <w:rsid w:val="009423F7"/>
    <w:rsid w:val="0095247F"/>
    <w:rsid w:val="0095253F"/>
    <w:rsid w:val="00954EDD"/>
    <w:rsid w:val="0096058D"/>
    <w:rsid w:val="00962443"/>
    <w:rsid w:val="009777D9"/>
    <w:rsid w:val="00981D8B"/>
    <w:rsid w:val="00981E3C"/>
    <w:rsid w:val="00991A36"/>
    <w:rsid w:val="00991B88"/>
    <w:rsid w:val="00992AD3"/>
    <w:rsid w:val="00992E61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0834"/>
    <w:rsid w:val="009F69B4"/>
    <w:rsid w:val="009F7294"/>
    <w:rsid w:val="009F734F"/>
    <w:rsid w:val="00A03F8A"/>
    <w:rsid w:val="00A04363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97C04"/>
    <w:rsid w:val="00AA0DCD"/>
    <w:rsid w:val="00AA2CBC"/>
    <w:rsid w:val="00AB03AB"/>
    <w:rsid w:val="00AB57BC"/>
    <w:rsid w:val="00AC0713"/>
    <w:rsid w:val="00AC29A8"/>
    <w:rsid w:val="00AC518F"/>
    <w:rsid w:val="00AC5820"/>
    <w:rsid w:val="00AC7C9C"/>
    <w:rsid w:val="00AD1CD8"/>
    <w:rsid w:val="00AD647C"/>
    <w:rsid w:val="00AD6FC5"/>
    <w:rsid w:val="00AD7E9D"/>
    <w:rsid w:val="00AE0CC6"/>
    <w:rsid w:val="00AE3BE7"/>
    <w:rsid w:val="00AE678F"/>
    <w:rsid w:val="00AE75B7"/>
    <w:rsid w:val="00AF7C92"/>
    <w:rsid w:val="00B00533"/>
    <w:rsid w:val="00B0233C"/>
    <w:rsid w:val="00B05D60"/>
    <w:rsid w:val="00B1188C"/>
    <w:rsid w:val="00B137DB"/>
    <w:rsid w:val="00B1474A"/>
    <w:rsid w:val="00B16609"/>
    <w:rsid w:val="00B23482"/>
    <w:rsid w:val="00B258BB"/>
    <w:rsid w:val="00B309AB"/>
    <w:rsid w:val="00B4590C"/>
    <w:rsid w:val="00B4768A"/>
    <w:rsid w:val="00B546B3"/>
    <w:rsid w:val="00B629F0"/>
    <w:rsid w:val="00B6318E"/>
    <w:rsid w:val="00B67B97"/>
    <w:rsid w:val="00B75659"/>
    <w:rsid w:val="00B86113"/>
    <w:rsid w:val="00B90848"/>
    <w:rsid w:val="00B94614"/>
    <w:rsid w:val="00B968C8"/>
    <w:rsid w:val="00B976D4"/>
    <w:rsid w:val="00BA1428"/>
    <w:rsid w:val="00BA177E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4475B"/>
    <w:rsid w:val="00C50A6A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5B0D"/>
    <w:rsid w:val="00C863E3"/>
    <w:rsid w:val="00C870F6"/>
    <w:rsid w:val="00C87494"/>
    <w:rsid w:val="00C912AB"/>
    <w:rsid w:val="00C92ED8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57D"/>
    <w:rsid w:val="00CE0F7F"/>
    <w:rsid w:val="00CE4FAC"/>
    <w:rsid w:val="00CF4DE2"/>
    <w:rsid w:val="00CF6BA7"/>
    <w:rsid w:val="00D00599"/>
    <w:rsid w:val="00D00A94"/>
    <w:rsid w:val="00D03F9A"/>
    <w:rsid w:val="00D04C46"/>
    <w:rsid w:val="00D06D51"/>
    <w:rsid w:val="00D203E7"/>
    <w:rsid w:val="00D20AE9"/>
    <w:rsid w:val="00D20DE0"/>
    <w:rsid w:val="00D225BA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986"/>
    <w:rsid w:val="00D52B60"/>
    <w:rsid w:val="00D6042A"/>
    <w:rsid w:val="00D61586"/>
    <w:rsid w:val="00D63737"/>
    <w:rsid w:val="00D66520"/>
    <w:rsid w:val="00D75DCF"/>
    <w:rsid w:val="00D84AE9"/>
    <w:rsid w:val="00DB7D2F"/>
    <w:rsid w:val="00DC24DD"/>
    <w:rsid w:val="00DC37F7"/>
    <w:rsid w:val="00DD094C"/>
    <w:rsid w:val="00DE028B"/>
    <w:rsid w:val="00DE1CC8"/>
    <w:rsid w:val="00DE34CF"/>
    <w:rsid w:val="00DE7B22"/>
    <w:rsid w:val="00DF3D68"/>
    <w:rsid w:val="00DF6ED7"/>
    <w:rsid w:val="00E020D6"/>
    <w:rsid w:val="00E0438F"/>
    <w:rsid w:val="00E13F3D"/>
    <w:rsid w:val="00E152A3"/>
    <w:rsid w:val="00E210A7"/>
    <w:rsid w:val="00E22325"/>
    <w:rsid w:val="00E2269B"/>
    <w:rsid w:val="00E22BED"/>
    <w:rsid w:val="00E322E7"/>
    <w:rsid w:val="00E34898"/>
    <w:rsid w:val="00E37C01"/>
    <w:rsid w:val="00E41853"/>
    <w:rsid w:val="00E45419"/>
    <w:rsid w:val="00E52A8D"/>
    <w:rsid w:val="00E537BE"/>
    <w:rsid w:val="00E559F3"/>
    <w:rsid w:val="00E5629D"/>
    <w:rsid w:val="00E704C5"/>
    <w:rsid w:val="00E70962"/>
    <w:rsid w:val="00E75219"/>
    <w:rsid w:val="00E770EE"/>
    <w:rsid w:val="00E83FEF"/>
    <w:rsid w:val="00E8663C"/>
    <w:rsid w:val="00E973AE"/>
    <w:rsid w:val="00EA19A4"/>
    <w:rsid w:val="00EA7DCA"/>
    <w:rsid w:val="00EB09B7"/>
    <w:rsid w:val="00EB16AF"/>
    <w:rsid w:val="00EB2949"/>
    <w:rsid w:val="00EB605B"/>
    <w:rsid w:val="00EB761E"/>
    <w:rsid w:val="00EC17E0"/>
    <w:rsid w:val="00EC5FF3"/>
    <w:rsid w:val="00EE52C1"/>
    <w:rsid w:val="00EE7D7C"/>
    <w:rsid w:val="00EF616C"/>
    <w:rsid w:val="00F00FEC"/>
    <w:rsid w:val="00F05949"/>
    <w:rsid w:val="00F05E02"/>
    <w:rsid w:val="00F121B2"/>
    <w:rsid w:val="00F158B0"/>
    <w:rsid w:val="00F17B22"/>
    <w:rsid w:val="00F20210"/>
    <w:rsid w:val="00F21F8C"/>
    <w:rsid w:val="00F25D98"/>
    <w:rsid w:val="00F2700A"/>
    <w:rsid w:val="00F300FB"/>
    <w:rsid w:val="00F33300"/>
    <w:rsid w:val="00F33E10"/>
    <w:rsid w:val="00F37F57"/>
    <w:rsid w:val="00F4163F"/>
    <w:rsid w:val="00F46A68"/>
    <w:rsid w:val="00F5042E"/>
    <w:rsid w:val="00F521DE"/>
    <w:rsid w:val="00F53941"/>
    <w:rsid w:val="00F62238"/>
    <w:rsid w:val="00F652AB"/>
    <w:rsid w:val="00F65C16"/>
    <w:rsid w:val="00F6639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4A2AC7"/>
  </w:style>
  <w:style w:type="paragraph" w:styleId="NormalWeb">
    <w:name w:val="Normal (Web)"/>
    <w:basedOn w:val="Normal"/>
    <w:uiPriority w:val="99"/>
    <w:unhideWhenUsed/>
    <w:rsid w:val="00C92ED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5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2023-04-26T12:59:00Z</dcterms:created>
  <dcterms:modified xsi:type="dcterms:W3CDTF">2023-04-26T13:23:00Z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