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A3014" w14:textId="77777777" w:rsidR="00CF5EE0" w:rsidRDefault="00CF5EE0" w:rsidP="00CF5E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R5s230355</w:t>
      </w:r>
      <w:r>
        <w:rPr>
          <w:b/>
          <w:i/>
          <w:noProof/>
          <w:sz w:val="28"/>
        </w:rPr>
        <w:fldChar w:fldCharType="end"/>
      </w:r>
    </w:p>
    <w:p w14:paraId="4523608F" w14:textId="77777777" w:rsidR="00CF5EE0" w:rsidRDefault="00CF5EE0" w:rsidP="00CF5EE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5EE0" w14:paraId="11BE59DB" w14:textId="77777777" w:rsidTr="002D7B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C1A00" w14:textId="77777777" w:rsidR="00CF5EE0" w:rsidRDefault="00CF5EE0" w:rsidP="002D7B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F5EE0" w14:paraId="1819ECFB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89D0BE" w14:textId="77777777" w:rsidR="00CF5EE0" w:rsidRDefault="00CF5EE0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5EE0" w14:paraId="19A9ACA3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51880" w14:textId="77777777" w:rsidR="00CF5EE0" w:rsidRDefault="00CF5EE0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EE0" w14:paraId="2A5E2A47" w14:textId="77777777" w:rsidTr="002D7B78">
        <w:tc>
          <w:tcPr>
            <w:tcW w:w="142" w:type="dxa"/>
            <w:tcBorders>
              <w:left w:val="single" w:sz="4" w:space="0" w:color="auto"/>
            </w:tcBorders>
          </w:tcPr>
          <w:p w14:paraId="1D509D4B" w14:textId="77777777" w:rsidR="00CF5EE0" w:rsidRDefault="00CF5EE0" w:rsidP="002D7B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AF02F0" w14:textId="77777777" w:rsidR="00CF5EE0" w:rsidRPr="00410371" w:rsidRDefault="00CF5EE0" w:rsidP="002D7B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108FF9" w14:textId="77777777" w:rsidR="00CF5EE0" w:rsidRDefault="00CF5EE0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7014AD" w14:textId="77777777" w:rsidR="00CF5EE0" w:rsidRPr="00410371" w:rsidRDefault="00CF5EE0" w:rsidP="002D7B7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D62D28" w14:textId="77777777" w:rsidR="00CF5EE0" w:rsidRDefault="00CF5EE0" w:rsidP="002D7B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8F1831" w14:textId="77777777" w:rsidR="00CF5EE0" w:rsidRPr="00410371" w:rsidRDefault="00CF5EE0" w:rsidP="002D7B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4A006A3" w14:textId="77777777" w:rsidR="00CF5EE0" w:rsidRDefault="00CF5EE0" w:rsidP="002D7B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2B7834" w14:textId="77777777" w:rsidR="00CF5EE0" w:rsidRPr="00410371" w:rsidRDefault="00CF5EE0" w:rsidP="002D7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AF2654" w14:textId="77777777" w:rsidR="00CF5EE0" w:rsidRDefault="00CF5EE0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CF5EE0" w14:paraId="090AD6A1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889D63" w14:textId="77777777" w:rsidR="00CF5EE0" w:rsidRDefault="00CF5EE0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CF5EE0" w14:paraId="32DD3CF9" w14:textId="77777777" w:rsidTr="002D7B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D8951C" w14:textId="77777777" w:rsidR="00CF5EE0" w:rsidRPr="00F25D98" w:rsidRDefault="00CF5EE0" w:rsidP="002D7B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5EE0" w14:paraId="748B35F0" w14:textId="77777777" w:rsidTr="002D7B78">
        <w:tc>
          <w:tcPr>
            <w:tcW w:w="9641" w:type="dxa"/>
            <w:gridSpan w:val="9"/>
          </w:tcPr>
          <w:p w14:paraId="6C78E236" w14:textId="77777777" w:rsidR="00CF5EE0" w:rsidRDefault="00CF5EE0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A13000" w14:textId="77777777" w:rsidR="00CF5EE0" w:rsidRDefault="00CF5EE0" w:rsidP="00CF5E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5EE0" w14:paraId="2F0F33A4" w14:textId="77777777" w:rsidTr="002D7B78">
        <w:tc>
          <w:tcPr>
            <w:tcW w:w="2835" w:type="dxa"/>
          </w:tcPr>
          <w:p w14:paraId="11BB3490" w14:textId="77777777" w:rsidR="00CF5EE0" w:rsidRDefault="00CF5EE0" w:rsidP="002D7B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DC3381" w14:textId="77777777" w:rsidR="00CF5EE0" w:rsidRDefault="00CF5EE0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B0C8BB" w14:textId="77777777" w:rsidR="00CF5EE0" w:rsidRDefault="00CF5EE0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11AB37" w14:textId="77777777" w:rsidR="00CF5EE0" w:rsidRDefault="00CF5EE0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E22B6E" w14:textId="77777777" w:rsidR="00CF5EE0" w:rsidRDefault="00CF5EE0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A8FB9E" w14:textId="77777777" w:rsidR="00CF5EE0" w:rsidRDefault="00CF5EE0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9C260" w14:textId="77777777" w:rsidR="00CF5EE0" w:rsidRDefault="00CF5EE0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32BEE2" w14:textId="77777777" w:rsidR="00CF5EE0" w:rsidRDefault="00CF5EE0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1AE0E" w14:textId="77777777" w:rsidR="00CF5EE0" w:rsidRDefault="00CF5EE0" w:rsidP="002D7B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3CEB46" w14:textId="77777777" w:rsidR="00CF5EE0" w:rsidRDefault="00CF5EE0" w:rsidP="00CF5EE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5EE0" w14:paraId="4869FD39" w14:textId="77777777" w:rsidTr="002D7B78">
        <w:tc>
          <w:tcPr>
            <w:tcW w:w="9640" w:type="dxa"/>
            <w:gridSpan w:val="11"/>
          </w:tcPr>
          <w:p w14:paraId="3D1ACE52" w14:textId="77777777" w:rsidR="00CF5EE0" w:rsidRDefault="00CF5EE0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EE0" w14:paraId="7546ED79" w14:textId="77777777" w:rsidTr="002D7B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2460F4" w14:textId="77777777" w:rsidR="00CF5EE0" w:rsidRDefault="00CF5EE0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84408" w14:textId="77777777" w:rsidR="00CF5EE0" w:rsidRDefault="00CF5EE0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f_IMS_MTCallSetup_NR5GC_A_5_1a_Step1_10</w:t>
            </w:r>
            <w:r>
              <w:fldChar w:fldCharType="end"/>
            </w:r>
          </w:p>
        </w:tc>
      </w:tr>
      <w:tr w:rsidR="00CF5EE0" w14:paraId="698B2040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3D1143DA" w14:textId="77777777" w:rsidR="00CF5EE0" w:rsidRDefault="00CF5EE0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4D6A3" w14:textId="77777777" w:rsidR="00CF5EE0" w:rsidRDefault="00CF5EE0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EE0" w14:paraId="0196FE7B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19612CD1" w14:textId="77777777" w:rsidR="00CF5EE0" w:rsidRDefault="00CF5EE0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01012D" w14:textId="77777777" w:rsidR="00CF5EE0" w:rsidRDefault="00CF5EE0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F5EE0" w14:paraId="3D346A2F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18AD7413" w14:textId="77777777" w:rsidR="00CF5EE0" w:rsidRDefault="00CF5EE0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4ACA01" w14:textId="4C34633D" w:rsidR="00CF5EE0" w:rsidRDefault="00CF5EE0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F5EE0" w14:paraId="3DE3EF44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1EDA58C1" w14:textId="77777777" w:rsidR="00CF5EE0" w:rsidRDefault="00CF5EE0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8BA91F" w14:textId="77777777" w:rsidR="00CF5EE0" w:rsidRDefault="00CF5EE0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EE0" w14:paraId="4397E634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6C5ED7D8" w14:textId="77777777" w:rsidR="00CF5EE0" w:rsidRDefault="00CF5EE0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8B7900" w14:textId="77777777" w:rsidR="00CF5EE0" w:rsidRDefault="00CF5EE0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ADAE78" w14:textId="77777777" w:rsidR="00CF5EE0" w:rsidRDefault="00CF5EE0" w:rsidP="002D7B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0B17A6" w14:textId="77777777" w:rsidR="00CF5EE0" w:rsidRDefault="00CF5EE0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96FDEB" w14:textId="77777777" w:rsidR="00CF5EE0" w:rsidRDefault="00CF5EE0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2023-04-24</w:t>
            </w:r>
            <w:r>
              <w:rPr>
                <w:noProof/>
              </w:rPr>
              <w:fldChar w:fldCharType="end"/>
            </w:r>
          </w:p>
        </w:tc>
      </w:tr>
      <w:tr w:rsidR="00CF5EE0" w14:paraId="685FEE5A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35673DD2" w14:textId="77777777" w:rsidR="00CF5EE0" w:rsidRDefault="00CF5EE0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BB6E77" w14:textId="77777777" w:rsidR="00CF5EE0" w:rsidRDefault="00CF5EE0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9A884" w14:textId="77777777" w:rsidR="00CF5EE0" w:rsidRDefault="00CF5EE0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12AF42" w14:textId="77777777" w:rsidR="00CF5EE0" w:rsidRDefault="00CF5EE0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A78FA" w14:textId="77777777" w:rsidR="00CF5EE0" w:rsidRDefault="00CF5EE0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EE0" w14:paraId="6032FC5B" w14:textId="77777777" w:rsidTr="002D7B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47E33D" w14:textId="77777777" w:rsidR="00CF5EE0" w:rsidRDefault="00CF5EE0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E56E42" w14:textId="77777777" w:rsidR="00CF5EE0" w:rsidRDefault="00CF5EE0" w:rsidP="002D7B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C39E4F" w14:textId="77777777" w:rsidR="00CF5EE0" w:rsidRDefault="00CF5EE0" w:rsidP="002D7B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9D2FB7" w14:textId="77777777" w:rsidR="00CF5EE0" w:rsidRDefault="00CF5EE0" w:rsidP="002D7B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C526C" w14:textId="77777777" w:rsidR="00CF5EE0" w:rsidRDefault="00CF5EE0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F5EE0" w14:paraId="6AB101C7" w14:textId="77777777" w:rsidTr="002D7B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082A78" w14:textId="77777777" w:rsidR="00CF5EE0" w:rsidRDefault="00CF5EE0" w:rsidP="002D7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51F74B" w14:textId="77777777" w:rsidR="00CF5EE0" w:rsidRDefault="00CF5EE0" w:rsidP="002D7B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88A67A" w14:textId="77777777" w:rsidR="00CF5EE0" w:rsidRDefault="00CF5EE0" w:rsidP="002D7B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6772EF" w14:textId="77777777" w:rsidR="00CF5EE0" w:rsidRPr="007C2097" w:rsidRDefault="00CF5EE0" w:rsidP="002D7B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F5EE0" w14:paraId="04C67FD4" w14:textId="77777777" w:rsidTr="002D7B78">
        <w:tc>
          <w:tcPr>
            <w:tcW w:w="1843" w:type="dxa"/>
          </w:tcPr>
          <w:p w14:paraId="239E3006" w14:textId="77777777" w:rsidR="00CF5EE0" w:rsidRDefault="00CF5EE0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A50BE8" w14:textId="77777777" w:rsidR="00CF5EE0" w:rsidRDefault="00CF5EE0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EE0" w14:paraId="03CD05EE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29280" w14:textId="77777777" w:rsidR="00CF5EE0" w:rsidRDefault="00CF5EE0" w:rsidP="00CF5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B11F7" w14:textId="44BAECB8" w:rsidR="00CF5EE0" w:rsidRDefault="00CF5EE0" w:rsidP="00CF5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E50BDD">
              <w:rPr>
                <w:noProof/>
              </w:rPr>
              <w:t>f_IMS_MTCallSetup_NR5GC_A_5_1a_Step1_10</w:t>
            </w:r>
            <w:r>
              <w:rPr>
                <w:noProof/>
              </w:rPr>
              <w:t xml:space="preserve"> function, requirement to include 100rel tag in 180 Ringing will be set, when it is not specified to be mandatory in TS 34.229-5 Annex A.5.1a. Check of mentioned tag should be removed.</w:t>
            </w:r>
          </w:p>
        </w:tc>
      </w:tr>
      <w:tr w:rsidR="00CF5EE0" w14:paraId="5B4B13F4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91CBA" w14:textId="77777777" w:rsidR="00CF5EE0" w:rsidRDefault="00CF5EE0" w:rsidP="00CF5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FFE49" w14:textId="77777777" w:rsidR="00CF5EE0" w:rsidRDefault="00CF5EE0" w:rsidP="00CF5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EE0" w14:paraId="2D8F7722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964E2" w14:textId="77777777" w:rsidR="00CF5EE0" w:rsidRDefault="00CF5EE0" w:rsidP="00CF5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B02BDD" w14:textId="5218289B" w:rsidR="00CF5EE0" w:rsidRDefault="00CF5EE0" w:rsidP="00CF5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input parameter to check for 100rel tag at 180 Ringing message.</w:t>
            </w:r>
          </w:p>
        </w:tc>
      </w:tr>
      <w:tr w:rsidR="00CF5EE0" w14:paraId="772268CA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A0F84" w14:textId="77777777" w:rsidR="00CF5EE0" w:rsidRDefault="00CF5EE0" w:rsidP="00CF5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9235B0" w14:textId="77777777" w:rsidR="00CF5EE0" w:rsidRDefault="00CF5EE0" w:rsidP="00CF5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EE0" w14:paraId="0844A8A5" w14:textId="7777777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B1500" w14:textId="77777777" w:rsidR="00CF5EE0" w:rsidRDefault="00CF5EE0" w:rsidP="00CF5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19882" w14:textId="03DAB361" w:rsidR="00CF5EE0" w:rsidRDefault="00CF5EE0" w:rsidP="00CF5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CF5EE0" w14:paraId="4AB5F971" w14:textId="77777777" w:rsidTr="002D7B78">
        <w:tc>
          <w:tcPr>
            <w:tcW w:w="2694" w:type="dxa"/>
            <w:gridSpan w:val="2"/>
          </w:tcPr>
          <w:p w14:paraId="4D066755" w14:textId="77777777" w:rsidR="00CF5EE0" w:rsidRDefault="00CF5EE0" w:rsidP="00CF5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B6F3DC" w14:textId="77777777" w:rsidR="00CF5EE0" w:rsidRDefault="00CF5EE0" w:rsidP="00CF5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EE0" w14:paraId="39321AA7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F3892" w14:textId="77777777" w:rsidR="00CF5EE0" w:rsidRDefault="00CF5EE0" w:rsidP="00CF5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A0EAF" w14:textId="4CF58152" w:rsidR="00CF5EE0" w:rsidRDefault="00CF5EE0" w:rsidP="00CF5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7.24</w:t>
            </w:r>
            <w:r>
              <w:rPr>
                <w:noProof/>
              </w:rPr>
              <w:t>.NR5GC</w:t>
            </w:r>
            <w:r>
              <w:rPr>
                <w:noProof/>
              </w:rPr>
              <w:t>, 7.31.NR5GC, 7.32.NR5GC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7.34.NR5GC</w:t>
            </w:r>
          </w:p>
        </w:tc>
      </w:tr>
      <w:tr w:rsidR="00CF5EE0" w14:paraId="352722BA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552A8" w14:textId="77777777" w:rsidR="00CF5EE0" w:rsidRDefault="00CF5EE0" w:rsidP="00CF5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0D6A3" w14:textId="77777777" w:rsidR="00CF5EE0" w:rsidRDefault="00CF5EE0" w:rsidP="00CF5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EE0" w14:paraId="3ED4F011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C088C" w14:textId="77777777" w:rsidR="00CF5EE0" w:rsidRDefault="00CF5EE0" w:rsidP="00CF5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0A793" w14:textId="77777777" w:rsidR="00CF5EE0" w:rsidRDefault="00CF5EE0" w:rsidP="00CF5E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79552B" w14:textId="77777777" w:rsidR="00CF5EE0" w:rsidRDefault="00CF5EE0" w:rsidP="00CF5E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C53740" w14:textId="77777777" w:rsidR="00CF5EE0" w:rsidRDefault="00CF5EE0" w:rsidP="00CF5E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E57562" w14:textId="77777777" w:rsidR="00CF5EE0" w:rsidRDefault="00CF5EE0" w:rsidP="00CF5E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5EE0" w14:paraId="2349A6EA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A9040" w14:textId="77777777" w:rsidR="00CF5EE0" w:rsidRDefault="00CF5EE0" w:rsidP="00CF5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4C9315" w14:textId="77777777" w:rsidR="00CF5EE0" w:rsidRDefault="00CF5EE0" w:rsidP="00CF5E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3706F" w14:textId="7EBBCB1B" w:rsidR="00CF5EE0" w:rsidRDefault="00CF5EE0" w:rsidP="00CF5E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D2A11" w14:textId="77777777" w:rsidR="00CF5EE0" w:rsidRDefault="00CF5EE0" w:rsidP="00CF5E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39C8D" w14:textId="10CFFD52" w:rsidR="00CF5EE0" w:rsidRDefault="00CF5EE0" w:rsidP="00CF5E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5EE0" w14:paraId="0AEAB873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522BE" w14:textId="77777777" w:rsidR="00CF5EE0" w:rsidRDefault="00CF5EE0" w:rsidP="00CF5E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2B4A9" w14:textId="77777777" w:rsidR="00CF5EE0" w:rsidRDefault="00CF5EE0" w:rsidP="00CF5E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95E81" w14:textId="056BB5A9" w:rsidR="00CF5EE0" w:rsidRDefault="00CF5EE0" w:rsidP="00CF5E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6B7405" w14:textId="77777777" w:rsidR="00CF5EE0" w:rsidRDefault="00CF5EE0" w:rsidP="00CF5E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ED915" w14:textId="1635E452" w:rsidR="00CF5EE0" w:rsidRDefault="00CF5EE0" w:rsidP="00CF5E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5EE0" w14:paraId="3B6D6E12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2C1A2" w14:textId="77777777" w:rsidR="00CF5EE0" w:rsidRDefault="00CF5EE0" w:rsidP="00CF5E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B43FD" w14:textId="77777777" w:rsidR="00CF5EE0" w:rsidRDefault="00CF5EE0" w:rsidP="00CF5E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BF61B" w14:textId="1024C8C6" w:rsidR="00CF5EE0" w:rsidRDefault="00CF5EE0" w:rsidP="00CF5E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8D68A9" w14:textId="77777777" w:rsidR="00CF5EE0" w:rsidRDefault="00CF5EE0" w:rsidP="00CF5E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F5092B" w14:textId="2C84D3BD" w:rsidR="00CF5EE0" w:rsidRDefault="00CF5EE0" w:rsidP="00CF5E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5EE0" w14:paraId="479B70FC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46BE6" w14:textId="77777777" w:rsidR="00CF5EE0" w:rsidRDefault="00CF5EE0" w:rsidP="00CF5E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C3BB5" w14:textId="77777777" w:rsidR="00CF5EE0" w:rsidRDefault="00CF5EE0" w:rsidP="00CF5EE0">
            <w:pPr>
              <w:pStyle w:val="CRCoverPage"/>
              <w:spacing w:after="0"/>
              <w:rPr>
                <w:noProof/>
              </w:rPr>
            </w:pPr>
          </w:p>
        </w:tc>
      </w:tr>
      <w:tr w:rsidR="00CF5EE0" w14:paraId="6C981D47" w14:textId="7777777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4A5268" w14:textId="77777777" w:rsidR="00CF5EE0" w:rsidRDefault="00CF5EE0" w:rsidP="00CF5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837FA" w14:textId="77777777" w:rsidR="00CF5EE0" w:rsidRDefault="00CF5EE0" w:rsidP="00CF5E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5EE0" w:rsidRPr="008863B9" w14:paraId="3F0AB042" w14:textId="77777777" w:rsidTr="002D7B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A8141F" w14:textId="77777777" w:rsidR="00CF5EE0" w:rsidRPr="008863B9" w:rsidRDefault="00CF5EE0" w:rsidP="00CF5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18AF52" w14:textId="77777777" w:rsidR="00CF5EE0" w:rsidRPr="008863B9" w:rsidRDefault="00CF5EE0" w:rsidP="00CF5E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5EE0" w14:paraId="6A6CF382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8BB28" w14:textId="77777777" w:rsidR="00CF5EE0" w:rsidRDefault="00CF5EE0" w:rsidP="00CF5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0A595" w14:textId="77777777" w:rsidR="00CF5EE0" w:rsidRDefault="00CF5EE0" w:rsidP="00CF5E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62062D" w14:textId="77777777" w:rsidR="00247A0D" w:rsidRPr="00D83A7A" w:rsidRDefault="00247A0D" w:rsidP="00247A0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325609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60910553" w14:textId="438A342A" w:rsidR="007B1F2C" w:rsidRDefault="00247A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7B1F2C" w:rsidRPr="002072EA">
        <w:rPr>
          <w:rFonts w:ascii="Arial" w:hAnsi="Arial" w:cs="Arial"/>
          <w:iCs/>
        </w:rPr>
        <w:t>Table of Contents</w:t>
      </w:r>
      <w:r w:rsidR="007B1F2C">
        <w:tab/>
      </w:r>
      <w:r w:rsidR="007B1F2C">
        <w:fldChar w:fldCharType="begin"/>
      </w:r>
      <w:r w:rsidR="007B1F2C">
        <w:instrText xml:space="preserve"> PAGEREF _Toc133256092 \h </w:instrText>
      </w:r>
      <w:r w:rsidR="007B1F2C">
        <w:fldChar w:fldCharType="separate"/>
      </w:r>
      <w:r w:rsidR="007B1F2C">
        <w:t>2</w:t>
      </w:r>
      <w:r w:rsidR="007B1F2C">
        <w:fldChar w:fldCharType="end"/>
      </w:r>
    </w:p>
    <w:p w14:paraId="36861FCA" w14:textId="773C5501" w:rsidR="007B1F2C" w:rsidRDefault="007B1F2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072EA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072EA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_Toc133256093 \h </w:instrText>
      </w:r>
      <w:r>
        <w:fldChar w:fldCharType="separate"/>
      </w:r>
      <w:r>
        <w:t>2</w:t>
      </w:r>
      <w:r>
        <w:fldChar w:fldCharType="end"/>
      </w:r>
    </w:p>
    <w:p w14:paraId="527E4BAB" w14:textId="33FA8E2E" w:rsidR="007B1F2C" w:rsidRDefault="007B1F2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072E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072E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_Toc133256094 \h </w:instrText>
      </w:r>
      <w:r>
        <w:fldChar w:fldCharType="separate"/>
      </w:r>
      <w:r>
        <w:t>3</w:t>
      </w:r>
      <w:r>
        <w:fldChar w:fldCharType="end"/>
      </w:r>
    </w:p>
    <w:p w14:paraId="5229BD4E" w14:textId="650B0894" w:rsidR="007B1F2C" w:rsidRDefault="007B1F2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072E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072EA">
        <w:rPr>
          <w:b/>
        </w:rPr>
        <w:t>Correction to function f_IMS_MTCallSetup_NR5GC_A_5_1a_Step1_10</w:t>
      </w:r>
      <w:r>
        <w:tab/>
      </w:r>
      <w:r>
        <w:fldChar w:fldCharType="begin"/>
      </w:r>
      <w:r>
        <w:instrText xml:space="preserve"> PAGEREF _Toc133256095 \h </w:instrText>
      </w:r>
      <w:r>
        <w:fldChar w:fldCharType="separate"/>
      </w:r>
      <w:r>
        <w:t>3</w:t>
      </w:r>
      <w:r>
        <w:fldChar w:fldCharType="end"/>
      </w:r>
    </w:p>
    <w:p w14:paraId="24FD81CB" w14:textId="505B7B2B" w:rsidR="007B1F2C" w:rsidRPr="00D268E5" w:rsidRDefault="00247A0D" w:rsidP="007B1F2C">
      <w:pPr>
        <w:pStyle w:val="Heading1"/>
        <w:numPr>
          <w:ilvl w:val="0"/>
          <w:numId w:val="11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r w:rsidR="007B1F2C" w:rsidRPr="00616CCE">
        <w:rPr>
          <w:rFonts w:cs="Arial"/>
        </w:rPr>
        <w:t xml:space="preserve"> </w:t>
      </w:r>
      <w:bookmarkStart w:id="2" w:name="_Toc122434485"/>
      <w:bookmarkStart w:id="3" w:name="_Toc131670886"/>
      <w:bookmarkStart w:id="4" w:name="_Toc131685850"/>
      <w:bookmarkStart w:id="5" w:name="_Toc133256093"/>
      <w:r w:rsidR="007B1F2C" w:rsidRPr="00D268E5">
        <w:rPr>
          <w:rFonts w:cs="Arial"/>
        </w:rPr>
        <w:t>Overview</w:t>
      </w:r>
      <w:bookmarkEnd w:id="2"/>
      <w:bookmarkEnd w:id="3"/>
      <w:bookmarkEnd w:id="4"/>
      <w:bookmarkEnd w:id="5"/>
    </w:p>
    <w:p w14:paraId="2C691EFD" w14:textId="77777777" w:rsidR="007B1F2C" w:rsidRDefault="007B1F2C" w:rsidP="007B1F2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14:paraId="57D6AC5F" w14:textId="77777777" w:rsidR="007B1F2C" w:rsidRPr="00D268E5" w:rsidRDefault="007B1F2C" w:rsidP="007B1F2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619F97E5" w14:textId="77777777" w:rsidR="007B1F2C" w:rsidRDefault="007B1F2C" w:rsidP="007B1F2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3A8BFA65" w14:textId="33A19219" w:rsidR="00247A0D" w:rsidRDefault="00247A0D" w:rsidP="00247A0D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20035324" w14:textId="77777777" w:rsidR="00F87559" w:rsidRPr="00F87559" w:rsidRDefault="00F87559" w:rsidP="00F87559">
      <w:pPr>
        <w:rPr>
          <w:lang w:eastAsia="ja-JP"/>
        </w:rPr>
      </w:pPr>
    </w:p>
    <w:p w14:paraId="3647B594" w14:textId="77777777" w:rsidR="00247A0D" w:rsidRDefault="00247A0D" w:rsidP="00247A0D"/>
    <w:p w14:paraId="1812D7CF" w14:textId="3FA8F1F3" w:rsidR="00932AD5" w:rsidRDefault="00247A0D" w:rsidP="007B1F2C">
      <w:pPr>
        <w:pStyle w:val="Heading1"/>
        <w:numPr>
          <w:ilvl w:val="0"/>
          <w:numId w:val="1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33256094"/>
      <w:r w:rsidRPr="00854C55">
        <w:rPr>
          <w:b/>
        </w:rPr>
        <w:t>Corrections require</w:t>
      </w:r>
      <w:bookmarkEnd w:id="6"/>
      <w:bookmarkEnd w:id="7"/>
      <w:r w:rsidR="00932AD5">
        <w:rPr>
          <w:b/>
        </w:rPr>
        <w:t>d</w:t>
      </w:r>
      <w:bookmarkEnd w:id="8"/>
    </w:p>
    <w:p w14:paraId="20C2AF92" w14:textId="16934C85" w:rsidR="00746B90" w:rsidRDefault="00746B90" w:rsidP="00746B9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33256095"/>
      <w:r>
        <w:rPr>
          <w:b/>
        </w:rPr>
        <w:t xml:space="preserve">Correction to function </w:t>
      </w:r>
      <w:r w:rsidRPr="00746B90">
        <w:rPr>
          <w:b/>
        </w:rPr>
        <w:t>f_IMS_MTCallSetup_NR5GC_A_5_1a_Step1_10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46B90" w:rsidRPr="00647F8D" w14:paraId="49C1AEF8" w14:textId="77777777" w:rsidTr="00135658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48C8" w14:textId="77777777" w:rsidR="00746B90" w:rsidRDefault="00746B90" w:rsidP="001356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30B35" w14:textId="4CCF3C04" w:rsidR="00746B90" w:rsidRPr="000061CC" w:rsidRDefault="00746B90" w:rsidP="00135658">
            <w:pPr>
              <w:pStyle w:val="CRCoverPage"/>
              <w:spacing w:after="0"/>
              <w:ind w:left="100"/>
              <w:rPr>
                <w:noProof/>
              </w:rPr>
            </w:pPr>
            <w:r w:rsidRPr="00746B90">
              <w:rPr>
                <w:noProof/>
              </w:rPr>
              <w:t>f_IMS_MTCallSetup_NR5GC_A_5_1a_Step1_10</w:t>
            </w:r>
          </w:p>
        </w:tc>
      </w:tr>
      <w:tr w:rsidR="00746B90" w:rsidRPr="00647F8D" w14:paraId="09E31118" w14:textId="77777777" w:rsidTr="00135658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3B35" w14:textId="77777777" w:rsidR="00746B90" w:rsidRDefault="00746B90" w:rsidP="001356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68B6" w14:textId="5312C414" w:rsidR="00746B90" w:rsidRPr="00A73702" w:rsidRDefault="00746B90" w:rsidP="00135658">
            <w:pPr>
              <w:pStyle w:val="CRCoverPage"/>
              <w:spacing w:after="0"/>
              <w:rPr>
                <w:bCs/>
                <w:lang w:val="en-US"/>
              </w:rPr>
            </w:pPr>
            <w:r>
              <w:rPr>
                <w:noProof/>
              </w:rPr>
              <w:t xml:space="preserve">In </w:t>
            </w:r>
            <w:r w:rsidRPr="00E50BDD">
              <w:rPr>
                <w:noProof/>
              </w:rPr>
              <w:t>f_IMS_MTCallSetup_NR5GC_A_5_1a_Step1_10</w:t>
            </w:r>
            <w:r>
              <w:rPr>
                <w:noProof/>
              </w:rPr>
              <w:t xml:space="preserve"> function, requirement to include 100rel tag in 180 Ringing will be set, when it is not specified to be mandatory in TS 34.229-5 Annex A.5.1a.</w:t>
            </w:r>
          </w:p>
        </w:tc>
      </w:tr>
      <w:tr w:rsidR="00746B90" w:rsidRPr="00647F8D" w14:paraId="0A6A2AB5" w14:textId="77777777" w:rsidTr="00135658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8CAC" w14:textId="77777777" w:rsidR="00746B90" w:rsidRDefault="00746B90" w:rsidP="001356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8A335" w14:textId="15E4BA5B" w:rsidR="00746B90" w:rsidRPr="000061CC" w:rsidRDefault="00746B90" w:rsidP="00135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input parameter to check for 100rel tag at 180 Ringing message.</w:t>
            </w:r>
          </w:p>
        </w:tc>
      </w:tr>
      <w:tr w:rsidR="00746B90" w:rsidRPr="00647F8D" w14:paraId="1F823DDC" w14:textId="77777777" w:rsidTr="00135658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1E5F" w14:textId="77777777" w:rsidR="00746B90" w:rsidRDefault="00746B90" w:rsidP="001356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FA54" w14:textId="7DBF7B5C" w:rsidR="00746B90" w:rsidRDefault="00746B90" w:rsidP="00135658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746B90">
              <w:rPr>
                <w:rFonts w:ascii="Arial" w:hAnsi="Arial" w:cs="Arial"/>
                <w:noProof/>
                <w:lang w:val="en-US"/>
              </w:rPr>
              <w:t>IMS\NR5GC_7\IMS_NR5GC_CallControlTestcases.ttcn</w:t>
            </w:r>
          </w:p>
        </w:tc>
      </w:tr>
      <w:tr w:rsidR="00746B90" w14:paraId="66ADD336" w14:textId="77777777" w:rsidTr="00135658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F67D" w14:textId="77777777" w:rsidR="00746B90" w:rsidRDefault="00746B90" w:rsidP="0013565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03E2" w14:textId="77777777" w:rsidR="00746B90" w:rsidRDefault="00746B90" w:rsidP="00135658">
            <w:pPr>
              <w:rPr>
                <w:rFonts w:ascii="Arial" w:hAnsi="Arial"/>
                <w:highlight w:val="cyan"/>
              </w:rPr>
            </w:pPr>
          </w:p>
        </w:tc>
      </w:tr>
    </w:tbl>
    <w:p w14:paraId="358C9DDA" w14:textId="77777777" w:rsidR="00746B90" w:rsidRDefault="00746B90" w:rsidP="00746B90">
      <w:pPr>
        <w:rPr>
          <w:noProof/>
        </w:rPr>
      </w:pPr>
    </w:p>
    <w:p w14:paraId="6E9088DD" w14:textId="77777777" w:rsidR="00746B90" w:rsidRDefault="00746B90" w:rsidP="00746B9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46B90" w14:paraId="0264FDF0" w14:textId="77777777" w:rsidTr="0013565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DF69DE" w14:textId="32B9D958" w:rsidR="00746B90" w:rsidRDefault="00746B90" w:rsidP="00135658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3ABDF6A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function f_IMS_MTCallSetup_NR5GC_A_5_1a_Step1_10(template (omit)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SessionExpires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p_</w:t>
            </w:r>
            <w:proofErr w:type="gramStart"/>
            <w:r w:rsidRPr="00746B90">
              <w:rPr>
                <w:rFonts w:ascii="Arial" w:hAnsi="Arial"/>
                <w:lang w:eastAsia="en-GB"/>
              </w:rPr>
              <w:t>SessionExpires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46B90">
              <w:rPr>
                <w:rFonts w:ascii="Arial" w:hAnsi="Arial"/>
                <w:lang w:eastAsia="en-GB"/>
              </w:rPr>
              <w:t>= omit,</w:t>
            </w:r>
          </w:p>
          <w:p w14:paraId="13A6B84E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                                               template (omit) Allow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p_</w:t>
            </w:r>
            <w:proofErr w:type="gramStart"/>
            <w:r w:rsidRPr="00746B90">
              <w:rPr>
                <w:rFonts w:ascii="Arial" w:hAnsi="Arial"/>
                <w:lang w:eastAsia="en-GB"/>
              </w:rPr>
              <w:t>Allow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46B90">
              <w:rPr>
                <w:rFonts w:ascii="Arial" w:hAnsi="Arial"/>
                <w:lang w:eastAsia="en-GB"/>
              </w:rPr>
              <w:t>= omit,</w:t>
            </w:r>
          </w:p>
          <w:p w14:paraId="7DF95728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                                              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OptionTag_List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p_</w:t>
            </w:r>
            <w:proofErr w:type="gramStart"/>
            <w:r w:rsidRPr="00746B90">
              <w:rPr>
                <w:rFonts w:ascii="Arial" w:hAnsi="Arial"/>
                <w:lang w:eastAsia="en-GB"/>
              </w:rPr>
              <w:t>OptionTagsForSupported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46B90">
              <w:rPr>
                <w:rFonts w:ascii="Arial" w:hAnsi="Arial"/>
                <w:lang w:eastAsia="en-GB"/>
              </w:rPr>
              <w:t xml:space="preserve">= tsc_OptionTagList_Invite_C11) runs on IMS_PTC return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IMS_InviteRequestWithSdp_Type</w:t>
            </w:r>
            <w:proofErr w:type="spellEnd"/>
          </w:p>
          <w:p w14:paraId="61919D07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746B90">
              <w:rPr>
                <w:rFonts w:ascii="Arial" w:hAnsi="Arial"/>
                <w:lang w:eastAsia="en-GB"/>
              </w:rPr>
              <w:t>{ /</w:t>
            </w:r>
            <w:proofErr w:type="gramEnd"/>
            <w:r w:rsidRPr="00746B90">
              <w:rPr>
                <w:rFonts w:ascii="Arial" w:hAnsi="Arial"/>
                <w:lang w:eastAsia="en-GB"/>
              </w:rPr>
              <w:t xml:space="preserve">* @sic R5-231489: use of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f_IMS_MTCallSetup_BuildInviteRequestWithSpecificSdp</w:t>
            </w:r>
            <w:proofErr w:type="spellEnd"/>
            <w:r w:rsidRPr="00746B90">
              <w:rPr>
                <w:rFonts w:ascii="Arial" w:hAnsi="Arial"/>
                <w:lang w:eastAsia="en-GB"/>
              </w:rPr>
              <w:t>, f_IMS_MTCallSetup_NR5GC_A_5_1x_Step2_7 sic@ */</w:t>
            </w:r>
          </w:p>
          <w:p w14:paraId="2A420D5B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/* @sic R5-231494, R5-231496, R5-231497: step 1 - 10 only sic@ */</w:t>
            </w:r>
          </w:p>
          <w:p w14:paraId="4307208B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v_SdpOffer</w:t>
            </w:r>
            <w:proofErr w:type="spellEnd"/>
            <w:r w:rsidRPr="00746B90">
              <w:rPr>
                <w:rFonts w:ascii="Arial" w:hAnsi="Arial"/>
                <w:lang w:eastAsia="en-GB"/>
              </w:rPr>
              <w:t>;</w:t>
            </w:r>
          </w:p>
          <w:p w14:paraId="03784F17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IMS_InviteRequestWithSdp_Type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746B90">
              <w:rPr>
                <w:rFonts w:ascii="Arial" w:hAnsi="Arial"/>
                <w:lang w:eastAsia="en-GB"/>
              </w:rPr>
              <w:t>;</w:t>
            </w:r>
          </w:p>
          <w:p w14:paraId="397EC99F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</w:p>
          <w:p w14:paraId="5009AF4E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// step 1:                  INVITE</w:t>
            </w:r>
          </w:p>
          <w:p w14:paraId="1E97154F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v_</w:t>
            </w:r>
            <w:proofErr w:type="gramStart"/>
            <w:r w:rsidRPr="00746B90">
              <w:rPr>
                <w:rFonts w:ascii="Arial" w:hAnsi="Arial"/>
                <w:lang w:eastAsia="en-GB"/>
              </w:rPr>
              <w:t>SdpOffer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46B90">
              <w:rPr>
                <w:rFonts w:ascii="Arial" w:hAnsi="Arial"/>
                <w:lang w:eastAsia="en-GB"/>
              </w:rPr>
              <w:t xml:space="preserve">= f_IMS_BuildSDP_InitialOfferAudio_TX(tsc_IMS_SDP_AudioCodecList_EVS_WBAMR_AMR, EVS_A2,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tsc_SDP_WithPreconditions</w:t>
            </w:r>
            <w:proofErr w:type="spellEnd"/>
            <w:r w:rsidRPr="00746B90">
              <w:rPr>
                <w:rFonts w:ascii="Arial" w:hAnsi="Arial"/>
                <w:lang w:eastAsia="en-GB"/>
              </w:rPr>
              <w:t>);</w:t>
            </w:r>
          </w:p>
          <w:p w14:paraId="2519469A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v_</w:t>
            </w:r>
            <w:proofErr w:type="gramStart"/>
            <w:r w:rsidRPr="00746B90">
              <w:rPr>
                <w:rFonts w:ascii="Arial" w:hAnsi="Arial"/>
                <w:lang w:eastAsia="en-GB"/>
              </w:rPr>
              <w:t>InviteRequestWithSdp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46B90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f_IMS_MTCallSetup_BuildInviteRequestWithSpecificSdp</w:t>
            </w:r>
            <w:proofErr w:type="spellEnd"/>
            <w:r w:rsidRPr="00746B90">
              <w:rPr>
                <w:rFonts w:ascii="Arial" w:hAnsi="Arial"/>
                <w:lang w:eastAsia="en-GB"/>
              </w:rPr>
              <w:t>(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v_SdpOffer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p_SessionExpires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p_Allow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p_OptionTagsForSupported</w:t>
            </w:r>
            <w:proofErr w:type="spellEnd"/>
            <w:r w:rsidRPr="00746B90">
              <w:rPr>
                <w:rFonts w:ascii="Arial" w:hAnsi="Arial"/>
                <w:lang w:eastAsia="en-GB"/>
              </w:rPr>
              <w:t>);</w:t>
            </w:r>
          </w:p>
          <w:p w14:paraId="55B63FAF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IMS_Client.send(cas_IMS_Invite_</w:t>
            </w:r>
            <w:proofErr w:type="gramStart"/>
            <w:r w:rsidRPr="00746B90">
              <w:rPr>
                <w:rFonts w:ascii="Arial" w:hAnsi="Arial"/>
                <w:lang w:eastAsia="en-GB"/>
              </w:rPr>
              <w:t>Request(</w:t>
            </w:r>
            <w:proofErr w:type="gramEnd"/>
            <w:r w:rsidRPr="00746B90">
              <w:rPr>
                <w:rFonts w:ascii="Arial" w:hAnsi="Arial"/>
                <w:lang w:eastAsia="en-GB"/>
              </w:rPr>
              <w:t xml:space="preserve">v_InviteRequestWithSdp.RoutingInfo,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v_InviteRequestWithSdp.Invite</w:t>
            </w:r>
            <w:proofErr w:type="spellEnd"/>
            <w:r w:rsidRPr="00746B90">
              <w:rPr>
                <w:rFonts w:ascii="Arial" w:hAnsi="Arial"/>
                <w:lang w:eastAsia="en-GB"/>
              </w:rPr>
              <w:t>));</w:t>
            </w:r>
          </w:p>
          <w:p w14:paraId="4BB61030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</w:p>
          <w:p w14:paraId="2297E5B2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// step 2 - 7:              100 Trying, 183 Session Progress, PRACK, 200 OK, UPDATE, 200 OK</w:t>
            </w:r>
          </w:p>
          <w:p w14:paraId="3853927D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f_IMS_MTCallSetup_NR5GC_A_5_1x_Step2_7(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746B90">
              <w:rPr>
                <w:rFonts w:ascii="Arial" w:hAnsi="Arial"/>
                <w:lang w:eastAsia="en-GB"/>
              </w:rPr>
              <w:t>, EVS_16000, EVS_A2);</w:t>
            </w:r>
          </w:p>
          <w:p w14:paraId="7927A16B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</w:p>
          <w:p w14:paraId="0068882D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// Step 8 - 10:             180 Ringing, PRACK (conditional), 200 OK (conditional)</w:t>
            </w:r>
          </w:p>
          <w:p w14:paraId="453CD507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f_IMS_MTCallSetup_Receive180</w:t>
            </w:r>
            <w:proofErr w:type="gramStart"/>
            <w:r w:rsidRPr="00746B90">
              <w:rPr>
                <w:rFonts w:ascii="Arial" w:hAnsi="Arial"/>
                <w:lang w:eastAsia="en-GB"/>
              </w:rPr>
              <w:t>Ringing(</w:t>
            </w:r>
            <w:proofErr w:type="spellStart"/>
            <w:proofErr w:type="gramEnd"/>
            <w:r w:rsidRPr="00746B90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, tsc_OptionTagList_100rel,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tsc_SDP_WithPreconditions</w:t>
            </w:r>
            <w:proofErr w:type="spellEnd"/>
            <w:r w:rsidRPr="00746B90">
              <w:rPr>
                <w:rFonts w:ascii="Arial" w:hAnsi="Arial"/>
                <w:lang w:eastAsia="en-GB"/>
              </w:rPr>
              <w:t>);</w:t>
            </w:r>
          </w:p>
          <w:p w14:paraId="49C54D9A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</w:p>
          <w:p w14:paraId="313EEFED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746B90">
              <w:rPr>
                <w:rFonts w:ascii="Arial" w:hAnsi="Arial"/>
                <w:lang w:eastAsia="en-GB"/>
              </w:rPr>
              <w:t>;</w:t>
            </w:r>
          </w:p>
          <w:p w14:paraId="1ED3C9E8" w14:textId="56872EEA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}</w:t>
            </w:r>
          </w:p>
          <w:p w14:paraId="22F3EA01" w14:textId="77777777" w:rsidR="00746B90" w:rsidRDefault="00746B90" w:rsidP="001356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46B90" w14:paraId="669B5415" w14:textId="77777777" w:rsidTr="00135658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896F" w14:textId="77777777" w:rsidR="00746B90" w:rsidRDefault="00746B90" w:rsidP="00135658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FF5A063" w14:textId="77777777" w:rsidR="00746B90" w:rsidRDefault="00746B90" w:rsidP="00746B90">
      <w:pPr>
        <w:spacing w:after="0"/>
        <w:rPr>
          <w:rFonts w:ascii="Arial" w:hAnsi="Arial"/>
          <w:b/>
          <w:lang w:eastAsia="en-GB"/>
        </w:rPr>
      </w:pPr>
    </w:p>
    <w:p w14:paraId="3D16F259" w14:textId="77777777" w:rsidR="00746B90" w:rsidRDefault="00746B90" w:rsidP="00746B90">
      <w:pPr>
        <w:spacing w:after="0"/>
        <w:rPr>
          <w:rFonts w:ascii="Arial" w:hAnsi="Arial"/>
          <w:b/>
          <w:lang w:eastAsia="en-GB"/>
        </w:rPr>
      </w:pPr>
    </w:p>
    <w:p w14:paraId="345C07E4" w14:textId="77777777" w:rsidR="00746B90" w:rsidRDefault="00746B90" w:rsidP="00746B9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46B90" w14:paraId="714D6BB1" w14:textId="77777777" w:rsidTr="0013565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7B36" w14:textId="2C1A6545" w:rsidR="00746B90" w:rsidRDefault="00746B90" w:rsidP="00135658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8AAB93B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lastRenderedPageBreak/>
              <w:t xml:space="preserve">  function f_IMS_MTCallSetup_NR5GC_A_5_1a_Step1_10(template (omit)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SessionExpires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p_</w:t>
            </w:r>
            <w:proofErr w:type="gramStart"/>
            <w:r w:rsidRPr="00746B90">
              <w:rPr>
                <w:rFonts w:ascii="Arial" w:hAnsi="Arial"/>
                <w:lang w:eastAsia="en-GB"/>
              </w:rPr>
              <w:t>SessionExpires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46B90">
              <w:rPr>
                <w:rFonts w:ascii="Arial" w:hAnsi="Arial"/>
                <w:lang w:eastAsia="en-GB"/>
              </w:rPr>
              <w:t>= omit,</w:t>
            </w:r>
          </w:p>
          <w:p w14:paraId="7890FFAC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                                               template (omit) Allow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p_</w:t>
            </w:r>
            <w:proofErr w:type="gramStart"/>
            <w:r w:rsidRPr="00746B90">
              <w:rPr>
                <w:rFonts w:ascii="Arial" w:hAnsi="Arial"/>
                <w:lang w:eastAsia="en-GB"/>
              </w:rPr>
              <w:t>Allow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46B90">
              <w:rPr>
                <w:rFonts w:ascii="Arial" w:hAnsi="Arial"/>
                <w:lang w:eastAsia="en-GB"/>
              </w:rPr>
              <w:t>= omit,</w:t>
            </w:r>
          </w:p>
          <w:p w14:paraId="6DAD5142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                                              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OptionTag_List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p_</w:t>
            </w:r>
            <w:proofErr w:type="gramStart"/>
            <w:r w:rsidRPr="00746B90">
              <w:rPr>
                <w:rFonts w:ascii="Arial" w:hAnsi="Arial"/>
                <w:lang w:eastAsia="en-GB"/>
              </w:rPr>
              <w:t>OptionTagsForSupported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46B90">
              <w:rPr>
                <w:rFonts w:ascii="Arial" w:hAnsi="Arial"/>
                <w:lang w:eastAsia="en-GB"/>
              </w:rPr>
              <w:t xml:space="preserve">= tsc_OptionTagList_Invite_C11) runs on IMS_PTC return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IMS_InviteRequestWithSdp_Type</w:t>
            </w:r>
            <w:proofErr w:type="spellEnd"/>
          </w:p>
          <w:p w14:paraId="2D1340D9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746B90">
              <w:rPr>
                <w:rFonts w:ascii="Arial" w:hAnsi="Arial"/>
                <w:lang w:eastAsia="en-GB"/>
              </w:rPr>
              <w:t>{ /</w:t>
            </w:r>
            <w:proofErr w:type="gramEnd"/>
            <w:r w:rsidRPr="00746B90">
              <w:rPr>
                <w:rFonts w:ascii="Arial" w:hAnsi="Arial"/>
                <w:lang w:eastAsia="en-GB"/>
              </w:rPr>
              <w:t xml:space="preserve">* @sic R5-231489: use of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f_IMS_MTCallSetup_BuildInviteRequestWithSpecificSdp</w:t>
            </w:r>
            <w:proofErr w:type="spellEnd"/>
            <w:r w:rsidRPr="00746B90">
              <w:rPr>
                <w:rFonts w:ascii="Arial" w:hAnsi="Arial"/>
                <w:lang w:eastAsia="en-GB"/>
              </w:rPr>
              <w:t>, f_IMS_MTCallSetup_NR5GC_A_5_1x_Step2_7 sic@ */</w:t>
            </w:r>
          </w:p>
          <w:p w14:paraId="56AB7FA6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/* @sic R5-231494, R5-231496, R5-231497: step 1 - 10 only sic@ */</w:t>
            </w:r>
          </w:p>
          <w:p w14:paraId="0C4CF3B3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v_SdpOffer</w:t>
            </w:r>
            <w:proofErr w:type="spellEnd"/>
            <w:r w:rsidRPr="00746B90">
              <w:rPr>
                <w:rFonts w:ascii="Arial" w:hAnsi="Arial"/>
                <w:lang w:eastAsia="en-GB"/>
              </w:rPr>
              <w:t>;</w:t>
            </w:r>
          </w:p>
          <w:p w14:paraId="7F2DDF2F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IMS_InviteRequestWithSdp_Type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746B90">
              <w:rPr>
                <w:rFonts w:ascii="Arial" w:hAnsi="Arial"/>
                <w:lang w:eastAsia="en-GB"/>
              </w:rPr>
              <w:t>;</w:t>
            </w:r>
          </w:p>
          <w:p w14:paraId="1DD80104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</w:p>
          <w:p w14:paraId="02ABC282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// step 1:                  INVITE</w:t>
            </w:r>
          </w:p>
          <w:p w14:paraId="1251B6B8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v_</w:t>
            </w:r>
            <w:proofErr w:type="gramStart"/>
            <w:r w:rsidRPr="00746B90">
              <w:rPr>
                <w:rFonts w:ascii="Arial" w:hAnsi="Arial"/>
                <w:lang w:eastAsia="en-GB"/>
              </w:rPr>
              <w:t>SdpOffer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46B90">
              <w:rPr>
                <w:rFonts w:ascii="Arial" w:hAnsi="Arial"/>
                <w:lang w:eastAsia="en-GB"/>
              </w:rPr>
              <w:t xml:space="preserve">= f_IMS_BuildSDP_InitialOfferAudio_TX(tsc_IMS_SDP_AudioCodecList_EVS_WBAMR_AMR, EVS_A2,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tsc_SDP_WithPreconditions</w:t>
            </w:r>
            <w:proofErr w:type="spellEnd"/>
            <w:r w:rsidRPr="00746B90">
              <w:rPr>
                <w:rFonts w:ascii="Arial" w:hAnsi="Arial"/>
                <w:lang w:eastAsia="en-GB"/>
              </w:rPr>
              <w:t>);</w:t>
            </w:r>
          </w:p>
          <w:p w14:paraId="63DB5AE1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v_</w:t>
            </w:r>
            <w:proofErr w:type="gramStart"/>
            <w:r w:rsidRPr="00746B90">
              <w:rPr>
                <w:rFonts w:ascii="Arial" w:hAnsi="Arial"/>
                <w:lang w:eastAsia="en-GB"/>
              </w:rPr>
              <w:t>InviteRequestWithSdp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46B90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f_IMS_MTCallSetup_BuildInviteRequestWithSpecificSdp</w:t>
            </w:r>
            <w:proofErr w:type="spellEnd"/>
            <w:r w:rsidRPr="00746B90">
              <w:rPr>
                <w:rFonts w:ascii="Arial" w:hAnsi="Arial"/>
                <w:lang w:eastAsia="en-GB"/>
              </w:rPr>
              <w:t>(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v_SdpOffer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p_SessionExpires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p_Allow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p_OptionTagsForSupported</w:t>
            </w:r>
            <w:proofErr w:type="spellEnd"/>
            <w:r w:rsidRPr="00746B90">
              <w:rPr>
                <w:rFonts w:ascii="Arial" w:hAnsi="Arial"/>
                <w:lang w:eastAsia="en-GB"/>
              </w:rPr>
              <w:t>);</w:t>
            </w:r>
          </w:p>
          <w:p w14:paraId="713A56C2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IMS_Client.send(cas_IMS_Invite_</w:t>
            </w:r>
            <w:proofErr w:type="gramStart"/>
            <w:r w:rsidRPr="00746B90">
              <w:rPr>
                <w:rFonts w:ascii="Arial" w:hAnsi="Arial"/>
                <w:lang w:eastAsia="en-GB"/>
              </w:rPr>
              <w:t>Request(</w:t>
            </w:r>
            <w:proofErr w:type="gramEnd"/>
            <w:r w:rsidRPr="00746B90">
              <w:rPr>
                <w:rFonts w:ascii="Arial" w:hAnsi="Arial"/>
                <w:lang w:eastAsia="en-GB"/>
              </w:rPr>
              <w:t xml:space="preserve">v_InviteRequestWithSdp.RoutingInfo,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v_InviteRequestWithSdp.Invite</w:t>
            </w:r>
            <w:proofErr w:type="spellEnd"/>
            <w:r w:rsidRPr="00746B90">
              <w:rPr>
                <w:rFonts w:ascii="Arial" w:hAnsi="Arial"/>
                <w:lang w:eastAsia="en-GB"/>
              </w:rPr>
              <w:t>));</w:t>
            </w:r>
          </w:p>
          <w:p w14:paraId="661F3554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</w:p>
          <w:p w14:paraId="564DC43C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// step 2 - 7:              100 Trying, 183 Session Progress, PRACK, 200 OK, UPDATE, 200 OK</w:t>
            </w:r>
          </w:p>
          <w:p w14:paraId="006E2125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f_IMS_MTCallSetup_NR5GC_A_5_1x_Step2_7(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746B90">
              <w:rPr>
                <w:rFonts w:ascii="Arial" w:hAnsi="Arial"/>
                <w:lang w:eastAsia="en-GB"/>
              </w:rPr>
              <w:t>, EVS_16000, EVS_A2);</w:t>
            </w:r>
          </w:p>
          <w:p w14:paraId="1BFA38C6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</w:p>
          <w:p w14:paraId="6960BD79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// Step 8 - 10:             180 Ringing, PRACK (conditional), 200 OK (conditional) </w:t>
            </w:r>
          </w:p>
          <w:p w14:paraId="3F51C37B" w14:textId="0AA9E4C4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f_IMS_MTCallSetup_Receive180</w:t>
            </w:r>
            <w:proofErr w:type="gramStart"/>
            <w:r w:rsidRPr="00746B90">
              <w:rPr>
                <w:rFonts w:ascii="Arial" w:hAnsi="Arial"/>
                <w:lang w:eastAsia="en-GB"/>
              </w:rPr>
              <w:t>Ringing(</w:t>
            </w:r>
            <w:proofErr w:type="spellStart"/>
            <w:proofErr w:type="gramEnd"/>
            <w:r w:rsidRPr="00746B90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746B90">
              <w:rPr>
                <w:rFonts w:ascii="Arial" w:hAnsi="Arial"/>
                <w:lang w:eastAsia="en-GB"/>
              </w:rPr>
              <w:t xml:space="preserve">, </w:t>
            </w:r>
            <w:r w:rsidRPr="00746B90">
              <w:rPr>
                <w:rFonts w:ascii="Arial" w:hAnsi="Arial"/>
                <w:highlight w:val="yellow"/>
                <w:lang w:eastAsia="en-GB"/>
              </w:rPr>
              <w:t>-</w:t>
            </w:r>
            <w:r w:rsidRPr="00746B90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tsc_SDP_WithPreconditions</w:t>
            </w:r>
            <w:proofErr w:type="spellEnd"/>
            <w:r w:rsidRPr="00746B90">
              <w:rPr>
                <w:rFonts w:ascii="Arial" w:hAnsi="Arial"/>
                <w:lang w:eastAsia="en-GB"/>
              </w:rPr>
              <w:t>);</w:t>
            </w:r>
          </w:p>
          <w:p w14:paraId="3EC512DC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</w:p>
          <w:p w14:paraId="29715F36" w14:textId="77777777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746B90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746B90">
              <w:rPr>
                <w:rFonts w:ascii="Arial" w:hAnsi="Arial"/>
                <w:lang w:eastAsia="en-GB"/>
              </w:rPr>
              <w:t>;</w:t>
            </w:r>
          </w:p>
          <w:p w14:paraId="0BABC463" w14:textId="7D5E538F" w:rsidR="00746B90" w:rsidRPr="00746B90" w:rsidRDefault="00746B90" w:rsidP="00746B90">
            <w:pPr>
              <w:spacing w:after="0"/>
              <w:rPr>
                <w:rFonts w:ascii="Arial" w:hAnsi="Arial"/>
                <w:lang w:eastAsia="en-GB"/>
              </w:rPr>
            </w:pPr>
            <w:r w:rsidRPr="00746B90">
              <w:rPr>
                <w:rFonts w:ascii="Arial" w:hAnsi="Arial"/>
                <w:lang w:eastAsia="en-GB"/>
              </w:rPr>
              <w:t xml:space="preserve">  }</w:t>
            </w:r>
          </w:p>
          <w:p w14:paraId="57C31019" w14:textId="77777777" w:rsidR="00746B90" w:rsidRDefault="00746B90" w:rsidP="0013565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7FBB35F" w14:textId="77777777" w:rsidR="001E41F3" w:rsidRPr="00746B90" w:rsidRDefault="001E41F3" w:rsidP="00FF2DA2">
      <w:pPr>
        <w:pStyle w:val="Title"/>
        <w:jc w:val="left"/>
        <w:rPr>
          <w:noProof/>
        </w:rPr>
      </w:pPr>
    </w:p>
    <w:sectPr w:rsidR="001E41F3" w:rsidRPr="00746B90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9B767" w14:textId="77777777" w:rsidR="00853334" w:rsidRDefault="00853334">
      <w:r>
        <w:separator/>
      </w:r>
    </w:p>
  </w:endnote>
  <w:endnote w:type="continuationSeparator" w:id="0">
    <w:p w14:paraId="370B9DF4" w14:textId="77777777" w:rsidR="00853334" w:rsidRDefault="00853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E070E" w14:textId="77777777" w:rsidR="005333DA" w:rsidRDefault="005333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51C0F" w14:textId="77777777" w:rsidR="005333DA" w:rsidRDefault="005333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F6D7D" w14:textId="77777777" w:rsidR="005333DA" w:rsidRDefault="005333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42CE5" w14:textId="77777777" w:rsidR="00853334" w:rsidRDefault="00853334">
      <w:r>
        <w:separator/>
      </w:r>
    </w:p>
  </w:footnote>
  <w:footnote w:type="continuationSeparator" w:id="0">
    <w:p w14:paraId="272472E3" w14:textId="77777777" w:rsidR="00853334" w:rsidRDefault="00853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030CE0E1" w:rsidR="00126FDD" w:rsidRDefault="00126F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CD795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01BC718" wp14:editId="64B1B5C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6689683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BF2F62F" w14:textId="7FC51F5F" w:rsidR="00CD795E" w:rsidRPr="00A11327" w:rsidRDefault="00CD795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1BC71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6689683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BF2F62F" w14:textId="7FC51F5F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C77BE" w14:textId="452D960B" w:rsidR="00C777E3" w:rsidRDefault="00CD795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0E1F7C5" wp14:editId="77EAF6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ADDD81" w14:textId="280CBC96" w:rsidR="00CD795E" w:rsidRPr="00A11327" w:rsidRDefault="00CD795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E1F7C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ADDD81" w14:textId="280CBC96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64539" w14:textId="52A824DC" w:rsidR="00C777E3" w:rsidRDefault="00CD795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79AE22B" wp14:editId="2BE341B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0450310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48C2B9A" w14:textId="3FEA75EF" w:rsidR="00CD795E" w:rsidRPr="00A11327" w:rsidRDefault="00CD795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9AE22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0450310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48C2B9A" w14:textId="3FEA75EF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415E5325" w:rsidR="00126FDD" w:rsidRDefault="00CD795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AA88A1B" wp14:editId="0EC71B9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0079401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ABE01DF" w14:textId="42816D4E" w:rsidR="00CD795E" w:rsidRPr="00A11327" w:rsidRDefault="00CD795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A88A1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0079401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ABE01DF" w14:textId="42816D4E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4CA68E68" w:rsidR="00126FDD" w:rsidRDefault="00126FDD">
    <w:pPr>
      <w:pStyle w:val="Header"/>
      <w:tabs>
        <w:tab w:val="right" w:pos="9639"/>
      </w:tabs>
    </w:pPr>
    <w:r>
      <w:tab/>
    </w:r>
    <w:r w:rsidR="00CD795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CB1FE6E" wp14:editId="437A82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5660434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20B0EBE" w14:textId="3EBF4539" w:rsidR="00CD795E" w:rsidRPr="00A11327" w:rsidRDefault="00CD795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B1FE6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5660434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20B0EBE" w14:textId="3EBF4539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2599B5F2" w:rsidR="00126FDD" w:rsidRDefault="00CD795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4E5DBD5" wp14:editId="512F48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67848986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CFD1B16" w14:textId="50A3A85A" w:rsidR="00CD795E" w:rsidRPr="00A11327" w:rsidRDefault="00CD795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E5DBD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67848986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CFD1B16" w14:textId="50A3A85A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F5841"/>
    <w:multiLevelType w:val="hybridMultilevel"/>
    <w:tmpl w:val="0E5649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B6C2566"/>
    <w:multiLevelType w:val="hybridMultilevel"/>
    <w:tmpl w:val="8ADA30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43E6D02"/>
    <w:multiLevelType w:val="hybridMultilevel"/>
    <w:tmpl w:val="386C13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56454"/>
    <w:multiLevelType w:val="hybridMultilevel"/>
    <w:tmpl w:val="8D30D6D8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AC18D9"/>
    <w:multiLevelType w:val="hybridMultilevel"/>
    <w:tmpl w:val="7316A2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766377BB"/>
    <w:multiLevelType w:val="hybridMultilevel"/>
    <w:tmpl w:val="3CB687BA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7A0E35F4"/>
    <w:multiLevelType w:val="hybridMultilevel"/>
    <w:tmpl w:val="CE2ACBEE"/>
    <w:lvl w:ilvl="0" w:tplc="DD6040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7E6F3D5A"/>
    <w:multiLevelType w:val="hybridMultilevel"/>
    <w:tmpl w:val="DFF0B844"/>
    <w:lvl w:ilvl="0" w:tplc="0407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2"/>
  </w:num>
  <w:num w:numId="6">
    <w:abstractNumId w:val="7"/>
  </w:num>
  <w:num w:numId="7">
    <w:abstractNumId w:val="11"/>
  </w:num>
  <w:num w:numId="8">
    <w:abstractNumId w:val="0"/>
  </w:num>
  <w:num w:numId="9">
    <w:abstractNumId w:val="10"/>
  </w:num>
  <w:num w:numId="10">
    <w:abstractNumId w:val="4"/>
  </w:num>
  <w:num w:numId="11">
    <w:abstractNumId w:val="3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061CC"/>
    <w:rsid w:val="00007547"/>
    <w:rsid w:val="00010EA2"/>
    <w:rsid w:val="00011C1A"/>
    <w:rsid w:val="00014417"/>
    <w:rsid w:val="00014FD8"/>
    <w:rsid w:val="00017C10"/>
    <w:rsid w:val="00020C0A"/>
    <w:rsid w:val="00020EDB"/>
    <w:rsid w:val="00022E4A"/>
    <w:rsid w:val="00024955"/>
    <w:rsid w:val="00025A9C"/>
    <w:rsid w:val="000332AC"/>
    <w:rsid w:val="0003476D"/>
    <w:rsid w:val="00036A65"/>
    <w:rsid w:val="00040894"/>
    <w:rsid w:val="000513D5"/>
    <w:rsid w:val="00052B7E"/>
    <w:rsid w:val="00053283"/>
    <w:rsid w:val="0005385C"/>
    <w:rsid w:val="00055B84"/>
    <w:rsid w:val="0005799C"/>
    <w:rsid w:val="000616A6"/>
    <w:rsid w:val="00062C5F"/>
    <w:rsid w:val="00065507"/>
    <w:rsid w:val="00066283"/>
    <w:rsid w:val="000769C1"/>
    <w:rsid w:val="0008170F"/>
    <w:rsid w:val="00082EDA"/>
    <w:rsid w:val="000870C6"/>
    <w:rsid w:val="00094CD2"/>
    <w:rsid w:val="000960A6"/>
    <w:rsid w:val="0009636A"/>
    <w:rsid w:val="00097AEF"/>
    <w:rsid w:val="000A1676"/>
    <w:rsid w:val="000A4A75"/>
    <w:rsid w:val="000A4B1E"/>
    <w:rsid w:val="000A5C5C"/>
    <w:rsid w:val="000A6394"/>
    <w:rsid w:val="000A6D77"/>
    <w:rsid w:val="000B0D91"/>
    <w:rsid w:val="000B168B"/>
    <w:rsid w:val="000B1FA2"/>
    <w:rsid w:val="000B3B85"/>
    <w:rsid w:val="000B5B5B"/>
    <w:rsid w:val="000B7FED"/>
    <w:rsid w:val="000C038A"/>
    <w:rsid w:val="000C1CD3"/>
    <w:rsid w:val="000C2897"/>
    <w:rsid w:val="000C5378"/>
    <w:rsid w:val="000C6598"/>
    <w:rsid w:val="000D189B"/>
    <w:rsid w:val="000D40E6"/>
    <w:rsid w:val="000E320B"/>
    <w:rsid w:val="000E7C1B"/>
    <w:rsid w:val="00101917"/>
    <w:rsid w:val="00103A7D"/>
    <w:rsid w:val="001070A6"/>
    <w:rsid w:val="00116195"/>
    <w:rsid w:val="0011688C"/>
    <w:rsid w:val="00117F5B"/>
    <w:rsid w:val="00125B18"/>
    <w:rsid w:val="0012617F"/>
    <w:rsid w:val="00126787"/>
    <w:rsid w:val="00126E2D"/>
    <w:rsid w:val="00126FDD"/>
    <w:rsid w:val="001400B0"/>
    <w:rsid w:val="001438C3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754B3"/>
    <w:rsid w:val="0018608D"/>
    <w:rsid w:val="001909D2"/>
    <w:rsid w:val="00192C46"/>
    <w:rsid w:val="00194BA6"/>
    <w:rsid w:val="001A08B3"/>
    <w:rsid w:val="001A32FF"/>
    <w:rsid w:val="001A763C"/>
    <w:rsid w:val="001A7B60"/>
    <w:rsid w:val="001A7BDA"/>
    <w:rsid w:val="001B1EC2"/>
    <w:rsid w:val="001B52F0"/>
    <w:rsid w:val="001B5F76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E791C"/>
    <w:rsid w:val="001E7954"/>
    <w:rsid w:val="001F1B0E"/>
    <w:rsid w:val="001F20C8"/>
    <w:rsid w:val="001F7AE4"/>
    <w:rsid w:val="00200286"/>
    <w:rsid w:val="002017E2"/>
    <w:rsid w:val="0020278A"/>
    <w:rsid w:val="002057B1"/>
    <w:rsid w:val="002067A7"/>
    <w:rsid w:val="002127E2"/>
    <w:rsid w:val="00212B63"/>
    <w:rsid w:val="00212CF9"/>
    <w:rsid w:val="00212DC0"/>
    <w:rsid w:val="002130E5"/>
    <w:rsid w:val="002224C4"/>
    <w:rsid w:val="00222692"/>
    <w:rsid w:val="00222DA2"/>
    <w:rsid w:val="00223A37"/>
    <w:rsid w:val="0022723D"/>
    <w:rsid w:val="00227619"/>
    <w:rsid w:val="0023398C"/>
    <w:rsid w:val="0023778B"/>
    <w:rsid w:val="0024018C"/>
    <w:rsid w:val="00247968"/>
    <w:rsid w:val="00247A0D"/>
    <w:rsid w:val="00250CD8"/>
    <w:rsid w:val="00250F0B"/>
    <w:rsid w:val="0026004D"/>
    <w:rsid w:val="00262341"/>
    <w:rsid w:val="002640DD"/>
    <w:rsid w:val="002658E6"/>
    <w:rsid w:val="0026773D"/>
    <w:rsid w:val="00267A1C"/>
    <w:rsid w:val="002702F7"/>
    <w:rsid w:val="00271465"/>
    <w:rsid w:val="00272E2D"/>
    <w:rsid w:val="002735AD"/>
    <w:rsid w:val="00275D12"/>
    <w:rsid w:val="00277C36"/>
    <w:rsid w:val="00283283"/>
    <w:rsid w:val="00283C85"/>
    <w:rsid w:val="00284791"/>
    <w:rsid w:val="0028488B"/>
    <w:rsid w:val="00284A11"/>
    <w:rsid w:val="00284FEB"/>
    <w:rsid w:val="002860C4"/>
    <w:rsid w:val="00286DE9"/>
    <w:rsid w:val="0029035C"/>
    <w:rsid w:val="002906F4"/>
    <w:rsid w:val="0029589D"/>
    <w:rsid w:val="002A0667"/>
    <w:rsid w:val="002A3382"/>
    <w:rsid w:val="002A797F"/>
    <w:rsid w:val="002B223A"/>
    <w:rsid w:val="002B5741"/>
    <w:rsid w:val="002B6EC7"/>
    <w:rsid w:val="002C0D20"/>
    <w:rsid w:val="002C4220"/>
    <w:rsid w:val="002C73AF"/>
    <w:rsid w:val="002D0226"/>
    <w:rsid w:val="002D0FB6"/>
    <w:rsid w:val="002D2D9F"/>
    <w:rsid w:val="002D4A50"/>
    <w:rsid w:val="002D7907"/>
    <w:rsid w:val="002D7C7D"/>
    <w:rsid w:val="002E064A"/>
    <w:rsid w:val="002E6824"/>
    <w:rsid w:val="002E77CD"/>
    <w:rsid w:val="002F10C7"/>
    <w:rsid w:val="002F4F95"/>
    <w:rsid w:val="002F54BD"/>
    <w:rsid w:val="00302855"/>
    <w:rsid w:val="00302C70"/>
    <w:rsid w:val="00305409"/>
    <w:rsid w:val="00305616"/>
    <w:rsid w:val="003061B9"/>
    <w:rsid w:val="00311ACF"/>
    <w:rsid w:val="00313683"/>
    <w:rsid w:val="00313918"/>
    <w:rsid w:val="003164C8"/>
    <w:rsid w:val="0032118D"/>
    <w:rsid w:val="003217FD"/>
    <w:rsid w:val="00321959"/>
    <w:rsid w:val="00321F14"/>
    <w:rsid w:val="00323122"/>
    <w:rsid w:val="00327317"/>
    <w:rsid w:val="003302B2"/>
    <w:rsid w:val="003336EB"/>
    <w:rsid w:val="00333E67"/>
    <w:rsid w:val="0033563D"/>
    <w:rsid w:val="003361A3"/>
    <w:rsid w:val="00336328"/>
    <w:rsid w:val="00337788"/>
    <w:rsid w:val="00337D13"/>
    <w:rsid w:val="00342B01"/>
    <w:rsid w:val="003431B4"/>
    <w:rsid w:val="00345453"/>
    <w:rsid w:val="003476D1"/>
    <w:rsid w:val="0035158E"/>
    <w:rsid w:val="00354981"/>
    <w:rsid w:val="0036017A"/>
    <w:rsid w:val="003609EF"/>
    <w:rsid w:val="0036231A"/>
    <w:rsid w:val="00362775"/>
    <w:rsid w:val="00374DD4"/>
    <w:rsid w:val="00375DD1"/>
    <w:rsid w:val="00376E7B"/>
    <w:rsid w:val="003803D1"/>
    <w:rsid w:val="0038078F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3B48"/>
    <w:rsid w:val="003B432A"/>
    <w:rsid w:val="003B4C97"/>
    <w:rsid w:val="003B5696"/>
    <w:rsid w:val="003B5F68"/>
    <w:rsid w:val="003C0C00"/>
    <w:rsid w:val="003C35C6"/>
    <w:rsid w:val="003C5557"/>
    <w:rsid w:val="003C7631"/>
    <w:rsid w:val="003C7ACB"/>
    <w:rsid w:val="003D0875"/>
    <w:rsid w:val="003D0B97"/>
    <w:rsid w:val="003D1907"/>
    <w:rsid w:val="003D37E3"/>
    <w:rsid w:val="003D5249"/>
    <w:rsid w:val="003E0844"/>
    <w:rsid w:val="003E0920"/>
    <w:rsid w:val="003E16FD"/>
    <w:rsid w:val="003E1A36"/>
    <w:rsid w:val="003E3219"/>
    <w:rsid w:val="003E65C3"/>
    <w:rsid w:val="003F06E2"/>
    <w:rsid w:val="003F07FF"/>
    <w:rsid w:val="003F0C8A"/>
    <w:rsid w:val="003F2043"/>
    <w:rsid w:val="003F277F"/>
    <w:rsid w:val="003F50EF"/>
    <w:rsid w:val="003F5CE9"/>
    <w:rsid w:val="00400B2B"/>
    <w:rsid w:val="004024E3"/>
    <w:rsid w:val="0040270C"/>
    <w:rsid w:val="00403CF6"/>
    <w:rsid w:val="00410371"/>
    <w:rsid w:val="004141E8"/>
    <w:rsid w:val="0041715F"/>
    <w:rsid w:val="004242F1"/>
    <w:rsid w:val="004300FB"/>
    <w:rsid w:val="00436EC0"/>
    <w:rsid w:val="00443565"/>
    <w:rsid w:val="00447EFD"/>
    <w:rsid w:val="00450B75"/>
    <w:rsid w:val="00452AA6"/>
    <w:rsid w:val="0045363B"/>
    <w:rsid w:val="004573B2"/>
    <w:rsid w:val="00462180"/>
    <w:rsid w:val="0046273F"/>
    <w:rsid w:val="00465034"/>
    <w:rsid w:val="0046581F"/>
    <w:rsid w:val="004718F0"/>
    <w:rsid w:val="00472A3F"/>
    <w:rsid w:val="004738FE"/>
    <w:rsid w:val="00474242"/>
    <w:rsid w:val="00477148"/>
    <w:rsid w:val="0048440C"/>
    <w:rsid w:val="0048576D"/>
    <w:rsid w:val="004925B4"/>
    <w:rsid w:val="00495ED3"/>
    <w:rsid w:val="00497A3B"/>
    <w:rsid w:val="004A2931"/>
    <w:rsid w:val="004A74D1"/>
    <w:rsid w:val="004A7BCB"/>
    <w:rsid w:val="004B02AC"/>
    <w:rsid w:val="004B068F"/>
    <w:rsid w:val="004B1724"/>
    <w:rsid w:val="004B31C2"/>
    <w:rsid w:val="004B443F"/>
    <w:rsid w:val="004B4D3F"/>
    <w:rsid w:val="004B592A"/>
    <w:rsid w:val="004B75B7"/>
    <w:rsid w:val="004C114C"/>
    <w:rsid w:val="004C33EB"/>
    <w:rsid w:val="004D03BE"/>
    <w:rsid w:val="004D6C86"/>
    <w:rsid w:val="004D733C"/>
    <w:rsid w:val="004D7B79"/>
    <w:rsid w:val="004E173B"/>
    <w:rsid w:val="004E1C54"/>
    <w:rsid w:val="004E2B3C"/>
    <w:rsid w:val="004E2CCD"/>
    <w:rsid w:val="004E3E32"/>
    <w:rsid w:val="004E5526"/>
    <w:rsid w:val="004E5F3F"/>
    <w:rsid w:val="004E6D69"/>
    <w:rsid w:val="004E7CB7"/>
    <w:rsid w:val="004E7D46"/>
    <w:rsid w:val="004F61D9"/>
    <w:rsid w:val="004F6941"/>
    <w:rsid w:val="00501B87"/>
    <w:rsid w:val="00502604"/>
    <w:rsid w:val="00502CDD"/>
    <w:rsid w:val="005032E6"/>
    <w:rsid w:val="005036F5"/>
    <w:rsid w:val="005053CA"/>
    <w:rsid w:val="00505425"/>
    <w:rsid w:val="00507737"/>
    <w:rsid w:val="0051110E"/>
    <w:rsid w:val="00512641"/>
    <w:rsid w:val="00513717"/>
    <w:rsid w:val="0051580D"/>
    <w:rsid w:val="005219AC"/>
    <w:rsid w:val="00530ECA"/>
    <w:rsid w:val="00531428"/>
    <w:rsid w:val="005314B2"/>
    <w:rsid w:val="005333DA"/>
    <w:rsid w:val="00534173"/>
    <w:rsid w:val="0053451B"/>
    <w:rsid w:val="00534F4E"/>
    <w:rsid w:val="005351E9"/>
    <w:rsid w:val="00540C9B"/>
    <w:rsid w:val="0054392E"/>
    <w:rsid w:val="00543D31"/>
    <w:rsid w:val="00544544"/>
    <w:rsid w:val="00547111"/>
    <w:rsid w:val="00547A6B"/>
    <w:rsid w:val="00552AC7"/>
    <w:rsid w:val="005566F9"/>
    <w:rsid w:val="005568A9"/>
    <w:rsid w:val="00562550"/>
    <w:rsid w:val="00566E0B"/>
    <w:rsid w:val="00571256"/>
    <w:rsid w:val="00573E9D"/>
    <w:rsid w:val="00574526"/>
    <w:rsid w:val="00575A8F"/>
    <w:rsid w:val="00584CCA"/>
    <w:rsid w:val="00587D1B"/>
    <w:rsid w:val="00590337"/>
    <w:rsid w:val="00592D74"/>
    <w:rsid w:val="00592ECD"/>
    <w:rsid w:val="005932FA"/>
    <w:rsid w:val="00595FC1"/>
    <w:rsid w:val="0059681D"/>
    <w:rsid w:val="005A2299"/>
    <w:rsid w:val="005A5035"/>
    <w:rsid w:val="005A701D"/>
    <w:rsid w:val="005A7365"/>
    <w:rsid w:val="005A7798"/>
    <w:rsid w:val="005B1325"/>
    <w:rsid w:val="005B4AC9"/>
    <w:rsid w:val="005C2758"/>
    <w:rsid w:val="005C4681"/>
    <w:rsid w:val="005C54A7"/>
    <w:rsid w:val="005C6E49"/>
    <w:rsid w:val="005D20E4"/>
    <w:rsid w:val="005D49A8"/>
    <w:rsid w:val="005D4A6B"/>
    <w:rsid w:val="005D57AA"/>
    <w:rsid w:val="005D66D8"/>
    <w:rsid w:val="005E2045"/>
    <w:rsid w:val="005E2A1B"/>
    <w:rsid w:val="005E2C44"/>
    <w:rsid w:val="005E3B27"/>
    <w:rsid w:val="005E3DBB"/>
    <w:rsid w:val="005F46B0"/>
    <w:rsid w:val="005F4EBC"/>
    <w:rsid w:val="005F5D63"/>
    <w:rsid w:val="005F76A1"/>
    <w:rsid w:val="00604735"/>
    <w:rsid w:val="00604A32"/>
    <w:rsid w:val="0060717F"/>
    <w:rsid w:val="00607310"/>
    <w:rsid w:val="0060799D"/>
    <w:rsid w:val="00607EC7"/>
    <w:rsid w:val="00620FAE"/>
    <w:rsid w:val="00621188"/>
    <w:rsid w:val="006215EA"/>
    <w:rsid w:val="0062210C"/>
    <w:rsid w:val="00624017"/>
    <w:rsid w:val="0062480B"/>
    <w:rsid w:val="00624DA5"/>
    <w:rsid w:val="00624DA9"/>
    <w:rsid w:val="006257ED"/>
    <w:rsid w:val="00633C86"/>
    <w:rsid w:val="00634222"/>
    <w:rsid w:val="0063577A"/>
    <w:rsid w:val="0064254D"/>
    <w:rsid w:val="006453FB"/>
    <w:rsid w:val="00647FFD"/>
    <w:rsid w:val="006528A4"/>
    <w:rsid w:val="006544F8"/>
    <w:rsid w:val="006558E7"/>
    <w:rsid w:val="00655FE7"/>
    <w:rsid w:val="00663707"/>
    <w:rsid w:val="006665FD"/>
    <w:rsid w:val="0067311F"/>
    <w:rsid w:val="00673479"/>
    <w:rsid w:val="00676CD0"/>
    <w:rsid w:val="00682659"/>
    <w:rsid w:val="00684C96"/>
    <w:rsid w:val="00690976"/>
    <w:rsid w:val="00695808"/>
    <w:rsid w:val="006961DF"/>
    <w:rsid w:val="00696508"/>
    <w:rsid w:val="006A0CCA"/>
    <w:rsid w:val="006A53E7"/>
    <w:rsid w:val="006A66F3"/>
    <w:rsid w:val="006B0CFB"/>
    <w:rsid w:val="006B46FB"/>
    <w:rsid w:val="006C1A0D"/>
    <w:rsid w:val="006C2617"/>
    <w:rsid w:val="006C2882"/>
    <w:rsid w:val="006C2A0D"/>
    <w:rsid w:val="006C3011"/>
    <w:rsid w:val="006C343C"/>
    <w:rsid w:val="006C3C95"/>
    <w:rsid w:val="006C567C"/>
    <w:rsid w:val="006C5AE7"/>
    <w:rsid w:val="006D0454"/>
    <w:rsid w:val="006D2168"/>
    <w:rsid w:val="006D23E0"/>
    <w:rsid w:val="006D705C"/>
    <w:rsid w:val="006E21A7"/>
    <w:rsid w:val="006E21FB"/>
    <w:rsid w:val="006E27F6"/>
    <w:rsid w:val="006E4E23"/>
    <w:rsid w:val="006E5F56"/>
    <w:rsid w:val="006E7244"/>
    <w:rsid w:val="006E7F13"/>
    <w:rsid w:val="006F1C64"/>
    <w:rsid w:val="006F2177"/>
    <w:rsid w:val="006F29CF"/>
    <w:rsid w:val="006F2AAB"/>
    <w:rsid w:val="006F773E"/>
    <w:rsid w:val="007035D6"/>
    <w:rsid w:val="007050DD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29CB"/>
    <w:rsid w:val="00732ADA"/>
    <w:rsid w:val="0073327F"/>
    <w:rsid w:val="0073550D"/>
    <w:rsid w:val="007359E2"/>
    <w:rsid w:val="00740A4F"/>
    <w:rsid w:val="00745598"/>
    <w:rsid w:val="00746B90"/>
    <w:rsid w:val="00751E34"/>
    <w:rsid w:val="007526DD"/>
    <w:rsid w:val="00752B56"/>
    <w:rsid w:val="007534C6"/>
    <w:rsid w:val="00754CE6"/>
    <w:rsid w:val="00754FAD"/>
    <w:rsid w:val="00756DC7"/>
    <w:rsid w:val="00757A31"/>
    <w:rsid w:val="007656B3"/>
    <w:rsid w:val="00772CE7"/>
    <w:rsid w:val="007800EF"/>
    <w:rsid w:val="0078406D"/>
    <w:rsid w:val="007914A2"/>
    <w:rsid w:val="00792342"/>
    <w:rsid w:val="007977A8"/>
    <w:rsid w:val="007A1AD3"/>
    <w:rsid w:val="007A22F1"/>
    <w:rsid w:val="007A4632"/>
    <w:rsid w:val="007B1F2C"/>
    <w:rsid w:val="007B1F46"/>
    <w:rsid w:val="007B32BB"/>
    <w:rsid w:val="007B512A"/>
    <w:rsid w:val="007C028B"/>
    <w:rsid w:val="007C179E"/>
    <w:rsid w:val="007C2097"/>
    <w:rsid w:val="007C50FE"/>
    <w:rsid w:val="007D3AE4"/>
    <w:rsid w:val="007D60AE"/>
    <w:rsid w:val="007D6A07"/>
    <w:rsid w:val="007E0F29"/>
    <w:rsid w:val="007E1BFB"/>
    <w:rsid w:val="007E4120"/>
    <w:rsid w:val="007F0FBE"/>
    <w:rsid w:val="007F4D18"/>
    <w:rsid w:val="007F7259"/>
    <w:rsid w:val="007F7EA2"/>
    <w:rsid w:val="00800161"/>
    <w:rsid w:val="0080122E"/>
    <w:rsid w:val="00803D36"/>
    <w:rsid w:val="00803F0A"/>
    <w:rsid w:val="008040A8"/>
    <w:rsid w:val="00810321"/>
    <w:rsid w:val="00811CDE"/>
    <w:rsid w:val="00812E90"/>
    <w:rsid w:val="0081360E"/>
    <w:rsid w:val="00813E58"/>
    <w:rsid w:val="00814E39"/>
    <w:rsid w:val="008161A2"/>
    <w:rsid w:val="008225DA"/>
    <w:rsid w:val="00823E05"/>
    <w:rsid w:val="008256FD"/>
    <w:rsid w:val="008279FA"/>
    <w:rsid w:val="0083365A"/>
    <w:rsid w:val="00840ECC"/>
    <w:rsid w:val="00841612"/>
    <w:rsid w:val="0084401E"/>
    <w:rsid w:val="008450B0"/>
    <w:rsid w:val="0085238E"/>
    <w:rsid w:val="00853334"/>
    <w:rsid w:val="008552A8"/>
    <w:rsid w:val="00855AD4"/>
    <w:rsid w:val="0086025A"/>
    <w:rsid w:val="008626E7"/>
    <w:rsid w:val="00863A6B"/>
    <w:rsid w:val="00864035"/>
    <w:rsid w:val="00865510"/>
    <w:rsid w:val="00866657"/>
    <w:rsid w:val="008706A9"/>
    <w:rsid w:val="00870EE7"/>
    <w:rsid w:val="008731FD"/>
    <w:rsid w:val="00873544"/>
    <w:rsid w:val="00875E9E"/>
    <w:rsid w:val="00876F32"/>
    <w:rsid w:val="00887D98"/>
    <w:rsid w:val="00891BA2"/>
    <w:rsid w:val="008921F3"/>
    <w:rsid w:val="00892ACA"/>
    <w:rsid w:val="0089719A"/>
    <w:rsid w:val="00897F8F"/>
    <w:rsid w:val="008A0549"/>
    <w:rsid w:val="008A151A"/>
    <w:rsid w:val="008A3E3C"/>
    <w:rsid w:val="008A45A6"/>
    <w:rsid w:val="008A4CB5"/>
    <w:rsid w:val="008A7A88"/>
    <w:rsid w:val="008B0A87"/>
    <w:rsid w:val="008B0EC1"/>
    <w:rsid w:val="008B17C7"/>
    <w:rsid w:val="008C48C5"/>
    <w:rsid w:val="008D0488"/>
    <w:rsid w:val="008D0EEE"/>
    <w:rsid w:val="008D61D6"/>
    <w:rsid w:val="008D70DF"/>
    <w:rsid w:val="008D739C"/>
    <w:rsid w:val="008E0124"/>
    <w:rsid w:val="008E33C7"/>
    <w:rsid w:val="008E5F69"/>
    <w:rsid w:val="008F686C"/>
    <w:rsid w:val="00902980"/>
    <w:rsid w:val="00907252"/>
    <w:rsid w:val="009079CE"/>
    <w:rsid w:val="00907E9E"/>
    <w:rsid w:val="00910002"/>
    <w:rsid w:val="009131B6"/>
    <w:rsid w:val="009148DE"/>
    <w:rsid w:val="00914EC6"/>
    <w:rsid w:val="00917A6F"/>
    <w:rsid w:val="00920F40"/>
    <w:rsid w:val="009271AB"/>
    <w:rsid w:val="00932AD5"/>
    <w:rsid w:val="009337D6"/>
    <w:rsid w:val="0093685E"/>
    <w:rsid w:val="009373D0"/>
    <w:rsid w:val="009427A0"/>
    <w:rsid w:val="009440F0"/>
    <w:rsid w:val="0094410A"/>
    <w:rsid w:val="009448B0"/>
    <w:rsid w:val="00944F0A"/>
    <w:rsid w:val="00945597"/>
    <w:rsid w:val="00945C59"/>
    <w:rsid w:val="00950F52"/>
    <w:rsid w:val="0095514C"/>
    <w:rsid w:val="009604C0"/>
    <w:rsid w:val="00960A70"/>
    <w:rsid w:val="00962777"/>
    <w:rsid w:val="0096379C"/>
    <w:rsid w:val="00967AAF"/>
    <w:rsid w:val="0097042C"/>
    <w:rsid w:val="00971EAA"/>
    <w:rsid w:val="00972574"/>
    <w:rsid w:val="00972D45"/>
    <w:rsid w:val="00976568"/>
    <w:rsid w:val="0097704B"/>
    <w:rsid w:val="009777D9"/>
    <w:rsid w:val="00981B01"/>
    <w:rsid w:val="00983151"/>
    <w:rsid w:val="00987E51"/>
    <w:rsid w:val="00990F07"/>
    <w:rsid w:val="009915A9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4967"/>
    <w:rsid w:val="009C751C"/>
    <w:rsid w:val="009D19F3"/>
    <w:rsid w:val="009D3022"/>
    <w:rsid w:val="009E020E"/>
    <w:rsid w:val="009E021B"/>
    <w:rsid w:val="009E1BC6"/>
    <w:rsid w:val="009E320A"/>
    <w:rsid w:val="009E3297"/>
    <w:rsid w:val="009E71FD"/>
    <w:rsid w:val="009F0F7A"/>
    <w:rsid w:val="009F5DC0"/>
    <w:rsid w:val="009F734F"/>
    <w:rsid w:val="009F7B67"/>
    <w:rsid w:val="009F7ED6"/>
    <w:rsid w:val="00A02718"/>
    <w:rsid w:val="00A028A6"/>
    <w:rsid w:val="00A031C9"/>
    <w:rsid w:val="00A03EB9"/>
    <w:rsid w:val="00A0718C"/>
    <w:rsid w:val="00A10B7F"/>
    <w:rsid w:val="00A11EAE"/>
    <w:rsid w:val="00A246B6"/>
    <w:rsid w:val="00A3061D"/>
    <w:rsid w:val="00A3536B"/>
    <w:rsid w:val="00A359D4"/>
    <w:rsid w:val="00A364B9"/>
    <w:rsid w:val="00A3660D"/>
    <w:rsid w:val="00A368EC"/>
    <w:rsid w:val="00A4021D"/>
    <w:rsid w:val="00A40833"/>
    <w:rsid w:val="00A412EE"/>
    <w:rsid w:val="00A414F5"/>
    <w:rsid w:val="00A42004"/>
    <w:rsid w:val="00A42C31"/>
    <w:rsid w:val="00A441F3"/>
    <w:rsid w:val="00A4518F"/>
    <w:rsid w:val="00A45675"/>
    <w:rsid w:val="00A478EB"/>
    <w:rsid w:val="00A47E70"/>
    <w:rsid w:val="00A50CF0"/>
    <w:rsid w:val="00A54BFA"/>
    <w:rsid w:val="00A55983"/>
    <w:rsid w:val="00A56770"/>
    <w:rsid w:val="00A5713B"/>
    <w:rsid w:val="00A57529"/>
    <w:rsid w:val="00A577AF"/>
    <w:rsid w:val="00A60FC5"/>
    <w:rsid w:val="00A7011C"/>
    <w:rsid w:val="00A71CF5"/>
    <w:rsid w:val="00A72762"/>
    <w:rsid w:val="00A73702"/>
    <w:rsid w:val="00A74392"/>
    <w:rsid w:val="00A75290"/>
    <w:rsid w:val="00A764E5"/>
    <w:rsid w:val="00A7671C"/>
    <w:rsid w:val="00A7769C"/>
    <w:rsid w:val="00A80280"/>
    <w:rsid w:val="00A815F0"/>
    <w:rsid w:val="00A82084"/>
    <w:rsid w:val="00A840BB"/>
    <w:rsid w:val="00A86E69"/>
    <w:rsid w:val="00A86F6F"/>
    <w:rsid w:val="00A877DF"/>
    <w:rsid w:val="00A9079C"/>
    <w:rsid w:val="00A90CB4"/>
    <w:rsid w:val="00A923CF"/>
    <w:rsid w:val="00A93EFD"/>
    <w:rsid w:val="00A944B9"/>
    <w:rsid w:val="00A9554E"/>
    <w:rsid w:val="00A95551"/>
    <w:rsid w:val="00A96B2C"/>
    <w:rsid w:val="00AA0060"/>
    <w:rsid w:val="00AA2505"/>
    <w:rsid w:val="00AA2CBC"/>
    <w:rsid w:val="00AA6E80"/>
    <w:rsid w:val="00AA7112"/>
    <w:rsid w:val="00AA768D"/>
    <w:rsid w:val="00AB038D"/>
    <w:rsid w:val="00AB03D6"/>
    <w:rsid w:val="00AB0990"/>
    <w:rsid w:val="00AC5405"/>
    <w:rsid w:val="00AC5820"/>
    <w:rsid w:val="00AC5FF7"/>
    <w:rsid w:val="00AC7A01"/>
    <w:rsid w:val="00AC7F1E"/>
    <w:rsid w:val="00AD1CD8"/>
    <w:rsid w:val="00AD693D"/>
    <w:rsid w:val="00AE12FB"/>
    <w:rsid w:val="00AE1661"/>
    <w:rsid w:val="00AE432C"/>
    <w:rsid w:val="00AF3431"/>
    <w:rsid w:val="00AF5D19"/>
    <w:rsid w:val="00AF72A9"/>
    <w:rsid w:val="00AF7FDD"/>
    <w:rsid w:val="00B02863"/>
    <w:rsid w:val="00B036DB"/>
    <w:rsid w:val="00B0683C"/>
    <w:rsid w:val="00B0725F"/>
    <w:rsid w:val="00B1570E"/>
    <w:rsid w:val="00B160DF"/>
    <w:rsid w:val="00B245EC"/>
    <w:rsid w:val="00B258BB"/>
    <w:rsid w:val="00B26060"/>
    <w:rsid w:val="00B26829"/>
    <w:rsid w:val="00B312A8"/>
    <w:rsid w:val="00B35603"/>
    <w:rsid w:val="00B35C4A"/>
    <w:rsid w:val="00B35F20"/>
    <w:rsid w:val="00B427F5"/>
    <w:rsid w:val="00B43EE8"/>
    <w:rsid w:val="00B4563F"/>
    <w:rsid w:val="00B45DEB"/>
    <w:rsid w:val="00B472F6"/>
    <w:rsid w:val="00B52D95"/>
    <w:rsid w:val="00B54073"/>
    <w:rsid w:val="00B55541"/>
    <w:rsid w:val="00B561C1"/>
    <w:rsid w:val="00B567DB"/>
    <w:rsid w:val="00B6249E"/>
    <w:rsid w:val="00B63084"/>
    <w:rsid w:val="00B670AE"/>
    <w:rsid w:val="00B67B97"/>
    <w:rsid w:val="00B70EA0"/>
    <w:rsid w:val="00B71FDE"/>
    <w:rsid w:val="00B74501"/>
    <w:rsid w:val="00B81263"/>
    <w:rsid w:val="00B81F62"/>
    <w:rsid w:val="00B82563"/>
    <w:rsid w:val="00B82DEA"/>
    <w:rsid w:val="00B8590A"/>
    <w:rsid w:val="00B93CA7"/>
    <w:rsid w:val="00B968C8"/>
    <w:rsid w:val="00BA0E15"/>
    <w:rsid w:val="00BA3EC5"/>
    <w:rsid w:val="00BA3EE1"/>
    <w:rsid w:val="00BA51D9"/>
    <w:rsid w:val="00BA5E83"/>
    <w:rsid w:val="00BA718F"/>
    <w:rsid w:val="00BB5DFC"/>
    <w:rsid w:val="00BC1975"/>
    <w:rsid w:val="00BC37AF"/>
    <w:rsid w:val="00BC399C"/>
    <w:rsid w:val="00BC470D"/>
    <w:rsid w:val="00BC522F"/>
    <w:rsid w:val="00BC5509"/>
    <w:rsid w:val="00BC6F30"/>
    <w:rsid w:val="00BD15BD"/>
    <w:rsid w:val="00BD2123"/>
    <w:rsid w:val="00BD279D"/>
    <w:rsid w:val="00BD32EF"/>
    <w:rsid w:val="00BD4B5B"/>
    <w:rsid w:val="00BD4BD3"/>
    <w:rsid w:val="00BD6BB8"/>
    <w:rsid w:val="00BE18AC"/>
    <w:rsid w:val="00BE407D"/>
    <w:rsid w:val="00BE669F"/>
    <w:rsid w:val="00BE7224"/>
    <w:rsid w:val="00BE7E38"/>
    <w:rsid w:val="00BF3D2A"/>
    <w:rsid w:val="00BF58B7"/>
    <w:rsid w:val="00C02632"/>
    <w:rsid w:val="00C0300E"/>
    <w:rsid w:val="00C05335"/>
    <w:rsid w:val="00C071FC"/>
    <w:rsid w:val="00C1080B"/>
    <w:rsid w:val="00C11EEE"/>
    <w:rsid w:val="00C1261E"/>
    <w:rsid w:val="00C13FCD"/>
    <w:rsid w:val="00C15BC8"/>
    <w:rsid w:val="00C15EEA"/>
    <w:rsid w:val="00C21053"/>
    <w:rsid w:val="00C23E4B"/>
    <w:rsid w:val="00C31902"/>
    <w:rsid w:val="00C36B70"/>
    <w:rsid w:val="00C43970"/>
    <w:rsid w:val="00C45D90"/>
    <w:rsid w:val="00C4795B"/>
    <w:rsid w:val="00C50369"/>
    <w:rsid w:val="00C548E6"/>
    <w:rsid w:val="00C56852"/>
    <w:rsid w:val="00C56991"/>
    <w:rsid w:val="00C60DA1"/>
    <w:rsid w:val="00C65505"/>
    <w:rsid w:val="00C66BA2"/>
    <w:rsid w:val="00C705C7"/>
    <w:rsid w:val="00C74C75"/>
    <w:rsid w:val="00C75365"/>
    <w:rsid w:val="00C7583A"/>
    <w:rsid w:val="00C75BF0"/>
    <w:rsid w:val="00C76A0E"/>
    <w:rsid w:val="00C777E3"/>
    <w:rsid w:val="00C82106"/>
    <w:rsid w:val="00C86B80"/>
    <w:rsid w:val="00C909C3"/>
    <w:rsid w:val="00C928C2"/>
    <w:rsid w:val="00C92FCB"/>
    <w:rsid w:val="00C95985"/>
    <w:rsid w:val="00CA09AC"/>
    <w:rsid w:val="00CA370E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5D6E"/>
    <w:rsid w:val="00CC68D0"/>
    <w:rsid w:val="00CC71D6"/>
    <w:rsid w:val="00CD0A95"/>
    <w:rsid w:val="00CD2971"/>
    <w:rsid w:val="00CD3FFD"/>
    <w:rsid w:val="00CD5350"/>
    <w:rsid w:val="00CD795E"/>
    <w:rsid w:val="00CE5AB0"/>
    <w:rsid w:val="00CF1144"/>
    <w:rsid w:val="00CF243A"/>
    <w:rsid w:val="00CF2730"/>
    <w:rsid w:val="00CF5EE0"/>
    <w:rsid w:val="00CF6CA0"/>
    <w:rsid w:val="00D00651"/>
    <w:rsid w:val="00D0218C"/>
    <w:rsid w:val="00D03F9A"/>
    <w:rsid w:val="00D06D51"/>
    <w:rsid w:val="00D11C6E"/>
    <w:rsid w:val="00D11F5B"/>
    <w:rsid w:val="00D248EC"/>
    <w:rsid w:val="00D24979"/>
    <w:rsid w:val="00D24991"/>
    <w:rsid w:val="00D31457"/>
    <w:rsid w:val="00D33AAA"/>
    <w:rsid w:val="00D366FF"/>
    <w:rsid w:val="00D3775B"/>
    <w:rsid w:val="00D4148A"/>
    <w:rsid w:val="00D43688"/>
    <w:rsid w:val="00D50255"/>
    <w:rsid w:val="00D52554"/>
    <w:rsid w:val="00D6597A"/>
    <w:rsid w:val="00D715CB"/>
    <w:rsid w:val="00D74EE9"/>
    <w:rsid w:val="00D775A1"/>
    <w:rsid w:val="00D7765B"/>
    <w:rsid w:val="00D778A9"/>
    <w:rsid w:val="00D77F38"/>
    <w:rsid w:val="00D81EE4"/>
    <w:rsid w:val="00D92B27"/>
    <w:rsid w:val="00D939FC"/>
    <w:rsid w:val="00DA2011"/>
    <w:rsid w:val="00DA257E"/>
    <w:rsid w:val="00DA34DF"/>
    <w:rsid w:val="00DA6B17"/>
    <w:rsid w:val="00DB1792"/>
    <w:rsid w:val="00DB183A"/>
    <w:rsid w:val="00DB2165"/>
    <w:rsid w:val="00DB3B9B"/>
    <w:rsid w:val="00DB7A8F"/>
    <w:rsid w:val="00DC07FD"/>
    <w:rsid w:val="00DC2CDA"/>
    <w:rsid w:val="00DC59B2"/>
    <w:rsid w:val="00DC6958"/>
    <w:rsid w:val="00DC7D61"/>
    <w:rsid w:val="00DD115E"/>
    <w:rsid w:val="00DD2A8D"/>
    <w:rsid w:val="00DD67C4"/>
    <w:rsid w:val="00DE07F2"/>
    <w:rsid w:val="00DE31B2"/>
    <w:rsid w:val="00DE34CF"/>
    <w:rsid w:val="00DE3CBD"/>
    <w:rsid w:val="00DE65FC"/>
    <w:rsid w:val="00DE70E2"/>
    <w:rsid w:val="00DE73A3"/>
    <w:rsid w:val="00DF1720"/>
    <w:rsid w:val="00E01AC3"/>
    <w:rsid w:val="00E05BB5"/>
    <w:rsid w:val="00E05EE0"/>
    <w:rsid w:val="00E067B4"/>
    <w:rsid w:val="00E101ED"/>
    <w:rsid w:val="00E10979"/>
    <w:rsid w:val="00E13D91"/>
    <w:rsid w:val="00E13F3D"/>
    <w:rsid w:val="00E14482"/>
    <w:rsid w:val="00E147D8"/>
    <w:rsid w:val="00E14F52"/>
    <w:rsid w:val="00E17FC1"/>
    <w:rsid w:val="00E20C44"/>
    <w:rsid w:val="00E2327D"/>
    <w:rsid w:val="00E241C0"/>
    <w:rsid w:val="00E3233B"/>
    <w:rsid w:val="00E32D01"/>
    <w:rsid w:val="00E34898"/>
    <w:rsid w:val="00E3495C"/>
    <w:rsid w:val="00E3759D"/>
    <w:rsid w:val="00E40FCE"/>
    <w:rsid w:val="00E50BDD"/>
    <w:rsid w:val="00E55295"/>
    <w:rsid w:val="00E74065"/>
    <w:rsid w:val="00E75DB2"/>
    <w:rsid w:val="00E7772E"/>
    <w:rsid w:val="00E80173"/>
    <w:rsid w:val="00E80DB5"/>
    <w:rsid w:val="00E83488"/>
    <w:rsid w:val="00E83D37"/>
    <w:rsid w:val="00E86ED7"/>
    <w:rsid w:val="00E87343"/>
    <w:rsid w:val="00E937D5"/>
    <w:rsid w:val="00E952B8"/>
    <w:rsid w:val="00EA4153"/>
    <w:rsid w:val="00EB09B7"/>
    <w:rsid w:val="00EB118E"/>
    <w:rsid w:val="00EC15DD"/>
    <w:rsid w:val="00ED23DA"/>
    <w:rsid w:val="00ED490A"/>
    <w:rsid w:val="00EE2E76"/>
    <w:rsid w:val="00EE6DE6"/>
    <w:rsid w:val="00EE7D7C"/>
    <w:rsid w:val="00EF063E"/>
    <w:rsid w:val="00EF1E66"/>
    <w:rsid w:val="00EF3E5C"/>
    <w:rsid w:val="00EF5910"/>
    <w:rsid w:val="00EF5EDD"/>
    <w:rsid w:val="00EF76C8"/>
    <w:rsid w:val="00F001C2"/>
    <w:rsid w:val="00F03882"/>
    <w:rsid w:val="00F03F72"/>
    <w:rsid w:val="00F05F99"/>
    <w:rsid w:val="00F06A77"/>
    <w:rsid w:val="00F06DDD"/>
    <w:rsid w:val="00F14E2B"/>
    <w:rsid w:val="00F155CD"/>
    <w:rsid w:val="00F2158E"/>
    <w:rsid w:val="00F21DCE"/>
    <w:rsid w:val="00F2323F"/>
    <w:rsid w:val="00F23BB8"/>
    <w:rsid w:val="00F2407F"/>
    <w:rsid w:val="00F24A93"/>
    <w:rsid w:val="00F25367"/>
    <w:rsid w:val="00F25D98"/>
    <w:rsid w:val="00F263D5"/>
    <w:rsid w:val="00F27083"/>
    <w:rsid w:val="00F300FB"/>
    <w:rsid w:val="00F30CD9"/>
    <w:rsid w:val="00F30EB7"/>
    <w:rsid w:val="00F3268B"/>
    <w:rsid w:val="00F32C47"/>
    <w:rsid w:val="00F33696"/>
    <w:rsid w:val="00F40619"/>
    <w:rsid w:val="00F52CA3"/>
    <w:rsid w:val="00F60BDF"/>
    <w:rsid w:val="00F612BD"/>
    <w:rsid w:val="00F61FD5"/>
    <w:rsid w:val="00F63EB0"/>
    <w:rsid w:val="00F652C1"/>
    <w:rsid w:val="00F65403"/>
    <w:rsid w:val="00F7157E"/>
    <w:rsid w:val="00F724F2"/>
    <w:rsid w:val="00F750D5"/>
    <w:rsid w:val="00F765EE"/>
    <w:rsid w:val="00F82300"/>
    <w:rsid w:val="00F847CA"/>
    <w:rsid w:val="00F87559"/>
    <w:rsid w:val="00F9106C"/>
    <w:rsid w:val="00F92AD0"/>
    <w:rsid w:val="00FA64D4"/>
    <w:rsid w:val="00FA7DB6"/>
    <w:rsid w:val="00FB0521"/>
    <w:rsid w:val="00FB1D56"/>
    <w:rsid w:val="00FB6011"/>
    <w:rsid w:val="00FB6386"/>
    <w:rsid w:val="00FB760E"/>
    <w:rsid w:val="00FB77C5"/>
    <w:rsid w:val="00FC412F"/>
    <w:rsid w:val="00FC6A89"/>
    <w:rsid w:val="00FC7F50"/>
    <w:rsid w:val="00FD1D2C"/>
    <w:rsid w:val="00FD4924"/>
    <w:rsid w:val="00FD5EA4"/>
    <w:rsid w:val="00FD6988"/>
    <w:rsid w:val="00FD6A80"/>
    <w:rsid w:val="00FD7FA6"/>
    <w:rsid w:val="00FE07E0"/>
    <w:rsid w:val="00FE405F"/>
    <w:rsid w:val="00FE4431"/>
    <w:rsid w:val="00FE7D98"/>
    <w:rsid w:val="00FF23EA"/>
    <w:rsid w:val="00FF2DA2"/>
    <w:rsid w:val="00FF3339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297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C522F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D795E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D795E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D795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D795E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D795E"/>
    <w:rPr>
      <w:rFonts w:asciiTheme="minorHAnsi" w:eastAsiaTheme="minorEastAsia" w:hAnsiTheme="minorHAnsi" w:cstheme="minorBidi"/>
      <w:lang w:eastAsia="zh-CN"/>
    </w:rPr>
  </w:style>
  <w:style w:type="character" w:customStyle="1" w:styleId="Heading1Char">
    <w:name w:val="Heading 1 Char"/>
    <w:basedOn w:val="DefaultParagraphFont"/>
    <w:link w:val="Heading1"/>
    <w:rsid w:val="007B1F2C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5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5E569-4CC5-4F31-ACDF-E12477151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1040</Words>
  <Characters>5933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6960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1900-01-01T08:00:00Z</cp:lastPrinted>
  <dcterms:created xsi:type="dcterms:W3CDTF">2023-04-24T18:13:00Z</dcterms:created>
  <dcterms:modified xsi:type="dcterms:W3CDTF">2023-04-24T18:14:00Z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2022-06-30T08:51:15Z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f1cb4cd7-af22-4b82-bb38-f9fd7a37e354</vt:lpwstr>
  </property>
  <property fmtid="{D5CDD505-2E9C-101B-9397-08002B2CF9AE}" pid="30" name="MSIP_Label_9764cdcd-3664-4d05-9615-7cbf65a4f0a8_ContentBits">
    <vt:lpwstr>0</vt:lpwstr>
  </property>
</Properties>
</file>