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E0DBCC" w14:textId="77777777" w:rsidR="0048156E" w:rsidRDefault="0048156E" w:rsidP="00481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R5s230353</w:t>
      </w:r>
      <w:r>
        <w:rPr>
          <w:b/>
          <w:i/>
          <w:noProof/>
          <w:sz w:val="28"/>
        </w:rPr>
        <w:fldChar w:fldCharType="end"/>
      </w:r>
    </w:p>
    <w:p w14:paraId="3A5D11E1" w14:textId="77777777" w:rsidR="0048156E" w:rsidRDefault="0048156E" w:rsidP="004815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56E" w14:paraId="18928F3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3A661" w14:textId="77777777" w:rsidR="0048156E" w:rsidRDefault="0048156E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56E" w14:paraId="3B5662FF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CD864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56E" w14:paraId="0DD9A93E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0B556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A871A0D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723E72E2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A2D41" w14:textId="77777777" w:rsidR="0048156E" w:rsidRPr="00410371" w:rsidRDefault="0048156E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36F8D8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55554" w14:textId="77777777" w:rsidR="0048156E" w:rsidRPr="00410371" w:rsidRDefault="0048156E" w:rsidP="002D7B7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3069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D74FB5" w14:textId="77777777" w:rsidR="0048156E" w:rsidRDefault="0048156E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19A494" w14:textId="77777777" w:rsidR="0048156E" w:rsidRPr="00410371" w:rsidRDefault="0048156E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CB82BA" w14:textId="77777777" w:rsidR="0048156E" w:rsidRDefault="0048156E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6305EB" w14:textId="77777777" w:rsidR="0048156E" w:rsidRPr="00410371" w:rsidRDefault="0048156E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6D505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497A72B6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F3AAA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1039A9DF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F799E" w14:textId="77777777" w:rsidR="0048156E" w:rsidRPr="00F25D98" w:rsidRDefault="0048156E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56E" w14:paraId="3BB5092F" w14:textId="77777777" w:rsidTr="002D7B78">
        <w:tc>
          <w:tcPr>
            <w:tcW w:w="9641" w:type="dxa"/>
            <w:gridSpan w:val="9"/>
          </w:tcPr>
          <w:p w14:paraId="0F369313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E1C47" w14:textId="77777777" w:rsidR="0048156E" w:rsidRDefault="0048156E" w:rsidP="004815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56E" w14:paraId="2ECA52B2" w14:textId="77777777" w:rsidTr="002D7B78">
        <w:tc>
          <w:tcPr>
            <w:tcW w:w="2835" w:type="dxa"/>
          </w:tcPr>
          <w:p w14:paraId="22FF9F38" w14:textId="77777777" w:rsidR="0048156E" w:rsidRDefault="0048156E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BEF8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FD844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88F94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909AB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34A3FD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3E399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F3163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65D6A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D3506E" w14:textId="77777777" w:rsidR="0048156E" w:rsidRDefault="0048156E" w:rsidP="004815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56E" w14:paraId="57269544" w14:textId="77777777" w:rsidTr="002D7B78">
        <w:tc>
          <w:tcPr>
            <w:tcW w:w="9640" w:type="dxa"/>
            <w:gridSpan w:val="11"/>
          </w:tcPr>
          <w:p w14:paraId="1FC156AB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A63F5AC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45EA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C17A4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9.1.2.1</w:t>
            </w:r>
            <w:r>
              <w:fldChar w:fldCharType="end"/>
            </w:r>
          </w:p>
        </w:tc>
      </w:tr>
      <w:tr w:rsidR="0048156E" w14:paraId="193B41E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7D4B48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D9D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9FC0243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15CD806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1720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8156E" w14:paraId="6DB2BAC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3EFA3CC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BB2A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156E" w14:paraId="4197A785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CB4C1B4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0D01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0E4D8A1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2027015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2BC81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25689D7" w14:textId="77777777" w:rsidR="0048156E" w:rsidRDefault="0048156E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2C2F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D561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8156E" w14:paraId="475E769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FB6D830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088B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AE307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43CA4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722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51E967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8B5E9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75575" w14:textId="77777777" w:rsidR="0048156E" w:rsidRDefault="0048156E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62A9E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C352" w14:textId="77777777" w:rsidR="0048156E" w:rsidRDefault="0048156E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AE50C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8156E" w14:paraId="3C3175B0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411C6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DAAE6C" w14:textId="77777777" w:rsidR="0048156E" w:rsidRDefault="0048156E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6248BE" w14:textId="77777777" w:rsidR="0048156E" w:rsidRDefault="0048156E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D5CE5" w14:textId="77777777" w:rsidR="0048156E" w:rsidRPr="007C2097" w:rsidRDefault="0048156E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156E" w14:paraId="61140486" w14:textId="77777777" w:rsidTr="002D7B78">
        <w:tc>
          <w:tcPr>
            <w:tcW w:w="1843" w:type="dxa"/>
          </w:tcPr>
          <w:p w14:paraId="507CB92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6F8C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3B77434B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E750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3A4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3AFEFBA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63097901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7D7409CE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7A919FF" w14:textId="77777777" w:rsidR="0048156E" w:rsidRPr="00D02891" w:rsidRDefault="0048156E" w:rsidP="0048156E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5D5736B5" w14:textId="77777777" w:rsidR="0048156E" w:rsidRPr="00D02891" w:rsidRDefault="0048156E" w:rsidP="0048156E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75DAAD3F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61352E84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504655B2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  <w:p w14:paraId="35525C0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57DC5A0B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14:paraId="3A47640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D7247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60C6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505AA2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1D62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1C55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601BC4E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245D1A19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0DD52553" w14:textId="22BEFE8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48156E" w14:paraId="4AA7D4F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B10C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D2E7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209C84B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0E00B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CC34" w14:textId="143886B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48156E" w14:paraId="1A2F9BAE" w14:textId="77777777" w:rsidTr="002D7B78">
        <w:tc>
          <w:tcPr>
            <w:tcW w:w="2694" w:type="dxa"/>
            <w:gridSpan w:val="2"/>
          </w:tcPr>
          <w:p w14:paraId="7C55EA8A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3B5B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A2C1AD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4266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1D5C6" w14:textId="57961C36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9.1.2.1.NR5GC</w:t>
            </w:r>
          </w:p>
        </w:tc>
      </w:tr>
      <w:tr w:rsidR="0048156E" w14:paraId="0A787107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0540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F6EBF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1709089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4D2A3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A0C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23C9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A3E8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BCB75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20C716D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6951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1330D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03F68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4FC6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345A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796EC61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2901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2C37B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47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17C3E8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35A5E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8156E" w14:paraId="3BC84EA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BA53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C4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3590A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B93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D8B4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5934351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F2229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E342B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76E3D81C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529D7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F452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:rsidRPr="008863B9" w14:paraId="7627201D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6A0C9" w14:textId="77777777" w:rsidR="0048156E" w:rsidRPr="008863B9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3072D" w14:textId="77777777" w:rsidR="0048156E" w:rsidRPr="008863B9" w:rsidRDefault="0048156E" w:rsidP="004815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56E" w14:paraId="71C87318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7DF69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2A81F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2226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9DC72AE" w14:textId="465E5E29" w:rsidR="0048156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48156E" w:rsidRPr="00BD3196">
        <w:rPr>
          <w:rFonts w:ascii="Arial" w:hAnsi="Arial" w:cs="Arial"/>
          <w:iCs/>
        </w:rPr>
        <w:t>Table of Contents</w:t>
      </w:r>
      <w:r w:rsidR="0048156E">
        <w:tab/>
      </w:r>
      <w:r w:rsidR="0048156E">
        <w:fldChar w:fldCharType="begin"/>
      </w:r>
      <w:r w:rsidR="0048156E">
        <w:instrText xml:space="preserve"> PAGEREF _Toc133222685 \h </w:instrText>
      </w:r>
      <w:r w:rsidR="0048156E">
        <w:fldChar w:fldCharType="separate"/>
      </w:r>
      <w:r w:rsidR="0048156E">
        <w:t>3</w:t>
      </w:r>
      <w:r w:rsidR="0048156E">
        <w:fldChar w:fldCharType="end"/>
      </w:r>
    </w:p>
    <w:p w14:paraId="39284AD6" w14:textId="43DC01EC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_Toc133222686 \h </w:instrText>
      </w:r>
      <w:r>
        <w:fldChar w:fldCharType="separate"/>
      </w:r>
      <w:r>
        <w:t>3</w:t>
      </w:r>
      <w:r>
        <w:fldChar w:fldCharType="end"/>
      </w:r>
    </w:p>
    <w:p w14:paraId="59CBD479" w14:textId="1A5AB571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_Toc133222687 \h </w:instrText>
      </w:r>
      <w:r>
        <w:fldChar w:fldCharType="separate"/>
      </w:r>
      <w:r>
        <w:t>3</w:t>
      </w:r>
      <w:r>
        <w:fldChar w:fldCharType="end"/>
      </w:r>
    </w:p>
    <w:p w14:paraId="7BA312E6" w14:textId="72F15A87" w:rsidR="0048156E" w:rsidRDefault="0048156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D31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D3196">
        <w:rPr>
          <w:rFonts w:cs="Arial"/>
          <w:b/>
          <w:color w:val="000000"/>
          <w:lang w:eastAsia="en-GB"/>
        </w:rPr>
        <w:t xml:space="preserve">Correction to the </w:t>
      </w:r>
      <w:r w:rsidRPr="00BD3196">
        <w:rPr>
          <w:rFonts w:cs="Arial"/>
          <w:b/>
          <w:bCs/>
          <w:color w:val="000000"/>
          <w:lang w:val="en-US" w:eastAsia="en-GB"/>
        </w:rPr>
        <w:t>Function fl_TC_9_1_2_1_Body</w:t>
      </w:r>
      <w:r>
        <w:tab/>
      </w:r>
      <w:r>
        <w:fldChar w:fldCharType="begin"/>
      </w:r>
      <w:r>
        <w:instrText xml:space="preserve"> PAGEREF _Toc133222688 \h </w:instrText>
      </w:r>
      <w:r>
        <w:fldChar w:fldCharType="separate"/>
      </w:r>
      <w:r>
        <w:t>3</w:t>
      </w:r>
      <w:r>
        <w:fldChar w:fldCharType="end"/>
      </w:r>
    </w:p>
    <w:p w14:paraId="789F1469" w14:textId="32BD0E5A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31509766"/>
      <w:bookmarkStart w:id="21" w:name="_Hlk107318485"/>
      <w:bookmarkStart w:id="22" w:name="_Toc133222686"/>
      <w:r w:rsidR="00E665C3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2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3" w:name="_Toc122434488"/>
      <w:bookmarkStart w:id="24" w:name="_Toc295288959"/>
      <w:bookmarkStart w:id="25" w:name="_Toc133222687"/>
      <w:r w:rsidRPr="00854C55">
        <w:rPr>
          <w:b/>
        </w:rPr>
        <w:t>Corrections required</w:t>
      </w:r>
      <w:bookmarkEnd w:id="23"/>
      <w:bookmarkEnd w:id="24"/>
      <w:bookmarkEnd w:id="25"/>
    </w:p>
    <w:p w14:paraId="6A5AE45D" w14:textId="4D257CE5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3322268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066B1" w:rsidRPr="003066B1">
        <w:rPr>
          <w:rFonts w:cs="Arial"/>
          <w:b/>
          <w:bCs/>
          <w:color w:val="000000"/>
          <w:lang w:val="en-US" w:eastAsia="en-GB"/>
        </w:rPr>
        <w:t>fl_TC_9_1_2_1_Body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2667924A" w:rsidR="00FB0A08" w:rsidRPr="00FA530C" w:rsidRDefault="003066B1" w:rsidP="002B42D8">
            <w:pPr>
              <w:pStyle w:val="CRCoverPage"/>
              <w:spacing w:after="0"/>
              <w:rPr>
                <w:noProof/>
              </w:rPr>
            </w:pPr>
            <w:r w:rsidRPr="003066B1">
              <w:rPr>
                <w:noProof/>
              </w:rPr>
              <w:t>fl_TC_9_1_2_1_Body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B8D" w14:textId="77777777" w:rsidR="00FB0A08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67F2B295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00591034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445ED35D" w14:textId="0BAF14EA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31556CB1" w14:textId="77777777" w:rsidR="00D02891" w:rsidRPr="00D02891" w:rsidRDefault="00D02891" w:rsidP="00D02891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6A1ADA2C" w14:textId="77777777" w:rsidR="00D02891" w:rsidRPr="00D02891" w:rsidRDefault="00D02891" w:rsidP="00D02891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lastRenderedPageBreak/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447691F6" w14:textId="57031855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1FC83C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473001FB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</w:p>
          <w:p w14:paraId="2CC95324" w14:textId="6041B42D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3462D7FB" w14:textId="210B9805" w:rsidR="00D02891" w:rsidRPr="00AD4ADA" w:rsidRDefault="00D02891" w:rsidP="00D02891">
            <w:pPr>
              <w:rPr>
                <w:noProof/>
              </w:rPr>
            </w:pP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40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126D7FD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5CC567AE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1BE41A41" w14:textId="40FB1D20" w:rsidR="00D02891" w:rsidRPr="001124B3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24217528" w:rsidR="00FB0A08" w:rsidRPr="00CC39F9" w:rsidRDefault="003066B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SecurityMode_NR5GC.ttcn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E71E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95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B7325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2FA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3BCE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6F054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29845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C64BB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53134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177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6236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D8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27B5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5E920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1615F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54F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8443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1BF7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04246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14F673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NG_UE_SecurityCapability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ACFE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BEAC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DF9D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76BB53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732A9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"Steps 2-2C"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35FC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R5s200055, R5s201061 sic@</w:t>
            </w:r>
          </w:p>
          <w:p w14:paraId="1E315B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9531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R5-202656 sic@</w:t>
            </w:r>
          </w:p>
          <w:p w14:paraId="04872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2C");</w:t>
            </w:r>
          </w:p>
          <w:p w14:paraId="502F1D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9A15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3F9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"2D - 2E"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FDCC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618F034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467EDE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2C431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f_NR_AuthenticationEAP_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191716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CD1F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400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37B244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for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EAP authentication</w:t>
            </w:r>
          </w:p>
          <w:p w14:paraId="4CE914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4B681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884462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5583E90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08ED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CD8C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9B76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9BD7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download security keys and reset NAS COUNT */</w:t>
            </w:r>
          </w:p>
          <w:p w14:paraId="3E5739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46D71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B59E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7BB6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04E0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642D1F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3210D2C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4A727A8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);</w:t>
            </w:r>
          </w:p>
          <w:p w14:paraId="24D25D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fl_InvalidateReplayedSecurityCapabilities(v_MsgToSend.security_Mode_Command.ueSecurityCapability);</w:t>
            </w:r>
          </w:p>
          <w:p w14:paraId="355667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v_MsgToSend.security_Mode_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Command.ueSecurityCapability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DFAB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ACF9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8B8E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4F432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A51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152C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 // @sic R5s200055, R5s201061 sic@</w:t>
            </w:r>
          </w:p>
          <w:p w14:paraId="6C67D8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cr_NG_SECURITY_MODE_REJECT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cr_GMM_GSM_Cause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(omit, '00010111'B)))) {</w:t>
            </w:r>
          </w:p>
          <w:p w14:paraId="66FC663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7BEADD3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367E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519ADD4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26B8E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FD8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6205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80D2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cs_NG_IDENTITY_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tsc_IdType_NG_SUCI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2E240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1CF1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C74E20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5B0FBB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 // @sic R5-202656 sic@</w:t>
            </w:r>
          </w:p>
          <w:p w14:paraId="0599D82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cr_NG_IDENTITY_RESPONSE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(?))))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0512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[0].Pdu.Msg.identity_Response.ngMobileId,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cr_NG_MobileIdentitySUCI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(?, v_ReceivedAsp.Signalling.Nas[0].Pdu.Msg.identity_Response.ngMobileId.otherDigits))) {</w:t>
            </w:r>
          </w:p>
          <w:p w14:paraId="2F9BE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0A66E8A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8F8F89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72654D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64FF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A39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@sic R5s190205 sic@ */</w:t>
            </w:r>
          </w:p>
          <w:p w14:paraId="533FAE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D88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33AA4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181C4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R5s201061 sic@</w:t>
            </w:r>
          </w:p>
          <w:p w14:paraId="400138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E3E0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062F2A1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5A6D59C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1A7A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CC96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DA98F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05C8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F2AD6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F287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f_Check_NG_SecurityModeCompleteMsg(v_ReceivedAsp.Signalling.Nas[0].Pdu,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// @sic R5s190435, R5s200055, R5s201061 sic@</w:t>
            </w:r>
          </w:p>
          <w:p w14:paraId="644EDA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SecurityProtection.NasCount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1A42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A6874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245519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C83B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6F8D42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318375" w14:textId="1776A9C5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BC56287" w14:textId="57DD73D5" w:rsidR="002C2496" w:rsidRPr="00455951" w:rsidRDefault="002C2496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91E" w14:textId="06AE6790" w:rsidR="00FB0A08" w:rsidRP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0A299E8" w14:textId="77777777" w:rsidR="00D2465C" w:rsidRPr="0044407D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NasEmu_Common4G5G all; //WA#9_1_2_1</w:t>
            </w:r>
          </w:p>
          <w:p w14:paraId="6BC7C106" w14:textId="1B46BA0C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NR_SecurityFunctions</w:t>
            </w:r>
            <w:proofErr w:type="spellEnd"/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//WA#9_1_2_1</w:t>
            </w:r>
          </w:p>
          <w:p w14:paraId="36AFC6CF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F271A22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3AE8A1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281385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25BF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7879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E8BA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3674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23A60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A597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B819E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C719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f_NR_Asn2Nas_PlmnId(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17CE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489E8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F606F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762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2FFD7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1B885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4A17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f_NR5GC_CellInfo_GetGutiParameters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6F5FF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GUTIToSend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f_NG_GutiParameters2MobileIdentity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C17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TAIList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6367E191" w14:textId="69002F61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NG_UE_SecurityCapability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</w:p>
          <w:p w14:paraId="36C21634" w14:textId="65E796ED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DA89A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//WA#9_1_2_1</w:t>
            </w:r>
          </w:p>
          <w:p w14:paraId="30DEBCE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2CF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D88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f_UT_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SwitchOnUE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UT);</w:t>
            </w:r>
          </w:p>
          <w:p w14:paraId="08B291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1425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"Steps 2-2C"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AAD2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R5s200055, R5s201061 sic@</w:t>
            </w:r>
          </w:p>
          <w:p w14:paraId="646042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EC05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 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R5-202656 sic@</w:t>
            </w:r>
          </w:p>
          <w:p w14:paraId="089341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2C");</w:t>
            </w:r>
          </w:p>
          <w:p w14:paraId="143FA5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B9AD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3EE0E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"2D - 2E"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45C6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00E276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0AEA7A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0730F4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f_NR_AuthenticationEAP_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391F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F2C5B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98D57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f_NR5GC_Security_Get();</w:t>
            </w:r>
          </w:p>
          <w:p w14:paraId="7D427F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for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EAP authentication</w:t>
            </w:r>
          </w:p>
          <w:p w14:paraId="7B30134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7E5F9A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34A4CA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30F191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6DE83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7389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68B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3F4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download security keys and reset NAS COUNT */</w:t>
            </w:r>
          </w:p>
          <w:p w14:paraId="27CEEF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DFC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5A5C2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8E53F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37A74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771967B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omit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24ACF3A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,</w:t>
            </w:r>
          </w:p>
          <w:p w14:paraId="1A0B56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);</w:t>
            </w:r>
          </w:p>
          <w:p w14:paraId="3FEF617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= fl_InvalidateReplayedSecurityCapabilities(v_MsgToSend.security_Mode_Command.ueSecurityCapability);</w:t>
            </w:r>
          </w:p>
          <w:p w14:paraId="5D7C05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v_MsgToSend.security_Mode_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Command.ueSecurityCapability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F19A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B5A21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3"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1942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F06B3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24DF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4"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E5CAB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 // @sic R5s200055, R5s201061 sic@</w:t>
            </w:r>
          </w:p>
          <w:p w14:paraId="459F45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cr_NG_SECURITY_MODE_REJECT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cr_GMM_GSM_Cause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(omit, '00010111'B)))) {</w:t>
            </w:r>
          </w:p>
          <w:p w14:paraId="0A2F54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54D2462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1DB07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6AC2AE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AE1E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D01E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5"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327F4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4929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cs_NG_IDENTITY_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tsc_IdType_NG_SUCI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03CCA6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6"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0A01C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F41C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26F8D3A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 // @sic R5-202656 sic@</w:t>
            </w:r>
          </w:p>
          <w:p w14:paraId="32DB5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cr_NG_IDENTITY_RESPONSE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(?))))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3E4A2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(match (v_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[0].Pdu.Msg.identity_Response.ngMobileId,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cr_NG_MobileIdentitySUCI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(?, v_ReceivedAsp.Signalling.Nas[0].Pdu.Msg.identity_Response.ngMobileId.otherDigits))) {</w:t>
            </w:r>
          </w:p>
          <w:p w14:paraId="154001E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53951D8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A9BC45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64C87C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DF39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81DE4" w14:textId="31F2D344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//WA#9_1_2_1 </w:t>
            </w:r>
            <w:r w:rsidRPr="00D2465C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true); /* @sic R5s190205 sic@ */</w:t>
            </w:r>
          </w:p>
          <w:p w14:paraId="2C7F628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F2F5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//WA#9_1_2_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Start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5CB8D19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if (px_NAS_5GC_AuthenticationType == AKA_5G) {</w:t>
            </w:r>
          </w:p>
          <w:p w14:paraId="394E5F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f_NR_Authentication5G_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AKA(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0EAAAD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44DFCD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f_NR_AuthenticationEAP_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58D76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A0473C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77D9E5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f_NR5GC_Security_Get();</w:t>
            </w:r>
          </w:p>
          <w:p w14:paraId="7D4405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(px_NAS_5GC_AuthenticationType == AKA_5G) {</w:t>
            </w:r>
          </w:p>
          <w:p w14:paraId="3596DD6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</w:t>
            </w:r>
            <w:proofErr w:type="gramStart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EAP</w:t>
            </w:r>
            <w:proofErr w:type="spellEnd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;</w:t>
            </w:r>
          </w:p>
          <w:p w14:paraId="77B87BC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</w:t>
            </w:r>
            <w:proofErr w:type="spellStart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</w:t>
            </w:r>
            <w:proofErr w:type="gramStart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ABBA</w:t>
            </w:r>
            <w:proofErr w:type="spellEnd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:</w:t>
            </w:r>
            <w:proofErr w:type="gramEnd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= </w:t>
            </w:r>
            <w:proofErr w:type="spellStart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omit</w:t>
            </w:r>
            <w:proofErr w:type="spellEnd"/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;</w:t>
            </w:r>
          </w:p>
          <w:p w14:paraId="7B7166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else {</w:t>
            </w:r>
          </w:p>
          <w:p w14:paraId="487405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260969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22F958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688767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:=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f_SS_NG_NAS_CountGet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(NASCTRL); </w:t>
            </w:r>
          </w:p>
          <w:p w14:paraId="3C35C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f_SS_NG_NAS_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CountSet(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NASCTRL,f_NasSecurity_IncrementCOUNT(v_NasCountInfo.DL),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f_NasSecurity_IncrementCOUNT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v_NasCountInfo.UL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));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7545431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//WA#9_1_2_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Stop</w:t>
            </w:r>
          </w:p>
          <w:p w14:paraId="7D2AE7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0B6A6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FED86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C0A4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/ @sic R5s201061 sic@</w:t>
            </w:r>
          </w:p>
          <w:p w14:paraId="426784D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5F86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23A903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25ED38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99EF6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824B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5A14F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79B5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2FF9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842E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f_Check_NG_SecurityModeCompleteMsg(v_ReceivedAsp.Signalling.Nas[0].Pdu,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// @sic R5s190435, R5s200055, R5s201061 sic@</w:t>
            </w:r>
          </w:p>
          <w:p w14:paraId="28F4B2A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SecurityProtection.NasCount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77AB3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FEFDC9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0FEF03A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DF4665" w14:textId="77777777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7F0440DF" w14:textId="3BD07AEB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EA0752C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24628" w14:textId="77777777" w:rsidR="00F5065B" w:rsidRDefault="00F5065B">
      <w:r>
        <w:separator/>
      </w:r>
    </w:p>
  </w:endnote>
  <w:endnote w:type="continuationSeparator" w:id="0">
    <w:p w14:paraId="6499DEB2" w14:textId="77777777" w:rsidR="00F5065B" w:rsidRDefault="00F50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E068" w14:textId="77777777" w:rsidR="007F7002" w:rsidRDefault="007F7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401C3" w14:textId="77777777" w:rsidR="007F7002" w:rsidRDefault="007F7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BE9B" w14:textId="77777777" w:rsidR="007F7002" w:rsidRDefault="007F7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588F64" w14:textId="77777777" w:rsidR="00F5065B" w:rsidRDefault="00F5065B">
      <w:r>
        <w:separator/>
      </w:r>
    </w:p>
  </w:footnote>
  <w:footnote w:type="continuationSeparator" w:id="0">
    <w:p w14:paraId="533B96EC" w14:textId="77777777" w:rsidR="00F5065B" w:rsidRDefault="00F50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11"/>
  </w:num>
  <w:num w:numId="6">
    <w:abstractNumId w:val="12"/>
  </w:num>
  <w:num w:numId="7">
    <w:abstractNumId w:val="4"/>
  </w:num>
  <w:num w:numId="8">
    <w:abstractNumId w:val="14"/>
  </w:num>
  <w:num w:numId="9">
    <w:abstractNumId w:val="6"/>
  </w:num>
  <w:num w:numId="10">
    <w:abstractNumId w:val="9"/>
  </w:num>
  <w:num w:numId="11">
    <w:abstractNumId w:val="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8"/>
  </w:num>
  <w:num w:numId="17">
    <w:abstractNumId w:val="13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3701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218C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4757F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6B1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0A5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07D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56E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00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891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65C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065B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700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DC1415B-79E7-4BBB-BD9C-D1A16A58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2859</Words>
  <Characters>16301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4858</cp:revision>
  <cp:lastPrinted>1900-01-01T00:00:00Z</cp:lastPrinted>
  <dcterms:created xsi:type="dcterms:W3CDTF">2021-06-22T16:47:00Z</dcterms:created>
  <dcterms:modified xsi:type="dcterms:W3CDTF">2023-04-24T08:57:00Z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