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ED4C2" w14:textId="2DFB5B48" w:rsidR="00D351FF" w:rsidRDefault="00D351FF" w:rsidP="00D351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45042E" w:rsidRPr="0045042E">
        <w:rPr>
          <w:b/>
          <w:bCs/>
          <w:i/>
          <w:iCs/>
          <w:sz w:val="24"/>
          <w:szCs w:val="24"/>
        </w:rPr>
        <w:t>R5s230305</w:t>
      </w:r>
    </w:p>
    <w:p w14:paraId="2E8ED4C3" w14:textId="77777777" w:rsidR="00D351FF" w:rsidRDefault="00000000" w:rsidP="00D351F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351FF" w:rsidRPr="00BA51D9">
          <w:rPr>
            <w:b/>
            <w:noProof/>
            <w:sz w:val="24"/>
          </w:rPr>
          <w:t>Online</w:t>
        </w:r>
      </w:fldSimple>
      <w:r w:rsidR="00D351FF">
        <w:rPr>
          <w:b/>
          <w:noProof/>
          <w:sz w:val="24"/>
        </w:rPr>
        <w:t xml:space="preserve">, </w:t>
      </w:r>
      <w:r w:rsidR="00D351FF">
        <w:fldChar w:fldCharType="begin"/>
      </w:r>
      <w:r w:rsidR="00D351FF">
        <w:instrText xml:space="preserve"> DOCPROPERTY  Country  \* MERGEFORMAT </w:instrText>
      </w:r>
      <w:r w:rsidR="00D351FF">
        <w:fldChar w:fldCharType="end"/>
      </w:r>
      <w:r w:rsidR="00D351FF">
        <w:rPr>
          <w:b/>
          <w:noProof/>
          <w:sz w:val="24"/>
        </w:rPr>
        <w:t xml:space="preserve">, </w:t>
      </w:r>
      <w:fldSimple w:instr=" DOCPROPERTY  StartDate  \* MERGEFORMAT ">
        <w:r w:rsidR="00D351FF" w:rsidRPr="00BA51D9">
          <w:rPr>
            <w:b/>
            <w:noProof/>
            <w:sz w:val="24"/>
          </w:rPr>
          <w:t>9th Dec 2022</w:t>
        </w:r>
      </w:fldSimple>
      <w:r w:rsidR="00D351FF">
        <w:rPr>
          <w:b/>
          <w:noProof/>
          <w:sz w:val="24"/>
        </w:rPr>
        <w:t xml:space="preserve"> - </w:t>
      </w:r>
      <w:fldSimple w:instr=" DOCPROPERTY  EndDate  \* MERGEFORMAT ">
        <w:r w:rsidR="00D351FF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51FF" w14:paraId="2E8ED4C5" w14:textId="77777777" w:rsidTr="008416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ED4C4" w14:textId="77777777" w:rsidR="00D351FF" w:rsidRDefault="00D351FF" w:rsidP="008416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351FF" w14:paraId="2E8ED4C7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C6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51FF" w14:paraId="2E8ED4C9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C8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D3" w14:textId="77777777" w:rsidTr="0084166B">
        <w:tc>
          <w:tcPr>
            <w:tcW w:w="142" w:type="dxa"/>
            <w:tcBorders>
              <w:left w:val="single" w:sz="4" w:space="0" w:color="auto"/>
            </w:tcBorders>
          </w:tcPr>
          <w:p w14:paraId="2E8ED4CA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8ED4CB" w14:textId="77777777" w:rsidR="00D351FF" w:rsidRPr="00410371" w:rsidRDefault="00000000" w:rsidP="008416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351FF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E8ED4CC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8ED4CD" w14:textId="6C6C1E96" w:rsidR="00D351FF" w:rsidRPr="00410371" w:rsidRDefault="0045042E" w:rsidP="0084166B">
            <w:pPr>
              <w:pStyle w:val="CRCoverPage"/>
              <w:spacing w:after="0"/>
              <w:rPr>
                <w:noProof/>
                <w:lang w:eastAsia="zh-CN"/>
              </w:rPr>
            </w:pPr>
            <w:r w:rsidRPr="0045042E">
              <w:rPr>
                <w:b/>
                <w:noProof/>
                <w:sz w:val="28"/>
              </w:rPr>
              <w:t>3038</w:t>
            </w:r>
          </w:p>
        </w:tc>
        <w:tc>
          <w:tcPr>
            <w:tcW w:w="709" w:type="dxa"/>
          </w:tcPr>
          <w:p w14:paraId="2E8ED4CE" w14:textId="77777777" w:rsidR="00D351FF" w:rsidRDefault="00D351FF" w:rsidP="008416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8ED4CF" w14:textId="77777777" w:rsidR="00D351FF" w:rsidRPr="00410371" w:rsidRDefault="00000000" w:rsidP="008416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351F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E8ED4D0" w14:textId="77777777" w:rsidR="00D351FF" w:rsidRDefault="00D351FF" w:rsidP="008416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8ED4D1" w14:textId="77F7693B" w:rsidR="00D351FF" w:rsidRPr="00410371" w:rsidRDefault="00000000" w:rsidP="008416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351FF" w:rsidRPr="00410371">
                <w:rPr>
                  <w:b/>
                  <w:noProof/>
                  <w:sz w:val="28"/>
                </w:rPr>
                <w:t>17.</w:t>
              </w:r>
              <w:r w:rsidR="001A0B55">
                <w:rPr>
                  <w:b/>
                  <w:noProof/>
                  <w:sz w:val="28"/>
                </w:rPr>
                <w:t>6</w:t>
              </w:r>
              <w:r w:rsidR="00D351FF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8ED4D2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4D5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D4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4D7" w14:textId="77777777" w:rsidTr="008416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8ED4D6" w14:textId="77777777" w:rsidR="00D351FF" w:rsidRPr="00F25D98" w:rsidRDefault="00D351FF" w:rsidP="008416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51FF" w14:paraId="2E8ED4D9" w14:textId="77777777" w:rsidTr="0084166B">
        <w:tc>
          <w:tcPr>
            <w:tcW w:w="9641" w:type="dxa"/>
            <w:gridSpan w:val="9"/>
          </w:tcPr>
          <w:p w14:paraId="2E8ED4D8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8ED4DA" w14:textId="77777777" w:rsidR="00D351FF" w:rsidRDefault="00D351FF" w:rsidP="00D351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51FF" w14:paraId="2E8ED4E4" w14:textId="77777777" w:rsidTr="0084166B">
        <w:tc>
          <w:tcPr>
            <w:tcW w:w="2835" w:type="dxa"/>
          </w:tcPr>
          <w:p w14:paraId="2E8ED4DB" w14:textId="77777777" w:rsidR="00D351FF" w:rsidRDefault="00D351FF" w:rsidP="008416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8ED4DC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8ED4DD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ED4DE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ED4DF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8ED4E0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8ED4E1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8ED4E2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ED4E3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8ED4E5" w14:textId="77777777" w:rsidR="00D351FF" w:rsidRDefault="00D351FF" w:rsidP="00D351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51FF" w14:paraId="2E8ED4E7" w14:textId="77777777" w:rsidTr="0084166B">
        <w:tc>
          <w:tcPr>
            <w:tcW w:w="9640" w:type="dxa"/>
            <w:gridSpan w:val="11"/>
          </w:tcPr>
          <w:p w14:paraId="2E8ED4E6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EA" w14:textId="77777777" w:rsidTr="008416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8ED4E8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4E9" w14:textId="5966021E" w:rsidR="00D351FF" w:rsidRDefault="007A653A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7A653A">
              <w:t xml:space="preserve">Correction to NR testcase </w:t>
            </w:r>
            <w:r w:rsidR="000203FE">
              <w:t>9.1.11.3</w:t>
            </w:r>
          </w:p>
        </w:tc>
      </w:tr>
      <w:tr w:rsidR="00D351FF" w14:paraId="2E8ED4ED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EB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8ED4EC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F0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EE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ED4EF" w14:textId="46E9D1F6" w:rsidR="00D351FF" w:rsidRDefault="00702031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012FCE">
              <w:t>ANRITSU LTD</w:t>
            </w:r>
          </w:p>
        </w:tc>
      </w:tr>
      <w:tr w:rsidR="00D351FF" w14:paraId="2E8ED4F3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1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ED4F2" w14:textId="77777777" w:rsidR="00D351FF" w:rsidRDefault="00D351FF" w:rsidP="0084166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351FF" w14:paraId="2E8ED4F6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4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8ED4F5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FC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7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8ED4F8" w14:textId="7ACE24E3" w:rsidR="00D351FF" w:rsidRDefault="00E62341" w:rsidP="0084166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TEI16_Test,</w:t>
            </w:r>
            <w:r w:rsidR="00357537" w:rsidRPr="00357537">
              <w:t>NG_RAN_PRN_Vertical_LAN-UEConTest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E8ED4F9" w14:textId="77777777" w:rsidR="00D351FF" w:rsidRDefault="00D351FF" w:rsidP="008416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ED4FA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ED4FB" w14:textId="46BE9254" w:rsidR="00D351FF" w:rsidRDefault="007074D8" w:rsidP="00C2579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702031">
              <w:t>3</w:t>
            </w:r>
            <w:r>
              <w:t>-</w:t>
            </w:r>
            <w:r w:rsidR="000203FE">
              <w:rPr>
                <w:lang w:eastAsia="zh-CN"/>
              </w:rPr>
              <w:t>31</w:t>
            </w:r>
            <w:r w:rsidR="00D351FF">
              <w:fldChar w:fldCharType="begin"/>
            </w:r>
            <w:r w:rsidR="00D351FF">
              <w:instrText xml:space="preserve"> DOCPROPERTY  ResDate  \* MERGEFORMAT </w:instrText>
            </w:r>
            <w:r w:rsidR="00D351FF">
              <w:fldChar w:fldCharType="end"/>
            </w:r>
          </w:p>
        </w:tc>
      </w:tr>
      <w:tr w:rsidR="00D351FF" w14:paraId="2E8ED502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D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8ED4FE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8ED4FF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8ED500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8ED501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08" w14:textId="77777777" w:rsidTr="008416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8ED503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8ED504" w14:textId="77777777" w:rsidR="00D351FF" w:rsidRDefault="00000000" w:rsidP="008416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351F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8ED505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ED506" w14:textId="77777777" w:rsidR="00D351FF" w:rsidRDefault="00D351FF" w:rsidP="008416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ED507" w14:textId="77777777" w:rsidR="00D351FF" w:rsidRDefault="00000000" w:rsidP="008416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351FF">
                <w:rPr>
                  <w:noProof/>
                </w:rPr>
                <w:t>Rel-17</w:t>
              </w:r>
            </w:fldSimple>
          </w:p>
        </w:tc>
      </w:tr>
      <w:tr w:rsidR="00D351FF" w14:paraId="2E8ED50D" w14:textId="77777777" w:rsidTr="008416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8ED509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8ED50A" w14:textId="77777777" w:rsidR="00D351FF" w:rsidRDefault="00D351FF" w:rsidP="008416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8ED50B" w14:textId="77777777" w:rsidR="00D351FF" w:rsidRDefault="00D351FF" w:rsidP="008416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8ED50C" w14:textId="77777777" w:rsidR="00D351FF" w:rsidRPr="007C2097" w:rsidRDefault="00D351FF" w:rsidP="008416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351FF" w14:paraId="2E8ED510" w14:textId="77777777" w:rsidTr="0084166B">
        <w:tc>
          <w:tcPr>
            <w:tcW w:w="1843" w:type="dxa"/>
          </w:tcPr>
          <w:p w14:paraId="2E8ED50E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8ED50F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13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ED511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512" w14:textId="75E970CA" w:rsidR="006F0D88" w:rsidRPr="0095556A" w:rsidRDefault="0045042E" w:rsidP="0045042E">
            <w:pPr>
              <w:pStyle w:val="CRCoverPage"/>
              <w:spacing w:after="0"/>
              <w:rPr>
                <w:i/>
                <w:noProof/>
              </w:rPr>
            </w:pPr>
            <w:r>
              <w:t>At step 7, security is not activated. No security protection is applied for DL message(</w:t>
            </w:r>
            <w:proofErr w:type="spellStart"/>
            <w:r>
              <w:t>Authenticaiton</w:t>
            </w:r>
            <w:proofErr w:type="spellEnd"/>
            <w:r>
              <w:t xml:space="preserve"> reject).</w:t>
            </w:r>
          </w:p>
        </w:tc>
      </w:tr>
      <w:tr w:rsidR="00D351FF" w14:paraId="2E8ED516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4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15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2E8ED519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7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8ED518" w14:textId="273B1DB3" w:rsidR="006F0D88" w:rsidRPr="006316B2" w:rsidRDefault="0045042E" w:rsidP="0045042E">
            <w:pPr>
              <w:pStyle w:val="CRCoverPage"/>
              <w:spacing w:after="0"/>
              <w:rPr>
                <w:noProof/>
              </w:rPr>
            </w:pPr>
            <w:r w:rsidRPr="008E4DB9">
              <w:t xml:space="preserve">Changed Security protection </w:t>
            </w:r>
            <w:r>
              <w:t xml:space="preserve">status for </w:t>
            </w:r>
            <w:proofErr w:type="spellStart"/>
            <w:r>
              <w:t>Authenitcation</w:t>
            </w:r>
            <w:proofErr w:type="spellEnd"/>
            <w:r>
              <w:t xml:space="preserve"> reject to </w:t>
            </w:r>
            <w:proofErr w:type="spellStart"/>
            <w:r w:rsidRPr="0045042E">
              <w:t>tsc_SHT_NoSecurityProtection</w:t>
            </w:r>
            <w:proofErr w:type="spellEnd"/>
          </w:p>
        </w:tc>
      </w:tr>
      <w:tr w:rsidR="00D351FF" w14:paraId="2E8ED51C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A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1B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2E8ED51F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ED51D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1E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 case</w:t>
            </w:r>
          </w:p>
        </w:tc>
      </w:tr>
      <w:tr w:rsidR="00D351FF" w14:paraId="2E8ED522" w14:textId="77777777" w:rsidTr="0084166B">
        <w:tc>
          <w:tcPr>
            <w:tcW w:w="2694" w:type="dxa"/>
            <w:gridSpan w:val="2"/>
          </w:tcPr>
          <w:p w14:paraId="2E8ED520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8ED521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25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ED523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524" w14:textId="694C56AA" w:rsidR="00D351FF" w:rsidRDefault="000203FE" w:rsidP="008416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9.1.11.3</w:t>
            </w:r>
            <w:r w:rsidR="00181CAC">
              <w:rPr>
                <w:noProof/>
              </w:rPr>
              <w:t>.NR5GC</w:t>
            </w:r>
          </w:p>
        </w:tc>
      </w:tr>
      <w:tr w:rsidR="00D351FF" w14:paraId="2E8ED528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6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27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2E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9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D52A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8ED52B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8ED52C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8ED52D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34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F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0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1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2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3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3A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35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6" w14:textId="3A819666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7" w14:textId="5BFAAB11" w:rsidR="00D351FF" w:rsidRDefault="00FB21E2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8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9" w14:textId="539B5D50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40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3B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C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D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E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F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43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41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42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546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ED544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45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51FF" w:rsidRPr="008863B9" w14:paraId="2E8ED549" w14:textId="77777777" w:rsidTr="008416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ED547" w14:textId="77777777" w:rsidR="00D351FF" w:rsidRPr="008863B9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8ED548" w14:textId="77777777" w:rsidR="00D351FF" w:rsidRPr="008863B9" w:rsidRDefault="00D351FF" w:rsidP="00D351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51FF" w14:paraId="2E8ED54C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D54A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4B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8ED54D" w14:textId="77777777" w:rsidR="00D351FF" w:rsidRDefault="00D351FF" w:rsidP="00D351FF">
      <w:pPr>
        <w:rPr>
          <w:noProof/>
        </w:rPr>
      </w:pPr>
    </w:p>
    <w:p w14:paraId="2E8ED54E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E8ED54F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8ED550" w14:textId="77777777" w:rsidR="009478EE" w:rsidRDefault="009478EE" w:rsidP="009478EE">
      <w:pPr>
        <w:rPr>
          <w:noProof/>
        </w:rPr>
      </w:pPr>
    </w:p>
    <w:p w14:paraId="2E8ED551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2426412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2E8ED552" w14:textId="77777777" w:rsidR="005F0903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t>Table of Contents</w:t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begin"/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instrText xml:space="preserve"> PAGEREF _Toc124264125 \h </w:instrText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separate"/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t>3</w:t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end"/>
      </w:r>
    </w:p>
    <w:p w14:paraId="2E8ED553" w14:textId="77777777" w:rsidR="005F0903" w:rsidRDefault="005F090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7683C">
        <w:rPr>
          <w:rFonts w:asciiTheme="minorHAnsi" w:eastAsiaTheme="minorEastAsia" w:hAnsiTheme="minorHAnsi" w:cstheme="minorBidi"/>
          <w:szCs w:val="22"/>
          <w:lang w:eastAsia="en-GB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t>Overview</w:t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begin"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instrText xml:space="preserve"> PAGEREF _Toc124264126 \h </w:instrText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separate"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t>3</w:t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end"/>
      </w:r>
    </w:p>
    <w:p w14:paraId="2E8ED554" w14:textId="77777777" w:rsidR="005F0903" w:rsidRDefault="005F090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7683C">
        <w:rPr>
          <w:rFonts w:asciiTheme="minorHAnsi" w:eastAsiaTheme="minorEastAsia" w:hAnsiTheme="minorHAnsi" w:cstheme="minorBidi"/>
          <w:szCs w:val="22"/>
          <w:lang w:eastAsia="en-GB"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t>Corrections required</w:t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begin"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instrText xml:space="preserve"> PAGEREF _Toc124264127 \h </w:instrText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separate"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t>3</w:t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end"/>
      </w:r>
    </w:p>
    <w:p w14:paraId="2A38BE6A" w14:textId="25A89ED3" w:rsidR="0077683C" w:rsidRDefault="005F0903" w:rsidP="00417AF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t>Change 1</w:t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fldChar w:fldCharType="begin"/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instrText xml:space="preserve"> PAGEREF _Toc124264128 \h </w:instrText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fldChar w:fldCharType="separate"/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t>3</w:t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fldChar w:fldCharType="end"/>
      </w:r>
    </w:p>
    <w:p w14:paraId="50E1C949" w14:textId="77777777" w:rsidR="00417AF4" w:rsidRDefault="00417AF4" w:rsidP="00417AF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</w:p>
    <w:p w14:paraId="2E8ED556" w14:textId="77777777" w:rsidR="005F0903" w:rsidRPr="006E4704" w:rsidRDefault="007A73E5" w:rsidP="005F0903">
      <w:pPr>
        <w:pStyle w:val="Heading1"/>
        <w:numPr>
          <w:ilvl w:val="0"/>
          <w:numId w:val="1"/>
        </w:numPr>
        <w:autoSpaceDN w:val="0"/>
        <w:rPr>
          <w:rFonts w:cs="Arial"/>
          <w:b/>
          <w:lang w:eastAsia="ja-JP"/>
        </w:rPr>
      </w:pPr>
      <w:r>
        <w:rPr>
          <w:rFonts w:cs="Arial"/>
          <w:noProof/>
        </w:rPr>
        <w:fldChar w:fldCharType="end"/>
      </w:r>
      <w:r w:rsidR="005F0903" w:rsidRPr="00717316">
        <w:rPr>
          <w:rFonts w:cs="Arial"/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Toc114595884"/>
      <w:bookmarkStart w:id="20" w:name="_Toc114650955"/>
      <w:bookmarkStart w:id="21" w:name="_Toc114719834"/>
      <w:bookmarkStart w:id="22" w:name="_Toc114720501"/>
      <w:bookmarkStart w:id="23" w:name="_Toc114767867"/>
      <w:bookmarkStart w:id="24" w:name="_Toc114768623"/>
      <w:bookmarkStart w:id="25" w:name="_Toc114769718"/>
      <w:bookmarkStart w:id="26" w:name="_Toc114852799"/>
      <w:bookmarkStart w:id="27" w:name="_Toc115427994"/>
      <w:bookmarkStart w:id="28" w:name="_Toc116028725"/>
      <w:bookmarkStart w:id="29" w:name="_Toc116301627"/>
      <w:bookmarkStart w:id="30" w:name="_Toc116481402"/>
      <w:bookmarkStart w:id="31" w:name="_Toc123924684"/>
      <w:bookmarkStart w:id="32" w:name="_Toc124164279"/>
      <w:bookmarkStart w:id="33" w:name="_Toc124262833"/>
      <w:bookmarkStart w:id="34" w:name="_Toc124264126"/>
      <w:bookmarkStart w:id="35" w:name="_Hlk116565148"/>
      <w:bookmarkStart w:id="36" w:name="_Hlk114649573"/>
      <w:bookmarkStart w:id="37" w:name="_Hlk107318485"/>
      <w:r w:rsidR="005F0903" w:rsidRPr="006E4704">
        <w:rPr>
          <w:rFonts w:cs="Arial"/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2E8ED557" w14:textId="7B1C651F" w:rsidR="005F0903" w:rsidRPr="006E4704" w:rsidRDefault="005F0903" w:rsidP="005F090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6E4704">
        <w:rPr>
          <w:rFonts w:ascii="Arial" w:hAnsi="Arial" w:cs="Arial"/>
        </w:rPr>
        <w:t xml:space="preserve">This document lists all the essential changes needed to correct problems in the </w:t>
      </w:r>
      <w:r w:rsidR="002B1F30" w:rsidRPr="002B1F30">
        <w:rPr>
          <w:rFonts w:ascii="Arial" w:hAnsi="Arial" w:cs="Arial"/>
        </w:rPr>
        <w:t>iwd-TTCN3-B2022-09_D23wk12</w:t>
      </w:r>
      <w:r w:rsidR="002B1F30">
        <w:rPr>
          <w:rFonts w:ascii="Arial" w:hAnsi="Arial" w:cs="Arial"/>
        </w:rPr>
        <w:t xml:space="preserve"> </w:t>
      </w:r>
      <w:r w:rsidRPr="006E4704">
        <w:rPr>
          <w:rFonts w:ascii="Arial" w:hAnsi="Arial" w:cs="Arial"/>
        </w:rPr>
        <w:t>related to the title of this CR</w:t>
      </w:r>
      <w:r w:rsidRPr="006E4704">
        <w:rPr>
          <w:rFonts w:ascii="Arial" w:hAnsi="Arial" w:cs="Arial"/>
          <w:lang w:eastAsia="ja-JP"/>
        </w:rPr>
        <w:t xml:space="preserve">. </w:t>
      </w:r>
    </w:p>
    <w:p w14:paraId="2E8ED558" w14:textId="72CE9752" w:rsidR="005F0903" w:rsidRDefault="005F0903" w:rsidP="007046F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E4704">
        <w:rPr>
          <w:rFonts w:ascii="Arial" w:hAnsi="Arial" w:cs="Arial"/>
          <w:b/>
          <w:sz w:val="24"/>
          <w:lang w:eastAsia="ja-JP"/>
        </w:rPr>
        <w:t xml:space="preserve">Contact: </w:t>
      </w:r>
      <w:r w:rsidRPr="006E4704">
        <w:rPr>
          <w:rFonts w:ascii="Arial" w:hAnsi="Arial" w:cs="Arial"/>
          <w:b/>
          <w:sz w:val="24"/>
          <w:lang w:eastAsia="ja-JP"/>
        </w:rPr>
        <w:tab/>
      </w:r>
      <w:r w:rsidR="00D91DFA" w:rsidRPr="00E47023">
        <w:rPr>
          <w:rFonts w:cs="Arial"/>
          <w:sz w:val="24"/>
          <w:lang w:eastAsia="ja-JP"/>
        </w:rPr>
        <w:t>Kalahasti, Narendra</w:t>
      </w:r>
      <w:r w:rsidR="00D91DFA" w:rsidRPr="00E47023">
        <w:rPr>
          <w:rFonts w:cs="Arial"/>
          <w:sz w:val="24"/>
          <w:lang w:eastAsia="ja-JP"/>
        </w:rPr>
        <w:br/>
      </w:r>
      <w:r w:rsidR="00D91DFA" w:rsidRPr="00E47023">
        <w:rPr>
          <w:rFonts w:cs="Arial"/>
          <w:b/>
          <w:lang w:eastAsia="ja-JP"/>
        </w:rPr>
        <w:tab/>
      </w:r>
      <w:r w:rsidR="00D91DFA" w:rsidRPr="00E47023">
        <w:rPr>
          <w:rFonts w:cs="Arial"/>
          <w:lang w:eastAsia="ja-JP"/>
        </w:rPr>
        <w:t>Narendra.Kalahasti@anritsu.com</w:t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5"/>
    <w:bookmarkEnd w:id="36"/>
    <w:bookmarkEnd w:id="37"/>
    <w:p w14:paraId="2E8ED559" w14:textId="77777777" w:rsidR="007A73E5" w:rsidRDefault="007A73E5" w:rsidP="007A73E5">
      <w:pPr>
        <w:rPr>
          <w:b/>
          <w:sz w:val="24"/>
          <w:lang w:eastAsia="ja-JP"/>
        </w:rPr>
      </w:pPr>
    </w:p>
    <w:p w14:paraId="2E8ED55A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8" w:name="_Toc122434488"/>
      <w:bookmarkStart w:id="39" w:name="_Toc295288959"/>
      <w:bookmarkStart w:id="40" w:name="_Toc124264127"/>
      <w:r w:rsidRPr="00854C55">
        <w:rPr>
          <w:b/>
        </w:rPr>
        <w:t>Corrections required</w:t>
      </w:r>
      <w:bookmarkEnd w:id="38"/>
      <w:bookmarkEnd w:id="39"/>
      <w:bookmarkEnd w:id="40"/>
    </w:p>
    <w:p w14:paraId="2E8ED55B" w14:textId="16AE55AE" w:rsidR="005D27CA" w:rsidRDefault="00B93F7F" w:rsidP="00C25795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r>
        <w:rPr>
          <w:rFonts w:cs="Arial"/>
          <w:b/>
          <w:color w:val="000000"/>
          <w:lang w:eastAsia="en-GB"/>
        </w:rPr>
        <w:t>Change 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2E8ED55E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5C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55D" w14:textId="19ED8C6A" w:rsidR="005D27CA" w:rsidRPr="00CC39F9" w:rsidRDefault="00720E9C" w:rsidP="005D27CA">
            <w:pPr>
              <w:rPr>
                <w:rFonts w:ascii="Arial" w:hAnsi="Arial" w:cs="Arial"/>
                <w:lang w:eastAsia="en-GB"/>
              </w:rPr>
            </w:pPr>
            <w:r w:rsidRPr="0045042E">
              <w:rPr>
                <w:rFonts w:ascii="Arial" w:hAnsi="Arial"/>
              </w:rPr>
              <w:t xml:space="preserve">fl_TC_9_1_11_3_TestBody </w:t>
            </w:r>
            <w:r w:rsidR="00962AE4" w:rsidRPr="0045042E">
              <w:rPr>
                <w:rFonts w:ascii="Arial" w:hAnsi="Arial"/>
              </w:rPr>
              <w:t>()</w:t>
            </w:r>
          </w:p>
        </w:tc>
      </w:tr>
      <w:tr w:rsidR="00FA485A" w14:paraId="2E8ED561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5F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560" w14:textId="01053993" w:rsidR="000803E7" w:rsidRPr="006864D1" w:rsidRDefault="0045042E" w:rsidP="0045042E">
            <w:pPr>
              <w:pStyle w:val="CRCoverPage"/>
              <w:spacing w:after="0"/>
            </w:pPr>
            <w:r>
              <w:t>At step 7, s</w:t>
            </w:r>
            <w:r w:rsidR="00D3146C">
              <w:t xml:space="preserve">ecurity </w:t>
            </w:r>
            <w:r>
              <w:t>is not activated. No security protection is applied for DL message(</w:t>
            </w:r>
            <w:proofErr w:type="spellStart"/>
            <w:r>
              <w:t>Authenticaiton</w:t>
            </w:r>
            <w:proofErr w:type="spellEnd"/>
            <w:r>
              <w:t xml:space="preserve"> reject). </w:t>
            </w:r>
          </w:p>
        </w:tc>
      </w:tr>
      <w:tr w:rsidR="00FA485A" w14:paraId="2E8ED564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62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563" w14:textId="275767F3" w:rsidR="006F0D88" w:rsidRPr="00A72665" w:rsidRDefault="008E4DB9" w:rsidP="0045042E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8E4DB9">
              <w:t xml:space="preserve">Changed Security protection </w:t>
            </w:r>
            <w:r>
              <w:t xml:space="preserve">status for </w:t>
            </w:r>
            <w:proofErr w:type="spellStart"/>
            <w:r>
              <w:t>Authenitcation</w:t>
            </w:r>
            <w:proofErr w:type="spellEnd"/>
            <w:r>
              <w:t xml:space="preserve"> reject </w:t>
            </w:r>
            <w:r w:rsidR="0045042E">
              <w:t xml:space="preserve">to </w:t>
            </w:r>
            <w:proofErr w:type="spellStart"/>
            <w:r w:rsidR="0045042E" w:rsidRPr="0045042E">
              <w:t>tsc_SHT_NoSecurityProtection</w:t>
            </w:r>
            <w:proofErr w:type="spellEnd"/>
          </w:p>
        </w:tc>
      </w:tr>
      <w:tr w:rsidR="00FA485A" w14:paraId="2E8ED567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65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566" w14:textId="77C40046" w:rsidR="00FA485A" w:rsidRPr="00CC39F9" w:rsidRDefault="008E4DB9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t xml:space="preserve"> </w:t>
            </w:r>
            <w:r w:rsidRPr="008E4DB9">
              <w:rPr>
                <w:rFonts w:ascii="Arial" w:hAnsi="Arial" w:cs="Arial"/>
                <w:lang w:eastAsia="en-GB"/>
              </w:rPr>
              <w:t>SNPN_NAS_NR5GC</w:t>
            </w:r>
            <w:r>
              <w:rPr>
                <w:rFonts w:ascii="Arial" w:hAnsi="Arial" w:cs="Arial"/>
                <w:lang w:eastAsia="en-GB"/>
              </w:rPr>
              <w:t>.</w:t>
            </w:r>
            <w:r w:rsidR="00C25795" w:rsidRPr="00C25795">
              <w:rPr>
                <w:rFonts w:ascii="Arial" w:hAnsi="Arial" w:cs="Arial"/>
                <w:lang w:eastAsia="en-GB"/>
              </w:rPr>
              <w:t>ttcn</w:t>
            </w:r>
          </w:p>
        </w:tc>
      </w:tr>
      <w:tr w:rsidR="00220349" w14:paraId="2E8ED56A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68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569" w14:textId="77777777"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2E8ED56B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2E8ED56C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2E8ED5A6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939A" w14:textId="32D61D4E" w:rsidR="00F71C6C" w:rsidRPr="00F71C6C" w:rsidRDefault="00C25795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</w:t>
            </w:r>
            <w:r w:rsidR="006274E4" w:rsidRPr="006274E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B82D7D"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E63CF5"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720E9C">
              <w:rPr>
                <w:rFonts w:ascii="Courier New" w:hAnsi="Courier New" w:cs="Courier New"/>
                <w:color w:val="000000"/>
                <w:lang w:eastAsia="de-DE"/>
              </w:rPr>
              <w:t>f</w:t>
            </w:r>
            <w:r w:rsidR="00F71C6C" w:rsidRPr="00F71C6C">
              <w:rPr>
                <w:rFonts w:ascii="Courier New" w:hAnsi="Courier New" w:cs="Courier New"/>
                <w:color w:val="000000"/>
                <w:lang w:eastAsia="de-DE"/>
              </w:rPr>
              <w:t>unction fl_TC_9_1_11_3_TestBody() runs on NR5GC_PTC</w:t>
            </w:r>
          </w:p>
          <w:p w14:paraId="66CE43EC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210B1CB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:= f_NR5GC_MapNASCell(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ngc_CellA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NG_AllCellsOnSamePLMN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581724B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GMM_MobilityInfo_Type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20A6DE7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5271BC6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861414A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NAS_SecurityReturnType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v_NAS_SecurityReturnValue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6127CDC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PLMN_Identity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v_ASN_PLMN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f_NR_CellInfo_GetPLMN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E4D00FA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NAS_PlmnId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:= f_NR_Asn2Nas_PlmnId(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v_ASN_PLMN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B2B56BB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----------Skipping code---------</w:t>
            </w:r>
          </w:p>
          <w:p w14:paraId="68AB0A97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v_NID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:= bit2hex(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v_NID_ASN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4C227B6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77A3754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6A94C90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cas_NR_SRB_NasPdu_REQ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7EAE8E1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tsc_NR_RbId_SRB1,</w:t>
            </w:r>
          </w:p>
          <w:p w14:paraId="09F50544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-,</w:t>
            </w:r>
          </w:p>
          <w:p w14:paraId="17D7A931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cs_NG_NAS_Request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, // @sic R5s230229 sic@</w:t>
            </w:r>
          </w:p>
          <w:p w14:paraId="47828C13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f_Get_EAP_AuthenticationReqMsg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v_NAS_SecurityParams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v_NID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)))); // @sic R5s230229 sic@</w:t>
            </w:r>
          </w:p>
          <w:p w14:paraId="7644957B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027950E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6"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98E2037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car_NR_SRB_NasPdu_IND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cr_NG_NAS_Ind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((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tsc_SHT_IntegrityProtected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)))) -&gt; value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;  // @sic R5s230229 sic@</w:t>
            </w:r>
          </w:p>
          <w:p w14:paraId="6C76A78F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f_Check_EAPAKA_AuthenticationResponse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v_NAS_SecurityParams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Pdu.Msg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1F070107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(__FILE__, __LINE__, "Step 6");</w:t>
            </w:r>
          </w:p>
          <w:p w14:paraId="6ABF288E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283C692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465B9F6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D9BF3EC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cas_NR_SRB_NasPdu_REQ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2E9919B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tsc_NR_RbId_SRB1,</w:t>
            </w:r>
          </w:p>
          <w:p w14:paraId="1583BE3A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-,</w:t>
            </w:r>
          </w:p>
          <w:p w14:paraId="7A258584" w14:textId="60D3A7B8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cs_NG_NAS_Request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="00720E9C" w:rsidRPr="00720E9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tsc_SHT_IntegrityProtected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,   // @sic R5s230229 sic@</w:t>
            </w:r>
          </w:p>
          <w:p w14:paraId="0C801FFA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cs_NG_AUTHENTICATION_REJECT(cs_EAP_Message(bit2oct(encvalue(cs_EAP_Failure)))))));</w:t>
            </w:r>
          </w:p>
          <w:p w14:paraId="2A577996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8E03912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CFA4F9D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9CD1F6A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D3AF622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9"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A013AEA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RRCSetupRequest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message for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intial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registration procedure within the next 30 seconds?</w:t>
            </w:r>
          </w:p>
          <w:p w14:paraId="0C3DDE34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f_NR_CheckNoRRCSetupReq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, 30.0,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cr_NR_EstablishmentCause_Any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,  "Step 9");</w:t>
            </w:r>
          </w:p>
          <w:p w14:paraId="3C823766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A941AF8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10"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EDB90E8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f_NR_UE_DeRegisterOnSwitchOff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, STATE_DEREGISTERED);</w:t>
            </w:r>
          </w:p>
          <w:p w14:paraId="5852F4F0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18B812B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11"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FE70A43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f_NR5GC_SwitchOnAndResetIMS();</w:t>
            </w:r>
          </w:p>
          <w:p w14:paraId="3D819CA9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063C90D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---------skipping code------</w:t>
            </w:r>
          </w:p>
          <w:p w14:paraId="7F24C066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FF6109A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Step 26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DE7AE0C" w14:textId="77777777" w:rsidR="00F71C6C" w:rsidRPr="00F71C6C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f_NR5GC_RRC_Idle_Steps16_20 (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TESTMode_OFF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noRrcConnectionRelease</w:t>
            </w:r>
            <w:proofErr w:type="spellEnd"/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E8ED5A5" w14:textId="1C0CF4DA" w:rsidR="00C72ED8" w:rsidRPr="00053BB5" w:rsidRDefault="00F71C6C" w:rsidP="00F71C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1C6C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E8ED5A7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2E8ED5A8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2E8ED5E2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CAD3" w14:textId="77777777" w:rsidR="00E63CF5" w:rsidRPr="00E63CF5" w:rsidRDefault="00B82D7D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E63CF5"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function fl_TC_9_1_11_3_TestBody() runs on NR5GC_PTC</w:t>
            </w:r>
          </w:p>
          <w:p w14:paraId="50D40C3E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1E68FA5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:= f_NR5GC_MapNASCell(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ngc_CellA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NG_AllCellsOnSamePLMN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521A713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GMM_MobilityInfo_Type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71360BD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D730E85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200F8AD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NAS_SecurityReturnType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v_NAS_SecurityReturnValue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A510880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PLMN_Identity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v_ASN_PLMN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f_NR_CellInfo_GetPLMN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1BFCF86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NAS_PlmnId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:= f_NR_Asn2Nas_PlmnId(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v_ASN_PLMN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225A732" w14:textId="3227F152" w:rsidR="00F71C6C" w:rsidRDefault="00F71C6C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----------Skipping code---------</w:t>
            </w:r>
          </w:p>
          <w:p w14:paraId="374847BF" w14:textId="1CEF448D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v_NID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:= bit2hex(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v_NID_ASN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AF54D4A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FA30718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C53FD43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cas_NR_SRB_NasPdu_REQ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D27A924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tsc_NR_RbId_SRB1,</w:t>
            </w:r>
          </w:p>
          <w:p w14:paraId="45908D97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-,</w:t>
            </w:r>
          </w:p>
          <w:p w14:paraId="5594A695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cs_NG_NAS_Request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, // @sic R5s230229 sic@</w:t>
            </w:r>
          </w:p>
          <w:p w14:paraId="42C77BF8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f_Get_EAP_AuthenticationReqMsg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v_NAS_SecurityParams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v_NID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)))); // @sic R5s230229 sic@</w:t>
            </w:r>
          </w:p>
          <w:p w14:paraId="79EBAAC3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102FA97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6"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A546785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car_NR_SRB_NasPdu_IND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cr_NG_NAS_Ind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((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tsc_SHT_IntegrityProtected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)))) -&gt; value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;  // @sic R5s230229 sic@</w:t>
            </w:r>
          </w:p>
          <w:p w14:paraId="23142C0A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f_Check_EAPAKA_AuthenticationResponse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v_NAS_SecurityParams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Pdu.Msg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57EA437D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(__FILE__, __LINE__, "Step 6");</w:t>
            </w:r>
          </w:p>
          <w:p w14:paraId="512BF3AB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E2FB81F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7B73E4D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BDDDCED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cas_NR_SRB_NasPdu_REQ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971387A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tsc_NR_RbId_SRB1,</w:t>
            </w:r>
          </w:p>
          <w:p w14:paraId="17908BFF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-,</w:t>
            </w:r>
          </w:p>
          <w:p w14:paraId="1F5769CA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cs_NG_NAS_Request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20E9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tsc_SHT_NoSecurityProtection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,   // @sic R5s230229 sic@</w:t>
            </w:r>
          </w:p>
          <w:p w14:paraId="77822E0A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cs_NG_AUTHENTICATION_REJECT(cs_EAP_Message(bit2oct(encvalue(cs_EAP_Failure)))))));</w:t>
            </w:r>
          </w:p>
          <w:p w14:paraId="582D36A8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996C324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7C91C71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954BECB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3283DDF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9"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9DA82D5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RRCSetupRequest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message for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intial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registration procedure within the next 30 seconds?</w:t>
            </w:r>
          </w:p>
          <w:p w14:paraId="5ED9F1A8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f_NR_CheckNoRRCSetupReq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, 30.0,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cr_NR_EstablishmentCause_Any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,  "Step 9");</w:t>
            </w:r>
          </w:p>
          <w:p w14:paraId="6A18906C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B6969A2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10"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60642FF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f_NR_UE_DeRegisterOnSwitchOff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, STATE_DEREGISTERED);</w:t>
            </w:r>
          </w:p>
          <w:p w14:paraId="5944EDA1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45D0DC8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11"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0E698C2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f_NR5GC_SwitchOnAndResetIMS();</w:t>
            </w:r>
          </w:p>
          <w:p w14:paraId="697F21EA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137DCE8" w14:textId="77777777" w:rsidR="004F5159" w:rsidRDefault="004F5159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---------skipping code------</w:t>
            </w:r>
          </w:p>
          <w:p w14:paraId="0BEA1A3C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EFD2EBD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Step 26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1F6D251" w14:textId="77777777" w:rsidR="00E63CF5" w:rsidRPr="00E63CF5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f_NR5GC_RRC_Idle_Steps16_20 (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TESTMode_OFF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noRrcConnectionRelease</w:t>
            </w:r>
            <w:proofErr w:type="spellEnd"/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E8ED5E1" w14:textId="34EF361B" w:rsidR="001E3D37" w:rsidRPr="00DA356D" w:rsidRDefault="00E63CF5" w:rsidP="00E63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3CF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E8ED5E3" w14:textId="39E1C190" w:rsidR="000E1C64" w:rsidRDefault="000E1C64" w:rsidP="00D86933">
      <w:pPr>
        <w:pStyle w:val="CRCoverPage"/>
        <w:rPr>
          <w:lang w:eastAsia="zh-CN"/>
        </w:rPr>
      </w:pPr>
    </w:p>
    <w:sectPr w:rsidR="000E1C64" w:rsidSect="00B76E16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9F1B2" w14:textId="77777777" w:rsidR="00E94FDF" w:rsidRDefault="00E94FDF">
      <w:r>
        <w:separator/>
      </w:r>
    </w:p>
  </w:endnote>
  <w:endnote w:type="continuationSeparator" w:id="0">
    <w:p w14:paraId="0D48215E" w14:textId="77777777" w:rsidR="00E94FDF" w:rsidRDefault="00E94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BE58B" w14:textId="77777777" w:rsidR="00E94FDF" w:rsidRDefault="00E94FDF">
      <w:r>
        <w:separator/>
      </w:r>
    </w:p>
  </w:footnote>
  <w:footnote w:type="continuationSeparator" w:id="0">
    <w:p w14:paraId="16655EE2" w14:textId="77777777" w:rsidR="00E94FDF" w:rsidRDefault="00E94F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8" w14:textId="77777777" w:rsidR="0084166B" w:rsidRDefault="008416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E8ED5EE" wp14:editId="2E8ED5E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23915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A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E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23915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A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9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E8ED5F0" wp14:editId="2E8ED5F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B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B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A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E8ED5F2" wp14:editId="2E8ED5F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2828936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C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2828936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C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B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E8ED5F4" wp14:editId="2E8ED5F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6267088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D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6267088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D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C" w14:textId="77777777" w:rsidR="0084166B" w:rsidRDefault="0084166B">
    <w:pPr>
      <w:pStyle w:val="Header"/>
      <w:tabs>
        <w:tab w:val="right" w:pos="9639"/>
      </w:tabs>
    </w:pPr>
    <w:r>
      <w:tab/>
    </w: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E8ED5F6" wp14:editId="2E8ED5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1269652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E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1269652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E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D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8ED5F8" wp14:editId="2E8ED5F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1940357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F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1940357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F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EB702A1"/>
    <w:multiLevelType w:val="hybridMultilevel"/>
    <w:tmpl w:val="C304F142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2419AB"/>
    <w:multiLevelType w:val="hybridMultilevel"/>
    <w:tmpl w:val="D6308FE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1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E40E3A"/>
    <w:multiLevelType w:val="hybridMultilevel"/>
    <w:tmpl w:val="72ACC9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197B38"/>
    <w:multiLevelType w:val="hybridMultilevel"/>
    <w:tmpl w:val="AC641A9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60EB7241"/>
    <w:multiLevelType w:val="hybridMultilevel"/>
    <w:tmpl w:val="1DCEC7BC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9" w15:restartNumberingAfterBreak="0">
    <w:nsid w:val="72601D6C"/>
    <w:multiLevelType w:val="hybridMultilevel"/>
    <w:tmpl w:val="C35AC9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5243888"/>
    <w:multiLevelType w:val="hybridMultilevel"/>
    <w:tmpl w:val="508C7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0546993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41430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6603990">
    <w:abstractNumId w:val="7"/>
  </w:num>
  <w:num w:numId="4" w16cid:durableId="2088378527">
    <w:abstractNumId w:val="16"/>
  </w:num>
  <w:num w:numId="5" w16cid:durableId="2037349397">
    <w:abstractNumId w:val="11"/>
  </w:num>
  <w:num w:numId="6" w16cid:durableId="663971015">
    <w:abstractNumId w:val="17"/>
  </w:num>
  <w:num w:numId="7" w16cid:durableId="1954556731">
    <w:abstractNumId w:val="28"/>
  </w:num>
  <w:num w:numId="8" w16cid:durableId="1988392054">
    <w:abstractNumId w:val="6"/>
  </w:num>
  <w:num w:numId="9" w16cid:durableId="2021736483">
    <w:abstractNumId w:val="15"/>
  </w:num>
  <w:num w:numId="10" w16cid:durableId="479611874">
    <w:abstractNumId w:val="32"/>
  </w:num>
  <w:num w:numId="11" w16cid:durableId="320742571">
    <w:abstractNumId w:val="12"/>
  </w:num>
  <w:num w:numId="12" w16cid:durableId="409473776">
    <w:abstractNumId w:val="18"/>
  </w:num>
  <w:num w:numId="13" w16cid:durableId="21829365">
    <w:abstractNumId w:val="2"/>
  </w:num>
  <w:num w:numId="14" w16cid:durableId="811218290">
    <w:abstractNumId w:val="14"/>
  </w:num>
  <w:num w:numId="15" w16cid:durableId="1043335989">
    <w:abstractNumId w:val="0"/>
  </w:num>
  <w:num w:numId="16" w16cid:durableId="1212305395">
    <w:abstractNumId w:val="1"/>
  </w:num>
  <w:num w:numId="17" w16cid:durableId="265582891">
    <w:abstractNumId w:val="5"/>
  </w:num>
  <w:num w:numId="18" w16cid:durableId="1686906282">
    <w:abstractNumId w:val="19"/>
  </w:num>
  <w:num w:numId="19" w16cid:durableId="959452049">
    <w:abstractNumId w:val="31"/>
  </w:num>
  <w:num w:numId="20" w16cid:durableId="2082873196">
    <w:abstractNumId w:val="27"/>
  </w:num>
  <w:num w:numId="21" w16cid:durableId="873272268">
    <w:abstractNumId w:val="10"/>
  </w:num>
  <w:num w:numId="22" w16cid:durableId="458884617">
    <w:abstractNumId w:val="21"/>
  </w:num>
  <w:num w:numId="23" w16cid:durableId="68114274">
    <w:abstractNumId w:val="26"/>
  </w:num>
  <w:num w:numId="24" w16cid:durableId="1466852022">
    <w:abstractNumId w:val="13"/>
  </w:num>
  <w:num w:numId="25" w16cid:durableId="701712808">
    <w:abstractNumId w:val="23"/>
  </w:num>
  <w:num w:numId="26" w16cid:durableId="1288970399">
    <w:abstractNumId w:val="3"/>
  </w:num>
  <w:num w:numId="27" w16cid:durableId="783309216">
    <w:abstractNumId w:val="4"/>
  </w:num>
  <w:num w:numId="28" w16cid:durableId="1798985108">
    <w:abstractNumId w:val="20"/>
  </w:num>
  <w:num w:numId="29" w16cid:durableId="1908224470">
    <w:abstractNumId w:val="22"/>
  </w:num>
  <w:num w:numId="30" w16cid:durableId="1609192639">
    <w:abstractNumId w:val="24"/>
  </w:num>
  <w:num w:numId="31" w16cid:durableId="977492678">
    <w:abstractNumId w:val="29"/>
  </w:num>
  <w:num w:numId="32" w16cid:durableId="181556969">
    <w:abstractNumId w:val="9"/>
  </w:num>
  <w:num w:numId="33" w16cid:durableId="1824664819">
    <w:abstractNumId w:val="30"/>
  </w:num>
  <w:num w:numId="34" w16cid:durableId="1904632667">
    <w:abstractNumId w:val="8"/>
  </w:num>
  <w:num w:numId="35" w16cid:durableId="43413199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03FE"/>
    <w:rsid w:val="00022E4A"/>
    <w:rsid w:val="00024866"/>
    <w:rsid w:val="0002594C"/>
    <w:rsid w:val="00030142"/>
    <w:rsid w:val="0003629C"/>
    <w:rsid w:val="00036FE7"/>
    <w:rsid w:val="00037F9E"/>
    <w:rsid w:val="00053BB5"/>
    <w:rsid w:val="00054E62"/>
    <w:rsid w:val="00057DBD"/>
    <w:rsid w:val="000614B3"/>
    <w:rsid w:val="0006562C"/>
    <w:rsid w:val="000749BF"/>
    <w:rsid w:val="000803E7"/>
    <w:rsid w:val="00093F34"/>
    <w:rsid w:val="0009581D"/>
    <w:rsid w:val="00096F61"/>
    <w:rsid w:val="000A1C38"/>
    <w:rsid w:val="000A2B1E"/>
    <w:rsid w:val="000A30FB"/>
    <w:rsid w:val="000A4903"/>
    <w:rsid w:val="000A4AB6"/>
    <w:rsid w:val="000A55CC"/>
    <w:rsid w:val="000A6394"/>
    <w:rsid w:val="000B52C7"/>
    <w:rsid w:val="000B70AF"/>
    <w:rsid w:val="000B7FED"/>
    <w:rsid w:val="000C038A"/>
    <w:rsid w:val="000C104F"/>
    <w:rsid w:val="000C6598"/>
    <w:rsid w:val="000D40AB"/>
    <w:rsid w:val="000E1C64"/>
    <w:rsid w:val="000E60EB"/>
    <w:rsid w:val="000F119F"/>
    <w:rsid w:val="000F34D6"/>
    <w:rsid w:val="001109AC"/>
    <w:rsid w:val="00112785"/>
    <w:rsid w:val="00113952"/>
    <w:rsid w:val="0011415B"/>
    <w:rsid w:val="001209DE"/>
    <w:rsid w:val="0012136E"/>
    <w:rsid w:val="00126237"/>
    <w:rsid w:val="00127CEE"/>
    <w:rsid w:val="001302CE"/>
    <w:rsid w:val="00134670"/>
    <w:rsid w:val="001373AB"/>
    <w:rsid w:val="00145D43"/>
    <w:rsid w:val="00146DCF"/>
    <w:rsid w:val="00164CFC"/>
    <w:rsid w:val="00173835"/>
    <w:rsid w:val="00181CAC"/>
    <w:rsid w:val="001901A2"/>
    <w:rsid w:val="00192C46"/>
    <w:rsid w:val="001A08B3"/>
    <w:rsid w:val="001A0B55"/>
    <w:rsid w:val="001A0D31"/>
    <w:rsid w:val="001A709A"/>
    <w:rsid w:val="001A7B60"/>
    <w:rsid w:val="001B52F0"/>
    <w:rsid w:val="001B5A9D"/>
    <w:rsid w:val="001B7A65"/>
    <w:rsid w:val="001C5C2A"/>
    <w:rsid w:val="001C7601"/>
    <w:rsid w:val="001D3F35"/>
    <w:rsid w:val="001D5F19"/>
    <w:rsid w:val="001E3D37"/>
    <w:rsid w:val="001E41F3"/>
    <w:rsid w:val="001F1817"/>
    <w:rsid w:val="001F406A"/>
    <w:rsid w:val="002040A1"/>
    <w:rsid w:val="00220349"/>
    <w:rsid w:val="00221C5A"/>
    <w:rsid w:val="00241A66"/>
    <w:rsid w:val="00241D3B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97B15"/>
    <w:rsid w:val="002A4DCB"/>
    <w:rsid w:val="002B14D3"/>
    <w:rsid w:val="002B1F30"/>
    <w:rsid w:val="002B5741"/>
    <w:rsid w:val="002B7F8A"/>
    <w:rsid w:val="002C7E01"/>
    <w:rsid w:val="002E008A"/>
    <w:rsid w:val="002F45F1"/>
    <w:rsid w:val="002F7D40"/>
    <w:rsid w:val="0030142E"/>
    <w:rsid w:val="003041CF"/>
    <w:rsid w:val="00305409"/>
    <w:rsid w:val="00310217"/>
    <w:rsid w:val="0031061D"/>
    <w:rsid w:val="003216F1"/>
    <w:rsid w:val="00322D46"/>
    <w:rsid w:val="0033294A"/>
    <w:rsid w:val="003367D3"/>
    <w:rsid w:val="00341F6F"/>
    <w:rsid w:val="00342D98"/>
    <w:rsid w:val="00343CD7"/>
    <w:rsid w:val="00345383"/>
    <w:rsid w:val="00346D77"/>
    <w:rsid w:val="00347DED"/>
    <w:rsid w:val="003513BA"/>
    <w:rsid w:val="00355425"/>
    <w:rsid w:val="003556DC"/>
    <w:rsid w:val="00357537"/>
    <w:rsid w:val="003609EF"/>
    <w:rsid w:val="0036231A"/>
    <w:rsid w:val="00374DD4"/>
    <w:rsid w:val="00375BB0"/>
    <w:rsid w:val="003764EC"/>
    <w:rsid w:val="003806A7"/>
    <w:rsid w:val="00382809"/>
    <w:rsid w:val="00383C3D"/>
    <w:rsid w:val="003858C9"/>
    <w:rsid w:val="00387158"/>
    <w:rsid w:val="00387792"/>
    <w:rsid w:val="003904E3"/>
    <w:rsid w:val="003926A3"/>
    <w:rsid w:val="00392CBA"/>
    <w:rsid w:val="00393BCA"/>
    <w:rsid w:val="00396226"/>
    <w:rsid w:val="003C2766"/>
    <w:rsid w:val="003C4A17"/>
    <w:rsid w:val="003D1466"/>
    <w:rsid w:val="003E1A36"/>
    <w:rsid w:val="003E51C2"/>
    <w:rsid w:val="003F09A0"/>
    <w:rsid w:val="003F3287"/>
    <w:rsid w:val="00410371"/>
    <w:rsid w:val="00411482"/>
    <w:rsid w:val="00412379"/>
    <w:rsid w:val="0041471B"/>
    <w:rsid w:val="004153A1"/>
    <w:rsid w:val="00415491"/>
    <w:rsid w:val="00416FA7"/>
    <w:rsid w:val="00417AF4"/>
    <w:rsid w:val="004242F1"/>
    <w:rsid w:val="0043163D"/>
    <w:rsid w:val="00433730"/>
    <w:rsid w:val="00440D0A"/>
    <w:rsid w:val="0044346C"/>
    <w:rsid w:val="00446488"/>
    <w:rsid w:val="0045042E"/>
    <w:rsid w:val="00450D86"/>
    <w:rsid w:val="00460215"/>
    <w:rsid w:val="00460C04"/>
    <w:rsid w:val="00461008"/>
    <w:rsid w:val="00461F12"/>
    <w:rsid w:val="004635E5"/>
    <w:rsid w:val="004717EA"/>
    <w:rsid w:val="00482B43"/>
    <w:rsid w:val="0049413C"/>
    <w:rsid w:val="00495060"/>
    <w:rsid w:val="004976F0"/>
    <w:rsid w:val="004A2AED"/>
    <w:rsid w:val="004B01A5"/>
    <w:rsid w:val="004B2C2D"/>
    <w:rsid w:val="004B526E"/>
    <w:rsid w:val="004B75B7"/>
    <w:rsid w:val="004C5377"/>
    <w:rsid w:val="004D3723"/>
    <w:rsid w:val="004D455F"/>
    <w:rsid w:val="004D5164"/>
    <w:rsid w:val="004F5159"/>
    <w:rsid w:val="004F661B"/>
    <w:rsid w:val="005045C7"/>
    <w:rsid w:val="005105E0"/>
    <w:rsid w:val="0051196A"/>
    <w:rsid w:val="00512689"/>
    <w:rsid w:val="005135A1"/>
    <w:rsid w:val="0051580D"/>
    <w:rsid w:val="005174CD"/>
    <w:rsid w:val="00525828"/>
    <w:rsid w:val="005279F5"/>
    <w:rsid w:val="0053156E"/>
    <w:rsid w:val="00532891"/>
    <w:rsid w:val="00547111"/>
    <w:rsid w:val="00550D59"/>
    <w:rsid w:val="00556F11"/>
    <w:rsid w:val="00564EDF"/>
    <w:rsid w:val="0056673A"/>
    <w:rsid w:val="00566F6F"/>
    <w:rsid w:val="0058240F"/>
    <w:rsid w:val="00587F6A"/>
    <w:rsid w:val="00592D74"/>
    <w:rsid w:val="00596753"/>
    <w:rsid w:val="005B3028"/>
    <w:rsid w:val="005B4127"/>
    <w:rsid w:val="005C517B"/>
    <w:rsid w:val="005D27CA"/>
    <w:rsid w:val="005D614C"/>
    <w:rsid w:val="005E18C6"/>
    <w:rsid w:val="005E2C44"/>
    <w:rsid w:val="005E42FB"/>
    <w:rsid w:val="005F0903"/>
    <w:rsid w:val="005F12D6"/>
    <w:rsid w:val="005F391D"/>
    <w:rsid w:val="005F6646"/>
    <w:rsid w:val="005F740E"/>
    <w:rsid w:val="006006A5"/>
    <w:rsid w:val="006006C1"/>
    <w:rsid w:val="00610C5B"/>
    <w:rsid w:val="00613D6B"/>
    <w:rsid w:val="00614BCF"/>
    <w:rsid w:val="00617D68"/>
    <w:rsid w:val="00620F69"/>
    <w:rsid w:val="00621188"/>
    <w:rsid w:val="00623024"/>
    <w:rsid w:val="006257ED"/>
    <w:rsid w:val="00625935"/>
    <w:rsid w:val="006274E4"/>
    <w:rsid w:val="006316B2"/>
    <w:rsid w:val="00642CCB"/>
    <w:rsid w:val="00644586"/>
    <w:rsid w:val="00645C84"/>
    <w:rsid w:val="00652A36"/>
    <w:rsid w:val="0065364E"/>
    <w:rsid w:val="006537B5"/>
    <w:rsid w:val="00661E2C"/>
    <w:rsid w:val="00667016"/>
    <w:rsid w:val="00674D13"/>
    <w:rsid w:val="0068444E"/>
    <w:rsid w:val="006864D1"/>
    <w:rsid w:val="0069262E"/>
    <w:rsid w:val="00695808"/>
    <w:rsid w:val="006A5853"/>
    <w:rsid w:val="006A6982"/>
    <w:rsid w:val="006A7001"/>
    <w:rsid w:val="006A737E"/>
    <w:rsid w:val="006B46FB"/>
    <w:rsid w:val="006B7B2F"/>
    <w:rsid w:val="006D0191"/>
    <w:rsid w:val="006D5020"/>
    <w:rsid w:val="006E0ACC"/>
    <w:rsid w:val="006E21FB"/>
    <w:rsid w:val="006E4465"/>
    <w:rsid w:val="006E5627"/>
    <w:rsid w:val="006E7773"/>
    <w:rsid w:val="006F0D88"/>
    <w:rsid w:val="006F1E70"/>
    <w:rsid w:val="006F6B99"/>
    <w:rsid w:val="006F7B09"/>
    <w:rsid w:val="00702031"/>
    <w:rsid w:val="007046F0"/>
    <w:rsid w:val="00704829"/>
    <w:rsid w:val="007074D8"/>
    <w:rsid w:val="007101FB"/>
    <w:rsid w:val="007206B7"/>
    <w:rsid w:val="00720E9C"/>
    <w:rsid w:val="0072522A"/>
    <w:rsid w:val="0073208D"/>
    <w:rsid w:val="0073742E"/>
    <w:rsid w:val="0073773F"/>
    <w:rsid w:val="00743D60"/>
    <w:rsid w:val="00755C92"/>
    <w:rsid w:val="007603BE"/>
    <w:rsid w:val="00762213"/>
    <w:rsid w:val="00763BA2"/>
    <w:rsid w:val="007656FE"/>
    <w:rsid w:val="007658A5"/>
    <w:rsid w:val="0076748C"/>
    <w:rsid w:val="007717AB"/>
    <w:rsid w:val="0077683C"/>
    <w:rsid w:val="00792342"/>
    <w:rsid w:val="00793020"/>
    <w:rsid w:val="007977A8"/>
    <w:rsid w:val="007A653A"/>
    <w:rsid w:val="007A6DCC"/>
    <w:rsid w:val="007A73E5"/>
    <w:rsid w:val="007A7F80"/>
    <w:rsid w:val="007B512A"/>
    <w:rsid w:val="007B63D8"/>
    <w:rsid w:val="007C13F4"/>
    <w:rsid w:val="007C2097"/>
    <w:rsid w:val="007C28A7"/>
    <w:rsid w:val="007C2DC5"/>
    <w:rsid w:val="007D6A07"/>
    <w:rsid w:val="007D6DB1"/>
    <w:rsid w:val="007D7566"/>
    <w:rsid w:val="007F0389"/>
    <w:rsid w:val="007F1ED8"/>
    <w:rsid w:val="007F3701"/>
    <w:rsid w:val="007F7259"/>
    <w:rsid w:val="00800A71"/>
    <w:rsid w:val="00801700"/>
    <w:rsid w:val="00801CF0"/>
    <w:rsid w:val="008040A8"/>
    <w:rsid w:val="008223DD"/>
    <w:rsid w:val="00824C2C"/>
    <w:rsid w:val="00825391"/>
    <w:rsid w:val="00825C07"/>
    <w:rsid w:val="008279FA"/>
    <w:rsid w:val="0084166B"/>
    <w:rsid w:val="00846A67"/>
    <w:rsid w:val="0085441A"/>
    <w:rsid w:val="008613D8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B66DD"/>
    <w:rsid w:val="008B694B"/>
    <w:rsid w:val="008D4141"/>
    <w:rsid w:val="008E4DB9"/>
    <w:rsid w:val="008E6B1F"/>
    <w:rsid w:val="008F686C"/>
    <w:rsid w:val="00900B0A"/>
    <w:rsid w:val="00901400"/>
    <w:rsid w:val="00904EBA"/>
    <w:rsid w:val="00905BF0"/>
    <w:rsid w:val="00907B05"/>
    <w:rsid w:val="0091261A"/>
    <w:rsid w:val="00913E0B"/>
    <w:rsid w:val="009148DE"/>
    <w:rsid w:val="00914F56"/>
    <w:rsid w:val="00916386"/>
    <w:rsid w:val="00916CEC"/>
    <w:rsid w:val="00930FC9"/>
    <w:rsid w:val="009418D9"/>
    <w:rsid w:val="00941E30"/>
    <w:rsid w:val="00943B96"/>
    <w:rsid w:val="00946424"/>
    <w:rsid w:val="009478EE"/>
    <w:rsid w:val="0095139C"/>
    <w:rsid w:val="0095556A"/>
    <w:rsid w:val="00955579"/>
    <w:rsid w:val="00956250"/>
    <w:rsid w:val="00956A50"/>
    <w:rsid w:val="00957995"/>
    <w:rsid w:val="00962AE4"/>
    <w:rsid w:val="009633D4"/>
    <w:rsid w:val="00973015"/>
    <w:rsid w:val="009767E1"/>
    <w:rsid w:val="009777D9"/>
    <w:rsid w:val="00977F33"/>
    <w:rsid w:val="00986821"/>
    <w:rsid w:val="009911E9"/>
    <w:rsid w:val="00991B88"/>
    <w:rsid w:val="009A07BF"/>
    <w:rsid w:val="009A4E0F"/>
    <w:rsid w:val="009A5255"/>
    <w:rsid w:val="009A5753"/>
    <w:rsid w:val="009A579D"/>
    <w:rsid w:val="009B0B50"/>
    <w:rsid w:val="009B5164"/>
    <w:rsid w:val="009B7468"/>
    <w:rsid w:val="009C1018"/>
    <w:rsid w:val="009C22FE"/>
    <w:rsid w:val="009D1C67"/>
    <w:rsid w:val="009D476E"/>
    <w:rsid w:val="009D7147"/>
    <w:rsid w:val="009E1D01"/>
    <w:rsid w:val="009E24DE"/>
    <w:rsid w:val="009E3297"/>
    <w:rsid w:val="009E63AD"/>
    <w:rsid w:val="009F734F"/>
    <w:rsid w:val="009F7D81"/>
    <w:rsid w:val="00A00487"/>
    <w:rsid w:val="00A031A9"/>
    <w:rsid w:val="00A0746C"/>
    <w:rsid w:val="00A10915"/>
    <w:rsid w:val="00A230E4"/>
    <w:rsid w:val="00A246B6"/>
    <w:rsid w:val="00A30357"/>
    <w:rsid w:val="00A3065C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9501D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5AF9"/>
    <w:rsid w:val="00B17E2F"/>
    <w:rsid w:val="00B17EC1"/>
    <w:rsid w:val="00B258BB"/>
    <w:rsid w:val="00B3074E"/>
    <w:rsid w:val="00B50194"/>
    <w:rsid w:val="00B50EDC"/>
    <w:rsid w:val="00B51BA6"/>
    <w:rsid w:val="00B52828"/>
    <w:rsid w:val="00B541D3"/>
    <w:rsid w:val="00B55EF0"/>
    <w:rsid w:val="00B5725C"/>
    <w:rsid w:val="00B633FD"/>
    <w:rsid w:val="00B66D01"/>
    <w:rsid w:val="00B67B97"/>
    <w:rsid w:val="00B719CC"/>
    <w:rsid w:val="00B7315D"/>
    <w:rsid w:val="00B75E77"/>
    <w:rsid w:val="00B76E16"/>
    <w:rsid w:val="00B82D7D"/>
    <w:rsid w:val="00B84F41"/>
    <w:rsid w:val="00B918AC"/>
    <w:rsid w:val="00B91C30"/>
    <w:rsid w:val="00B9335B"/>
    <w:rsid w:val="00B93D97"/>
    <w:rsid w:val="00B93F7F"/>
    <w:rsid w:val="00B968C8"/>
    <w:rsid w:val="00B97FC2"/>
    <w:rsid w:val="00BA048E"/>
    <w:rsid w:val="00BA267C"/>
    <w:rsid w:val="00BA2CD7"/>
    <w:rsid w:val="00BA3EC5"/>
    <w:rsid w:val="00BA51D9"/>
    <w:rsid w:val="00BB0606"/>
    <w:rsid w:val="00BB1BF6"/>
    <w:rsid w:val="00BB5645"/>
    <w:rsid w:val="00BB5DFC"/>
    <w:rsid w:val="00BC40B1"/>
    <w:rsid w:val="00BD279D"/>
    <w:rsid w:val="00BD5479"/>
    <w:rsid w:val="00BD6BB8"/>
    <w:rsid w:val="00BE1CA4"/>
    <w:rsid w:val="00BE328F"/>
    <w:rsid w:val="00BE47A2"/>
    <w:rsid w:val="00BE4DD2"/>
    <w:rsid w:val="00BE5D58"/>
    <w:rsid w:val="00BE706B"/>
    <w:rsid w:val="00BF1721"/>
    <w:rsid w:val="00BF53F2"/>
    <w:rsid w:val="00BF60DF"/>
    <w:rsid w:val="00C01A4C"/>
    <w:rsid w:val="00C07A7D"/>
    <w:rsid w:val="00C1082F"/>
    <w:rsid w:val="00C10D23"/>
    <w:rsid w:val="00C1205A"/>
    <w:rsid w:val="00C23C46"/>
    <w:rsid w:val="00C25795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3DA8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4BE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6C63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2E88"/>
    <w:rsid w:val="00D235D8"/>
    <w:rsid w:val="00D24991"/>
    <w:rsid w:val="00D25A5F"/>
    <w:rsid w:val="00D3146C"/>
    <w:rsid w:val="00D32B66"/>
    <w:rsid w:val="00D34E67"/>
    <w:rsid w:val="00D351FF"/>
    <w:rsid w:val="00D35348"/>
    <w:rsid w:val="00D424DA"/>
    <w:rsid w:val="00D468D6"/>
    <w:rsid w:val="00D50255"/>
    <w:rsid w:val="00D52BD7"/>
    <w:rsid w:val="00D5400F"/>
    <w:rsid w:val="00D5561D"/>
    <w:rsid w:val="00D60D37"/>
    <w:rsid w:val="00D60EE8"/>
    <w:rsid w:val="00D63444"/>
    <w:rsid w:val="00D65115"/>
    <w:rsid w:val="00D66520"/>
    <w:rsid w:val="00D720E3"/>
    <w:rsid w:val="00D7237E"/>
    <w:rsid w:val="00D7387B"/>
    <w:rsid w:val="00D81AEC"/>
    <w:rsid w:val="00D86933"/>
    <w:rsid w:val="00D86DC8"/>
    <w:rsid w:val="00D91C08"/>
    <w:rsid w:val="00D91DFA"/>
    <w:rsid w:val="00DA0394"/>
    <w:rsid w:val="00DA356D"/>
    <w:rsid w:val="00DB3570"/>
    <w:rsid w:val="00DB611A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02EF2"/>
    <w:rsid w:val="00E13F3D"/>
    <w:rsid w:val="00E14847"/>
    <w:rsid w:val="00E14D7D"/>
    <w:rsid w:val="00E1690A"/>
    <w:rsid w:val="00E1748E"/>
    <w:rsid w:val="00E20322"/>
    <w:rsid w:val="00E2067E"/>
    <w:rsid w:val="00E32E48"/>
    <w:rsid w:val="00E34898"/>
    <w:rsid w:val="00E37029"/>
    <w:rsid w:val="00E37518"/>
    <w:rsid w:val="00E46177"/>
    <w:rsid w:val="00E541FB"/>
    <w:rsid w:val="00E5552E"/>
    <w:rsid w:val="00E56B35"/>
    <w:rsid w:val="00E62341"/>
    <w:rsid w:val="00E63CF5"/>
    <w:rsid w:val="00E716C1"/>
    <w:rsid w:val="00E717C5"/>
    <w:rsid w:val="00E76BE2"/>
    <w:rsid w:val="00E777D7"/>
    <w:rsid w:val="00E77B87"/>
    <w:rsid w:val="00E814FE"/>
    <w:rsid w:val="00E83DFE"/>
    <w:rsid w:val="00E84864"/>
    <w:rsid w:val="00E84C0B"/>
    <w:rsid w:val="00E8742B"/>
    <w:rsid w:val="00E94FDF"/>
    <w:rsid w:val="00E9504A"/>
    <w:rsid w:val="00EA6BD9"/>
    <w:rsid w:val="00EA7E97"/>
    <w:rsid w:val="00EB09B7"/>
    <w:rsid w:val="00EB0DD2"/>
    <w:rsid w:val="00EB40F5"/>
    <w:rsid w:val="00EC2AA3"/>
    <w:rsid w:val="00EC34D8"/>
    <w:rsid w:val="00EC5108"/>
    <w:rsid w:val="00EC51B2"/>
    <w:rsid w:val="00ED1841"/>
    <w:rsid w:val="00EE16C4"/>
    <w:rsid w:val="00EE7D7C"/>
    <w:rsid w:val="00EF2028"/>
    <w:rsid w:val="00EF5EEC"/>
    <w:rsid w:val="00F0027A"/>
    <w:rsid w:val="00F0098D"/>
    <w:rsid w:val="00F01260"/>
    <w:rsid w:val="00F023F0"/>
    <w:rsid w:val="00F07410"/>
    <w:rsid w:val="00F11469"/>
    <w:rsid w:val="00F11874"/>
    <w:rsid w:val="00F173A4"/>
    <w:rsid w:val="00F25D98"/>
    <w:rsid w:val="00F300FB"/>
    <w:rsid w:val="00F510C9"/>
    <w:rsid w:val="00F637A3"/>
    <w:rsid w:val="00F64863"/>
    <w:rsid w:val="00F65E51"/>
    <w:rsid w:val="00F71C6C"/>
    <w:rsid w:val="00F73479"/>
    <w:rsid w:val="00F75DFD"/>
    <w:rsid w:val="00F76F15"/>
    <w:rsid w:val="00F770AB"/>
    <w:rsid w:val="00F83E9A"/>
    <w:rsid w:val="00F86E8A"/>
    <w:rsid w:val="00F95DCB"/>
    <w:rsid w:val="00FA1F4E"/>
    <w:rsid w:val="00FA2C28"/>
    <w:rsid w:val="00FA485A"/>
    <w:rsid w:val="00FA6BF0"/>
    <w:rsid w:val="00FB21E2"/>
    <w:rsid w:val="00FB31B9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8ED4C2"/>
  <w15:docId w15:val="{62C856F6-BC02-4BAF-BA35-24BAF739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1C6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E706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E706B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6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36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6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1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85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0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8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4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4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63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5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72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3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62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4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9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1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0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3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25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47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74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9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24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37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1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3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4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7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1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2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4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1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1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14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7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6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828C3-F994-44E7-A2D6-63F91BF16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1219</Words>
  <Characters>6949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8152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Kalahasti, Narendra</cp:lastModifiedBy>
  <cp:revision>4</cp:revision>
  <cp:lastPrinted>1900-12-31T16:00:00Z</cp:lastPrinted>
  <dcterms:created xsi:type="dcterms:W3CDTF">2023-04-03T17:15:00Z</dcterms:created>
  <dcterms:modified xsi:type="dcterms:W3CDTF">2023-04-04T12:18:00Z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2022-06-16T17:56:20Z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1d27dca3-866a-46e1-968b-911d0e0f18c8</vt:lpwstr>
  </property>
  <property fmtid="{D5CDD505-2E9C-101B-9397-08002B2CF9AE}" pid="27" name="MSIP_Label_9764cdcd-3664-4d05-9615-7cbf65a4f0a8_ContentBits">
    <vt:lpwstr>0</vt:lpwstr>
  </property>
</Properties>
</file>