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2D" w:rsidRDefault="00D3752D" w:rsidP="00D37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D281A" w:rsidRPr="003D281A">
          <w:rPr>
            <w:b/>
            <w:i/>
            <w:noProof/>
            <w:sz w:val="28"/>
          </w:rPr>
          <w:t>303</w:t>
        </w:r>
      </w:fldSimple>
    </w:p>
    <w:p w:rsidR="00D3752D" w:rsidRDefault="00F72748" w:rsidP="00D3752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752D" w:rsidRPr="00BA51D9">
          <w:rPr>
            <w:b/>
            <w:noProof/>
            <w:sz w:val="24"/>
          </w:rPr>
          <w:t>Online</w:t>
        </w:r>
      </w:fldSimple>
      <w:r w:rsidR="00D3752D">
        <w:rPr>
          <w:b/>
          <w:noProof/>
          <w:sz w:val="24"/>
        </w:rPr>
        <w:t xml:space="preserve">, </w:t>
      </w:r>
      <w:fldSimple w:instr=" DOCPROPERTY  Country  \* MERGEFORMAT "/>
      <w:r w:rsidR="00D3752D">
        <w:rPr>
          <w:b/>
          <w:noProof/>
          <w:sz w:val="24"/>
        </w:rPr>
        <w:t xml:space="preserve">, </w:t>
      </w:r>
      <w:fldSimple w:instr=" DOCPROPERTY  StartDate  \* MERGEFORMAT ">
        <w:r w:rsidR="00D3752D" w:rsidRPr="00BA51D9">
          <w:rPr>
            <w:b/>
            <w:noProof/>
            <w:sz w:val="24"/>
          </w:rPr>
          <w:t>9th Dec 2022</w:t>
        </w:r>
      </w:fldSimple>
      <w:r w:rsidR="00D3752D">
        <w:rPr>
          <w:b/>
          <w:noProof/>
          <w:sz w:val="24"/>
        </w:rPr>
        <w:t xml:space="preserve"> - </w:t>
      </w:r>
      <w:fldSimple w:instr=" DOCPROPERTY  EndDate  \* MERGEFORMAT ">
        <w:r w:rsidR="00D3752D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0893" w:rsidTr="00D067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893" w:rsidRDefault="00170893" w:rsidP="00D067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0893" w:rsidTr="00D06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0893" w:rsidRDefault="00170893" w:rsidP="00D06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0893" w:rsidTr="00D06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0893" w:rsidRDefault="00170893" w:rsidP="00D06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893" w:rsidTr="00D06725">
        <w:tc>
          <w:tcPr>
            <w:tcW w:w="142" w:type="dxa"/>
            <w:tcBorders>
              <w:left w:val="single" w:sz="4" w:space="0" w:color="auto"/>
            </w:tcBorders>
          </w:tcPr>
          <w:p w:rsidR="00170893" w:rsidRDefault="00170893" w:rsidP="00D067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0893" w:rsidRPr="00410371" w:rsidRDefault="00F72748" w:rsidP="00D067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089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70893" w:rsidRDefault="00170893" w:rsidP="00D06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0893" w:rsidRPr="00410371" w:rsidRDefault="006E0D5E" w:rsidP="00D06725">
            <w:pPr>
              <w:pStyle w:val="CRCoverPage"/>
              <w:spacing w:after="0"/>
              <w:rPr>
                <w:noProof/>
              </w:rPr>
            </w:pPr>
            <w:r w:rsidRPr="006E0D5E">
              <w:rPr>
                <w:b/>
                <w:noProof/>
                <w:sz w:val="28"/>
              </w:rPr>
              <w:t>3037</w:t>
            </w:r>
          </w:p>
        </w:tc>
        <w:tc>
          <w:tcPr>
            <w:tcW w:w="709" w:type="dxa"/>
          </w:tcPr>
          <w:p w:rsidR="00170893" w:rsidRDefault="00170893" w:rsidP="00D067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0893" w:rsidRPr="00410371" w:rsidRDefault="00F72748" w:rsidP="00D067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7089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70893" w:rsidRDefault="00170893" w:rsidP="00D067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0893" w:rsidRPr="00410371" w:rsidRDefault="00F72748" w:rsidP="00D06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0893" w:rsidRPr="00410371">
                <w:rPr>
                  <w:b/>
                  <w:noProof/>
                  <w:sz w:val="28"/>
                </w:rPr>
                <w:t>17.</w:t>
              </w:r>
              <w:r w:rsidR="00D3752D">
                <w:rPr>
                  <w:b/>
                  <w:noProof/>
                  <w:sz w:val="28"/>
                </w:rPr>
                <w:t>6</w:t>
              </w:r>
              <w:r w:rsidR="0017089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0893" w:rsidRDefault="00170893" w:rsidP="00D06725">
            <w:pPr>
              <w:pStyle w:val="CRCoverPage"/>
              <w:spacing w:after="0"/>
              <w:rPr>
                <w:noProof/>
              </w:rPr>
            </w:pPr>
          </w:p>
        </w:tc>
      </w:tr>
      <w:tr w:rsidR="00170893" w:rsidTr="00D067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0893" w:rsidRDefault="00170893" w:rsidP="00D06725">
            <w:pPr>
              <w:pStyle w:val="CRCoverPage"/>
              <w:spacing w:after="0"/>
              <w:rPr>
                <w:noProof/>
              </w:rPr>
            </w:pPr>
          </w:p>
        </w:tc>
      </w:tr>
      <w:tr w:rsidR="00170893" w:rsidTr="00D067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0893" w:rsidRPr="00F25D98" w:rsidRDefault="00170893" w:rsidP="00D067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0893" w:rsidTr="00D06725">
        <w:tc>
          <w:tcPr>
            <w:tcW w:w="9641" w:type="dxa"/>
            <w:gridSpan w:val="9"/>
          </w:tcPr>
          <w:p w:rsidR="00170893" w:rsidRDefault="00170893" w:rsidP="00D06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0893" w:rsidRDefault="00170893" w:rsidP="001708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0893" w:rsidTr="00D06725">
        <w:tc>
          <w:tcPr>
            <w:tcW w:w="2835" w:type="dxa"/>
          </w:tcPr>
          <w:p w:rsidR="00170893" w:rsidRDefault="00170893" w:rsidP="00D067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0893" w:rsidRDefault="00170893" w:rsidP="00D06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0893" w:rsidRDefault="00170893" w:rsidP="00D06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0893" w:rsidRDefault="00170893" w:rsidP="00D06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0893" w:rsidRDefault="00170893" w:rsidP="00D06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0893" w:rsidRDefault="00170893" w:rsidP="00D067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0893" w:rsidRDefault="00170893" w:rsidP="00D06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0893" w:rsidRDefault="00170893" w:rsidP="00D067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0893" w:rsidRDefault="00170893" w:rsidP="00D067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0893" w:rsidRDefault="00170893" w:rsidP="001708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0893" w:rsidTr="00D06725">
        <w:tc>
          <w:tcPr>
            <w:tcW w:w="9640" w:type="dxa"/>
            <w:gridSpan w:val="11"/>
          </w:tcPr>
          <w:p w:rsidR="00170893" w:rsidRDefault="00170893" w:rsidP="00D06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52D" w:rsidTr="00D067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752D" w:rsidRDefault="00F72748" w:rsidP="00211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D3752D">
                <w:t xml:space="preserve">Addition of Rel-17 Redcap test case </w:t>
              </w:r>
              <w:r w:rsidR="00535EA4">
                <w:rPr>
                  <w:rFonts w:hint="eastAsia"/>
                  <w:lang w:eastAsia="zh-CN"/>
                </w:rPr>
                <w:t>7.1.1.1.16</w:t>
              </w:r>
            </w:fldSimple>
            <w:r w:rsidR="006A0750">
              <w:rPr>
                <w:rFonts w:hint="eastAsia"/>
                <w:lang w:eastAsia="zh-CN"/>
              </w:rPr>
              <w:t xml:space="preserve"> in </w:t>
            </w:r>
            <w:r w:rsidR="00211AA5">
              <w:rPr>
                <w:rFonts w:hint="eastAsia"/>
                <w:lang w:eastAsia="zh-CN"/>
              </w:rPr>
              <w:t>FR1</w:t>
            </w:r>
          </w:p>
        </w:tc>
      </w:tr>
      <w:tr w:rsidR="00D3752D" w:rsidTr="00D06725">
        <w:tc>
          <w:tcPr>
            <w:tcW w:w="1843" w:type="dxa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52D" w:rsidTr="00D06725">
        <w:tc>
          <w:tcPr>
            <w:tcW w:w="1843" w:type="dxa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752D" w:rsidRDefault="00691002" w:rsidP="00D375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  <w:r w:rsidR="003D281A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TDIA</w:t>
            </w:r>
          </w:p>
        </w:tc>
      </w:tr>
      <w:tr w:rsidR="00170893" w:rsidTr="00D06725">
        <w:tc>
          <w:tcPr>
            <w:tcW w:w="1843" w:type="dxa"/>
            <w:tcBorders>
              <w:left w:val="single" w:sz="4" w:space="0" w:color="auto"/>
            </w:tcBorders>
          </w:tcPr>
          <w:p w:rsidR="00170893" w:rsidRDefault="00170893" w:rsidP="00D067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0893" w:rsidRDefault="00170893" w:rsidP="00D0672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72748">
              <w:fldChar w:fldCharType="begin"/>
            </w:r>
            <w:r>
              <w:instrText xml:space="preserve"> DOCPROPERTY  SourceIfTsg  \* MERGEFORMAT </w:instrText>
            </w:r>
            <w:r w:rsidR="00F72748">
              <w:fldChar w:fldCharType="end"/>
            </w:r>
          </w:p>
        </w:tc>
      </w:tr>
      <w:tr w:rsidR="00170893" w:rsidTr="00D06725">
        <w:tc>
          <w:tcPr>
            <w:tcW w:w="1843" w:type="dxa"/>
            <w:tcBorders>
              <w:left w:val="single" w:sz="4" w:space="0" w:color="auto"/>
            </w:tcBorders>
          </w:tcPr>
          <w:p w:rsidR="00170893" w:rsidRDefault="00170893" w:rsidP="00D067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0893" w:rsidRDefault="00170893" w:rsidP="00D067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52D" w:rsidTr="00D06725">
        <w:tc>
          <w:tcPr>
            <w:tcW w:w="1843" w:type="dxa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3752D" w:rsidRDefault="00F72748" w:rsidP="00D375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752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3752D" w:rsidRDefault="00D3752D" w:rsidP="00D375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752D" w:rsidRDefault="00D3752D" w:rsidP="00D375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752D" w:rsidRDefault="00F72748" w:rsidP="00BC71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3752D">
                <w:rPr>
                  <w:noProof/>
                </w:rPr>
                <w:t>2023-0</w:t>
              </w:r>
              <w:r w:rsidR="00BC718C">
                <w:rPr>
                  <w:rFonts w:hint="eastAsia"/>
                  <w:noProof/>
                  <w:lang w:eastAsia="zh-CN"/>
                </w:rPr>
                <w:t>4</w:t>
              </w:r>
              <w:r w:rsidR="00D3752D">
                <w:rPr>
                  <w:noProof/>
                </w:rPr>
                <w:t>-</w:t>
              </w:r>
            </w:fldSimple>
            <w:r w:rsidR="00BC718C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D3752D" w:rsidTr="00D06725">
        <w:tc>
          <w:tcPr>
            <w:tcW w:w="1843" w:type="dxa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3752D" w:rsidRDefault="00D3752D" w:rsidP="00D37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3752D" w:rsidRDefault="00D3752D" w:rsidP="00D37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3752D" w:rsidRDefault="00D3752D" w:rsidP="00D37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52D" w:rsidTr="00D067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3752D" w:rsidRDefault="00F72748" w:rsidP="00D375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75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3752D" w:rsidRDefault="00D3752D" w:rsidP="00D375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752D" w:rsidRDefault="00D3752D" w:rsidP="00D375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752D" w:rsidRDefault="00F72748" w:rsidP="00D375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752D">
                <w:rPr>
                  <w:noProof/>
                </w:rPr>
                <w:t>Rel-17</w:t>
              </w:r>
            </w:fldSimple>
          </w:p>
        </w:tc>
      </w:tr>
      <w:tr w:rsidR="00D3752D" w:rsidTr="00D067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3752D" w:rsidRDefault="00D3752D" w:rsidP="00D375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752D" w:rsidRPr="007C2097" w:rsidRDefault="00D3752D" w:rsidP="00D375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752D" w:rsidTr="00D06725">
        <w:tc>
          <w:tcPr>
            <w:tcW w:w="1843" w:type="dxa"/>
          </w:tcPr>
          <w:p w:rsidR="00D3752D" w:rsidRDefault="00D3752D" w:rsidP="00D37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3752D" w:rsidRDefault="00D3752D" w:rsidP="00D37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52D" w:rsidTr="00D06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752D" w:rsidRPr="00D268E5" w:rsidRDefault="00D3752D" w:rsidP="00D3752D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 test case </w:t>
            </w:r>
            <w:r w:rsidR="00335CFC">
              <w:rPr>
                <w:rFonts w:hint="eastAsia"/>
                <w:lang w:eastAsia="zh-CN"/>
              </w:rPr>
              <w:t>7.1.1.1.16</w:t>
            </w:r>
            <w:r>
              <w:t xml:space="preserve"> </w:t>
            </w:r>
            <w:r w:rsidRPr="00D268E5">
              <w:rPr>
                <w:noProof/>
              </w:rPr>
              <w:t>to the IWD_2</w:t>
            </w:r>
            <w:r>
              <w:rPr>
                <w:noProof/>
              </w:rPr>
              <w:t>3wk12</w:t>
            </w:r>
            <w:r w:rsidRPr="00D268E5">
              <w:rPr>
                <w:noProof/>
              </w:rPr>
              <w:t xml:space="preserve"> ATS.</w:t>
            </w:r>
          </w:p>
        </w:tc>
      </w:tr>
      <w:tr w:rsidR="00D3752D" w:rsidTr="00D06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752D" w:rsidRPr="00D268E5" w:rsidRDefault="00D3752D" w:rsidP="00D37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52D" w:rsidTr="00D06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752D" w:rsidRPr="00D268E5" w:rsidRDefault="00D3752D" w:rsidP="00D3752D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 w:rsidR="00335CFC">
              <w:rPr>
                <w:rFonts w:hint="eastAsia"/>
                <w:lang w:eastAsia="zh-CN"/>
              </w:rPr>
              <w:t>7.1.1.1.16</w:t>
            </w:r>
            <w:r>
              <w:t xml:space="preserve"> </w:t>
            </w:r>
            <w:r w:rsidRPr="00D268E5">
              <w:rPr>
                <w:noProof/>
              </w:rPr>
              <w:t xml:space="preserve">required for approval. See </w:t>
            </w:r>
            <w:r>
              <w:rPr>
                <w:noProof/>
              </w:rPr>
              <w:t xml:space="preserve">the </w:t>
            </w:r>
            <w:r w:rsidRPr="00D268E5">
              <w:rPr>
                <w:noProof/>
              </w:rPr>
              <w:t>detailed change description for further information.</w:t>
            </w:r>
          </w:p>
        </w:tc>
      </w:tr>
      <w:tr w:rsidR="00D3752D" w:rsidTr="00D06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752D" w:rsidRPr="00D268E5" w:rsidRDefault="00D3752D" w:rsidP="00D37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52D" w:rsidTr="00D06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752D" w:rsidRDefault="00D3752D" w:rsidP="00D37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52D" w:rsidRPr="00D268E5" w:rsidRDefault="00D3752D" w:rsidP="00D37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D3752D" w:rsidTr="00D06725">
        <w:tc>
          <w:tcPr>
            <w:tcW w:w="2694" w:type="dxa"/>
            <w:gridSpan w:val="2"/>
          </w:tcPr>
          <w:p w:rsidR="00D3752D" w:rsidRDefault="00D3752D" w:rsidP="00D37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752D" w:rsidRPr="00D268E5" w:rsidRDefault="00D3752D" w:rsidP="00D37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52D" w:rsidTr="00D06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752D" w:rsidRPr="00D268E5" w:rsidRDefault="00335CFC" w:rsidP="00D3752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7.1.1.1.16</w:t>
            </w:r>
            <w:r w:rsidR="00D3752D">
              <w:t>.NR5GC</w:t>
            </w:r>
          </w:p>
        </w:tc>
      </w:tr>
      <w:tr w:rsidR="00D3752D" w:rsidTr="00D06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52D" w:rsidTr="00D06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752D" w:rsidRDefault="00D3752D" w:rsidP="00D37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3752D" w:rsidRDefault="00D3752D" w:rsidP="00D375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752D" w:rsidRDefault="00D3752D" w:rsidP="00D37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52D" w:rsidTr="00D06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752D" w:rsidRDefault="00D3752D" w:rsidP="00D37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52D" w:rsidRDefault="00D3752D" w:rsidP="00D37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752D" w:rsidRDefault="00D3752D" w:rsidP="00D375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752D" w:rsidRDefault="00D3752D" w:rsidP="00D37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52D" w:rsidTr="00D06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752D" w:rsidRDefault="00D3752D" w:rsidP="00D37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52D" w:rsidRDefault="00D3752D" w:rsidP="00D37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752D" w:rsidRDefault="00D3752D" w:rsidP="00D37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752D" w:rsidRDefault="00D3752D" w:rsidP="00D37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52D" w:rsidTr="00D06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752D" w:rsidRDefault="00D3752D" w:rsidP="00D37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52D" w:rsidRDefault="00D3752D" w:rsidP="00D37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3752D" w:rsidRDefault="00D3752D" w:rsidP="00D37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752D" w:rsidRDefault="00D3752D" w:rsidP="00D37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752D" w:rsidTr="00D067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752D" w:rsidRDefault="00D3752D" w:rsidP="00D3752D">
            <w:pPr>
              <w:pStyle w:val="CRCoverPage"/>
              <w:spacing w:after="0"/>
              <w:rPr>
                <w:noProof/>
              </w:rPr>
            </w:pPr>
          </w:p>
        </w:tc>
      </w:tr>
      <w:tr w:rsidR="00D3752D" w:rsidTr="00D067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752D" w:rsidRDefault="00D3752D" w:rsidP="00D37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52D" w:rsidRDefault="00D3752D" w:rsidP="00D37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752D" w:rsidRPr="008863B9" w:rsidTr="00D067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752D" w:rsidRPr="008863B9" w:rsidRDefault="00D3752D" w:rsidP="00D37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3752D" w:rsidRPr="008863B9" w:rsidRDefault="00D3752D" w:rsidP="00D375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752D" w:rsidTr="00D067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52D" w:rsidRDefault="00D3752D" w:rsidP="00D37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752D" w:rsidRDefault="00D3752D" w:rsidP="00D37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0893" w:rsidRDefault="00170893" w:rsidP="00170893">
      <w:pPr>
        <w:rPr>
          <w:noProof/>
        </w:rPr>
      </w:pPr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af2"/>
        <w:jc w:val="left"/>
        <w:rPr>
          <w:rStyle w:val="af1"/>
          <w:rFonts w:ascii="Arial" w:hAnsi="Arial" w:cs="Arial"/>
          <w:b w:val="0"/>
          <w:i w:val="0"/>
          <w:lang w:eastAsia="en-GB"/>
        </w:rPr>
      </w:pPr>
      <w:bookmarkStart w:id="1" w:name="_Toc131429606"/>
      <w:r w:rsidRPr="00D268E5">
        <w:rPr>
          <w:rStyle w:val="af1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3D281A" w:rsidRDefault="00F72748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72748">
        <w:rPr>
          <w:rFonts w:cs="Arial"/>
        </w:rPr>
        <w:fldChar w:fldCharType="begin"/>
      </w:r>
      <w:r w:rsidR="00446488" w:rsidRPr="00D268E5">
        <w:rPr>
          <w:rFonts w:cs="Arial"/>
        </w:rPr>
        <w:instrText xml:space="preserve"> TOC \o "1-3" </w:instrText>
      </w:r>
      <w:r w:rsidRPr="00F72748">
        <w:rPr>
          <w:rFonts w:cs="Arial"/>
        </w:rPr>
        <w:fldChar w:fldCharType="separate"/>
      </w:r>
      <w:r w:rsidR="003D281A" w:rsidRPr="00FA1EC9">
        <w:rPr>
          <w:rFonts w:ascii="Arial" w:hAnsi="Arial" w:cs="Arial"/>
          <w:iCs/>
        </w:rPr>
        <w:t>Table of Contents</w:t>
      </w:r>
      <w:r w:rsidR="003D281A">
        <w:tab/>
      </w:r>
      <w:r>
        <w:fldChar w:fldCharType="begin"/>
      </w:r>
      <w:r w:rsidR="003D281A">
        <w:instrText xml:space="preserve"> PAGEREF _Toc131429606 \h </w:instrText>
      </w:r>
      <w:r>
        <w:fldChar w:fldCharType="separate"/>
      </w:r>
      <w:r w:rsidR="003D281A">
        <w:t>2</w:t>
      </w:r>
      <w:r>
        <w:fldChar w:fldCharType="end"/>
      </w:r>
    </w:p>
    <w:p w:rsidR="003D281A" w:rsidRDefault="003D281A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A1EC9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A1EC9">
        <w:rPr>
          <w:rFonts w:cs="Arial"/>
        </w:rPr>
        <w:t>Overview</w:t>
      </w:r>
      <w:r>
        <w:tab/>
      </w:r>
      <w:r w:rsidR="00F72748">
        <w:fldChar w:fldCharType="begin"/>
      </w:r>
      <w:r>
        <w:instrText xml:space="preserve"> PAGEREF _Toc131429607 \h </w:instrText>
      </w:r>
      <w:r w:rsidR="00F72748">
        <w:fldChar w:fldCharType="separate"/>
      </w:r>
      <w:r>
        <w:t>3</w:t>
      </w:r>
      <w:r w:rsidR="00F72748">
        <w:fldChar w:fldCharType="end"/>
      </w:r>
    </w:p>
    <w:p w:rsidR="003D281A" w:rsidRDefault="003D281A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A1EC9">
        <w:rPr>
          <w:b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Verification Test Summary</w:t>
      </w:r>
      <w:r>
        <w:tab/>
      </w:r>
      <w:r w:rsidR="00F72748">
        <w:fldChar w:fldCharType="begin"/>
      </w:r>
      <w:r>
        <w:instrText xml:space="preserve"> PAGEREF _Toc131429608 \h </w:instrText>
      </w:r>
      <w:r w:rsidR="00F72748">
        <w:fldChar w:fldCharType="separate"/>
      </w:r>
      <w:r>
        <w:t>3</w:t>
      </w:r>
      <w:r w:rsidR="00F72748">
        <w:fldChar w:fldCharType="end"/>
      </w:r>
    </w:p>
    <w:p w:rsidR="003D281A" w:rsidRDefault="003D281A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A1EC9">
        <w:rPr>
          <w:rFonts w:cs="Arial"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A1EC9">
        <w:rPr>
          <w:rFonts w:cs="Arial"/>
        </w:rPr>
        <w:t>Corrections required</w:t>
      </w:r>
      <w:r>
        <w:tab/>
      </w:r>
      <w:r w:rsidR="00F72748">
        <w:fldChar w:fldCharType="begin"/>
      </w:r>
      <w:r>
        <w:instrText xml:space="preserve"> PAGEREF _Toc131429609 \h </w:instrText>
      </w:r>
      <w:r w:rsidR="00F72748">
        <w:fldChar w:fldCharType="separate"/>
      </w:r>
      <w:r>
        <w:t>4</w:t>
      </w:r>
      <w:r w:rsidR="00F72748">
        <w:fldChar w:fldCharType="end"/>
      </w:r>
    </w:p>
    <w:p w:rsidR="003D281A" w:rsidRDefault="003D281A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A1EC9">
        <w:rPr>
          <w:rFonts w:cs="Arial"/>
        </w:rP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A1EC9">
        <w:rPr>
          <w:rFonts w:cs="Arial"/>
        </w:rPr>
        <w:t>Branches executed</w:t>
      </w:r>
      <w:r>
        <w:tab/>
      </w:r>
      <w:r w:rsidR="00F72748">
        <w:fldChar w:fldCharType="begin"/>
      </w:r>
      <w:r>
        <w:instrText xml:space="preserve"> PAGEREF _Toc131429610 \h </w:instrText>
      </w:r>
      <w:r w:rsidR="00F72748">
        <w:fldChar w:fldCharType="separate"/>
      </w:r>
      <w:r>
        <w:t>4</w:t>
      </w:r>
      <w:r w:rsidR="00F72748">
        <w:fldChar w:fldCharType="end"/>
      </w:r>
    </w:p>
    <w:p w:rsidR="003D281A" w:rsidRDefault="003D281A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A1EC9">
        <w:rPr>
          <w:rFonts w:cs="Arial"/>
        </w:rP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A1EC9">
        <w:rPr>
          <w:rFonts w:cs="Arial"/>
        </w:rPr>
        <w:t>Execution Log Files</w:t>
      </w:r>
      <w:r>
        <w:tab/>
      </w:r>
      <w:r w:rsidR="00F72748">
        <w:fldChar w:fldCharType="begin"/>
      </w:r>
      <w:r>
        <w:instrText xml:space="preserve"> PAGEREF _Toc131429611 \h </w:instrText>
      </w:r>
      <w:r w:rsidR="00F72748">
        <w:fldChar w:fldCharType="separate"/>
      </w:r>
      <w:r>
        <w:t>4</w:t>
      </w:r>
      <w:r w:rsidR="00F72748">
        <w:fldChar w:fldCharType="end"/>
      </w:r>
    </w:p>
    <w:p w:rsidR="003D281A" w:rsidRDefault="003D281A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A1EC9">
        <w:rPr>
          <w:rFonts w:cs="Arial"/>
          <w:b/>
        </w:rPr>
        <w:t>4.1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A1EC9">
        <w:rPr>
          <w:rFonts w:cs="Arial"/>
          <w:b/>
        </w:rPr>
        <w:t>HiSilicon Balong 5000</w:t>
      </w:r>
      <w:r>
        <w:tab/>
      </w:r>
      <w:r w:rsidR="00F72748">
        <w:fldChar w:fldCharType="begin"/>
      </w:r>
      <w:r>
        <w:instrText xml:space="preserve"> PAGEREF _Toc131429612 \h </w:instrText>
      </w:r>
      <w:r w:rsidR="00F72748">
        <w:fldChar w:fldCharType="separate"/>
      </w:r>
      <w:r>
        <w:t>4</w:t>
      </w:r>
      <w:r w:rsidR="00F72748">
        <w:fldChar w:fldCharType="end"/>
      </w:r>
    </w:p>
    <w:p w:rsidR="003D281A" w:rsidRDefault="003D281A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A1EC9">
        <w:rPr>
          <w:rFonts w:cs="Arial"/>
        </w:rP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A1EC9">
        <w:rPr>
          <w:rFonts w:cs="Arial"/>
        </w:rPr>
        <w:t>References</w:t>
      </w:r>
      <w:r>
        <w:tab/>
      </w:r>
      <w:r w:rsidR="00F72748">
        <w:fldChar w:fldCharType="begin"/>
      </w:r>
      <w:r>
        <w:instrText xml:space="preserve"> PAGEREF _Toc131429613 \h </w:instrText>
      </w:r>
      <w:r w:rsidR="00F72748">
        <w:fldChar w:fldCharType="separate"/>
      </w:r>
      <w:r>
        <w:t>4</w:t>
      </w:r>
      <w:r w:rsidR="00F72748">
        <w:fldChar w:fldCharType="end"/>
      </w:r>
    </w:p>
    <w:p w:rsidR="00446488" w:rsidRPr="00D268E5" w:rsidRDefault="00F7274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="00446488" w:rsidRPr="00D268E5">
        <w:rPr>
          <w:lang w:val="pt-BR"/>
        </w:rPr>
        <w:br w:type="page"/>
      </w:r>
    </w:p>
    <w:p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31429607"/>
      <w:r w:rsidRPr="00D268E5">
        <w:rPr>
          <w:rFonts w:cs="Arial"/>
        </w:rPr>
        <w:lastRenderedPageBreak/>
        <w:t>Overview</w:t>
      </w:r>
      <w:bookmarkEnd w:id="2"/>
      <w:bookmarkEnd w:id="3"/>
    </w:p>
    <w:p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essencial changes needed to correct problems in the TTCN implementation of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4103D4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376994">
        <w:rPr>
          <w:rFonts w:hint="eastAsia"/>
          <w:lang w:eastAsia="zh-CN"/>
        </w:rPr>
        <w:t>7.1.1.1.16</w:t>
      </w:r>
      <w:r w:rsidR="004103D4">
        <w:rPr>
          <w:rFonts w:hint="eastAsia"/>
          <w:lang w:eastAsia="zh-CN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854652" w:rsidRPr="00854652">
        <w:t>iwd-TTCN3-B2022-09_D23wk12</w:t>
      </w:r>
      <w:r w:rsidR="007C2E1F" w:rsidRPr="00D268E5">
        <w:rPr>
          <w:rFonts w:cs="Arial"/>
        </w:rPr>
        <w:t>.</w:t>
      </w:r>
    </w:p>
    <w:p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:rsidR="00D3752D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</w:p>
    <w:p w:rsidR="00D3752D" w:rsidRPr="00545E7D" w:rsidRDefault="00D3752D" w:rsidP="00D3752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de-DE" w:eastAsia="zh-CN"/>
        </w:rPr>
      </w:pPr>
      <w:r>
        <w:rPr>
          <w:rFonts w:cs="Arial"/>
          <w:sz w:val="24"/>
          <w:lang w:eastAsia="ja-JP"/>
        </w:rPr>
        <w:tab/>
      </w:r>
      <w:r w:rsidR="005C5C4D">
        <w:rPr>
          <w:rFonts w:cs="Arial" w:hint="eastAsia"/>
          <w:sz w:val="24"/>
          <w:lang w:val="de-DE" w:eastAsia="zh-CN"/>
        </w:rPr>
        <w:t>Ting Gao</w:t>
      </w:r>
    </w:p>
    <w:p w:rsidR="002B5F15" w:rsidRPr="005C5C4D" w:rsidRDefault="00D3752D" w:rsidP="005C5C4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de-DE" w:eastAsia="zh-CN"/>
        </w:rPr>
      </w:pPr>
      <w:r w:rsidRPr="00545E7D">
        <w:rPr>
          <w:rFonts w:cs="Arial"/>
          <w:sz w:val="24"/>
          <w:lang w:val="de-DE" w:eastAsia="ja-JP"/>
        </w:rPr>
        <w:tab/>
      </w:r>
      <w:r w:rsidR="005C5C4D">
        <w:rPr>
          <w:rFonts w:cs="Arial" w:hint="eastAsia"/>
          <w:sz w:val="24"/>
          <w:lang w:val="de-DE" w:eastAsia="zh-CN"/>
        </w:rPr>
        <w:t>gaoting@starpointcomm.com</w:t>
      </w:r>
    </w:p>
    <w:p w:rsidR="00446488" w:rsidRPr="00D268E5" w:rsidRDefault="00446488" w:rsidP="009458F4">
      <w:pPr>
        <w:pStyle w:val="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31429608"/>
      <w:r w:rsidRPr="00D268E5">
        <w:rPr>
          <w:sz w:val="28"/>
          <w:szCs w:val="28"/>
        </w:rPr>
        <w:t>Verification Test Summary</w:t>
      </w:r>
      <w:bookmarkEnd w:id="4"/>
    </w:p>
    <w:p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9410DE">
        <w:rPr>
          <w:rFonts w:hint="eastAsia"/>
          <w:lang w:eastAsia="zh-CN"/>
        </w:rPr>
        <w:t>7.1.1.1.16</w:t>
      </w:r>
    </w:p>
    <w:p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</w:t>
      </w:r>
      <w:r w:rsidR="00854652">
        <w:rPr>
          <w:lang w:eastAsia="ja-JP"/>
        </w:rPr>
        <w:t>3</w:t>
      </w:r>
      <w:r w:rsidR="005653AA" w:rsidRPr="005653AA">
        <w:rPr>
          <w:lang w:eastAsia="ja-JP"/>
        </w:rPr>
        <w:t>wk</w:t>
      </w:r>
      <w:r w:rsidR="00854652">
        <w:rPr>
          <w:lang w:eastAsia="ja-JP"/>
        </w:rPr>
        <w:t>12</w:t>
      </w:r>
    </w:p>
    <w:p w:rsidR="004F69EA" w:rsidRPr="004C43D5" w:rsidRDefault="00446488" w:rsidP="006D7AD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5" w:name="_Hlk37919671"/>
      <w:r w:rsidR="006D7ADD">
        <w:rPr>
          <w:rFonts w:cs="Arial" w:hint="eastAsia"/>
          <w:lang w:eastAsia="zh-CN"/>
        </w:rPr>
        <w:t>Starpoint SP9500 Test System</w:t>
      </w:r>
    </w:p>
    <w:bookmarkEnd w:id="5"/>
    <w:p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r w:rsidR="00CA4E5B" w:rsidRPr="00CA4E5B">
        <w:rPr>
          <w:lang w:eastAsia="ja-JP"/>
        </w:rPr>
        <w:t>Hisilicon Balong 5000</w:t>
      </w:r>
    </w:p>
    <w:p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6" w:name="_Toc122434488"/>
      <w:bookmarkStart w:id="7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8" w:name="_Toc131429609"/>
      <w:r w:rsidRPr="00D268E5">
        <w:rPr>
          <w:rFonts w:cs="Arial"/>
        </w:rPr>
        <w:lastRenderedPageBreak/>
        <w:t>Corrections required</w:t>
      </w:r>
      <w:bookmarkEnd w:id="6"/>
      <w:bookmarkEnd w:id="7"/>
      <w:bookmarkEnd w:id="8"/>
    </w:p>
    <w:p w:rsidR="009B03D8" w:rsidRDefault="00842E56" w:rsidP="006D2480">
      <w:pPr>
        <w:rPr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hint="eastAsia"/>
          <w:lang w:eastAsia="zh-CN"/>
        </w:rPr>
        <w:t>None.</w:t>
      </w:r>
    </w:p>
    <w:p w:rsidR="003436E5" w:rsidRPr="00D268E5" w:rsidRDefault="003436E5" w:rsidP="003436E5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2" w:name="_Toc54888065"/>
      <w:bookmarkStart w:id="13" w:name="_Toc131429610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D268E5">
        <w:rPr>
          <w:rFonts w:cs="Arial"/>
        </w:rPr>
        <w:t>Branches executed</w:t>
      </w:r>
      <w:bookmarkEnd w:id="12"/>
      <w:bookmarkEnd w:id="13"/>
    </w:p>
    <w:p w:rsidR="00005DD9" w:rsidRPr="00206139" w:rsidRDefault="00206139" w:rsidP="00C04E95">
      <w:pPr>
        <w:rPr>
          <w:rFonts w:cs="Arial"/>
          <w:color w:val="FF0000"/>
          <w:lang w:eastAsia="zh-CN"/>
        </w:rPr>
      </w:pPr>
      <w:r>
        <w:rPr>
          <w:rFonts w:cs="Arial"/>
        </w:rPr>
        <w:t xml:space="preserve">The test case was executed on NR band </w:t>
      </w:r>
      <w:r w:rsidRPr="00CA4E5B">
        <w:rPr>
          <w:rFonts w:ascii="Arial" w:hAnsi="Arial" w:cs="Arial"/>
          <w:lang w:eastAsia="zh-CN"/>
        </w:rPr>
        <w:t>n</w:t>
      </w:r>
      <w:r>
        <w:rPr>
          <w:rFonts w:ascii="Arial" w:hAnsi="Arial" w:cs="Arial" w:hint="eastAsia"/>
          <w:lang w:eastAsia="zh-CN"/>
        </w:rPr>
        <w:t>41</w:t>
      </w:r>
      <w:r>
        <w:rPr>
          <w:rFonts w:cs="Arial"/>
        </w:rPr>
        <w:t xml:space="preserve"> u</w:t>
      </w:r>
      <w:r>
        <w:rPr>
          <w:rFonts w:eastAsia="宋体" w:cs="Arial" w:hint="eastAsia"/>
          <w:lang w:val="en-US" w:eastAsia="zh-CN"/>
        </w:rPr>
        <w:t>s</w:t>
      </w:r>
      <w:r>
        <w:rPr>
          <w:rFonts w:cs="Arial"/>
        </w:rPr>
        <w:t>ing NR ciphering nea2 and integrity algorithm nia2</w:t>
      </w:r>
      <w:r>
        <w:rPr>
          <w:rFonts w:eastAsia="宋体" w:cs="Arial" w:hint="eastAsia"/>
          <w:lang w:val="en-US" w:eastAsia="zh-CN"/>
        </w:rPr>
        <w:t>.</w:t>
      </w:r>
    </w:p>
    <w:p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17" w:name="_Toc131429611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7"/>
    </w:p>
    <w:p w:rsidR="00A141A1" w:rsidRPr="00CA4E5B" w:rsidRDefault="00A141A1" w:rsidP="00A141A1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31429612"/>
      <w:bookmarkStart w:id="19" w:name="_Toc130898766"/>
      <w:bookmarkStart w:id="20" w:name="_Toc122434496"/>
      <w:bookmarkStart w:id="21" w:name="_Toc295288973"/>
      <w:bookmarkStart w:id="22" w:name="_Toc325725668"/>
      <w:r w:rsidRPr="00CA4E5B">
        <w:rPr>
          <w:rFonts w:cs="Arial"/>
          <w:b/>
        </w:rPr>
        <w:t>HiSilicon Balong 5000</w:t>
      </w:r>
      <w:bookmarkEnd w:id="18"/>
    </w:p>
    <w:p w:rsidR="00981F5B" w:rsidRPr="00981F5B" w:rsidRDefault="00981F5B" w:rsidP="00981F5B">
      <w:pPr>
        <w:overflowPunct w:val="0"/>
        <w:autoSpaceDE w:val="0"/>
        <w:autoSpaceDN w:val="0"/>
        <w:adjustRightInd w:val="0"/>
        <w:ind w:left="360"/>
        <w:rPr>
          <w:rFonts w:cs="Arial"/>
          <w:b/>
        </w:rPr>
      </w:pPr>
      <w:r>
        <w:rPr>
          <w:rFonts w:cs="Arial"/>
        </w:rPr>
        <w:t xml:space="preserve">The Hisilicon Balong 5000 UE passed this test case on </w:t>
      </w:r>
      <w:r>
        <w:rPr>
          <w:rFonts w:cs="Arial" w:hint="eastAsia"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:rsidR="00CA4E5B" w:rsidRPr="00C549CB" w:rsidRDefault="00CA4E5B" w:rsidP="00CA4E5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:rsidR="00CA4E5B" w:rsidRPr="00C549CB" w:rsidRDefault="001C4B5F" w:rsidP="00CA4E5B">
      <w:pPr>
        <w:overflowPunct w:val="0"/>
        <w:autoSpaceDE w:val="0"/>
        <w:autoSpaceDN w:val="0"/>
        <w:adjustRightInd w:val="0"/>
        <w:ind w:left="284"/>
        <w:rPr>
          <w:rFonts w:cs="Arial"/>
          <w:lang w:eastAsia="zh-CN"/>
        </w:rPr>
      </w:pPr>
      <w:r>
        <w:rPr>
          <w:rFonts w:eastAsia="宋体" w:hint="eastAsia"/>
        </w:rPr>
        <w:t>\</w:t>
      </w:r>
      <w:r w:rsidR="00425526" w:rsidRPr="00425526">
        <w:rPr>
          <w:rFonts w:eastAsia="宋体"/>
        </w:rPr>
        <w:t>TC_7_1_1_1_16_RedCap_NR5GC_PASS</w:t>
      </w:r>
      <w:r>
        <w:rPr>
          <w:rFonts w:eastAsia="宋体" w:hint="eastAsia"/>
        </w:rPr>
        <w:t>.spm</w:t>
      </w:r>
    </w:p>
    <w:p w:rsidR="00CA4E5B" w:rsidRPr="000B440E" w:rsidRDefault="00CA4E5B" w:rsidP="00CA4E5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:rsidR="000B440E" w:rsidRPr="00C549CB" w:rsidRDefault="000B440E" w:rsidP="000B440E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eastAsia="宋体" w:hint="eastAsia"/>
        </w:rPr>
        <w:t>\PCT_PICS_PIXIT.sppar</w:t>
      </w:r>
    </w:p>
    <w:p w:rsidR="00446488" w:rsidRPr="00D268E5" w:rsidRDefault="00446488" w:rsidP="00446488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23" w:name="_Toc131429613"/>
      <w:bookmarkEnd w:id="19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8930"/>
      </w:tblGrid>
      <w:tr w:rsidR="00446488" w:rsidRPr="00D268E5" w:rsidTr="00F829B4">
        <w:tc>
          <w:tcPr>
            <w:tcW w:w="709" w:type="dxa"/>
            <w:hideMark/>
          </w:tcPr>
          <w:p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:rsidR="00446488" w:rsidRPr="00D268E5" w:rsidRDefault="00B83AE2" w:rsidP="00A141A1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B83AE2">
              <w:rPr>
                <w:rFonts w:hint="eastAsia"/>
                <w:b/>
                <w:bCs/>
              </w:rPr>
              <w:t>R5s230304</w:t>
            </w:r>
            <w:r w:rsidRPr="00B83AE2">
              <w:rPr>
                <w:rFonts w:hint="eastAsia"/>
                <w:b/>
                <w:bCs/>
              </w:rPr>
              <w:t>：</w:t>
            </w:r>
            <w:r w:rsidRPr="004103D4">
              <w:rPr>
                <w:rFonts w:cs="Arial" w:hint="eastAsia"/>
              </w:rPr>
              <w:t>Supporting information for agreement of Rel-17 Redcap test case 7.1.1.1.16 in FR1</w:t>
            </w:r>
          </w:p>
        </w:tc>
      </w:tr>
    </w:tbl>
    <w:p w:rsidR="001E41F3" w:rsidRPr="00D268E5" w:rsidRDefault="001E41F3">
      <w:pPr>
        <w:rPr>
          <w:noProof/>
          <w:lang w:val="en-US" w:eastAsia="zh-CN"/>
        </w:rPr>
      </w:pPr>
    </w:p>
    <w:sectPr w:rsidR="001E41F3" w:rsidRPr="00D268E5" w:rsidSect="00D268E5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8AC" w:rsidRDefault="001218AC">
      <w:r>
        <w:separator/>
      </w:r>
    </w:p>
  </w:endnote>
  <w:endnote w:type="continuationSeparator" w:id="1">
    <w:p w:rsidR="001218AC" w:rsidRDefault="00121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8AC" w:rsidRDefault="001218AC">
      <w:r>
        <w:separator/>
      </w:r>
    </w:p>
  </w:footnote>
  <w:footnote w:type="continuationSeparator" w:id="1">
    <w:p w:rsidR="001218AC" w:rsidRDefault="00121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725" w:rsidRDefault="00D06725">
    <w:r>
      <w:t xml:space="preserve">Page </w:t>
    </w:r>
    <w:r w:rsidR="00F72748">
      <w:fldChar w:fldCharType="begin"/>
    </w:r>
    <w:r>
      <w:instrText>PAGE</w:instrText>
    </w:r>
    <w:r w:rsidR="00F72748">
      <w:fldChar w:fldCharType="separate"/>
    </w:r>
    <w:r>
      <w:rPr>
        <w:noProof/>
      </w:rPr>
      <w:t>1</w:t>
    </w:r>
    <w:r w:rsidR="00F72748">
      <w:rPr>
        <w:noProof/>
      </w:rPr>
      <w:fldChar w:fldCharType="end"/>
    </w:r>
    <w:r>
      <w:br/>
    </w:r>
    <w:r w:rsidR="00F72748" w:rsidRPr="00F72748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26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148893149"/>
                </w:sdtPr>
                <w:sdtContent>
                  <w:p w:rsidR="00D06725" w:rsidRPr="00A11327" w:rsidRDefault="00F72748" w:rsidP="00AF03DE">
                    <w:pPr>
                      <w:pStyle w:val="af5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725" w:rsidRDefault="00F72748">
    <w:pPr>
      <w:pStyle w:val="a4"/>
    </w:pPr>
    <w:r w:rsidRPr="00F72748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D06725" w:rsidRPr="00A11327" w:rsidRDefault="00F72748" w:rsidP="00AF03DE">
                    <w:pPr>
                      <w:pStyle w:val="af5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725" w:rsidRDefault="00F72748">
    <w:pPr>
      <w:pStyle w:val="a4"/>
    </w:pPr>
    <w:r w:rsidRPr="00F72748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32440658"/>
                </w:sdtPr>
                <w:sdtContent>
                  <w:p w:rsidR="00D06725" w:rsidRPr="00A11327" w:rsidRDefault="00F72748" w:rsidP="00AF03DE">
                    <w:pPr>
                      <w:pStyle w:val="af5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725" w:rsidRDefault="00F72748">
    <w:pPr>
      <w:pStyle w:val="a4"/>
    </w:pPr>
    <w:r w:rsidRPr="00F72748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459768973"/>
                </w:sdtPr>
                <w:sdtContent>
                  <w:p w:rsidR="00D06725" w:rsidRPr="00A11327" w:rsidRDefault="00F72748" w:rsidP="00AF03DE">
                    <w:pPr>
                      <w:pStyle w:val="af5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725" w:rsidRDefault="00D06725">
    <w:pPr>
      <w:pStyle w:val="a4"/>
      <w:tabs>
        <w:tab w:val="right" w:pos="9639"/>
      </w:tabs>
    </w:pPr>
    <w:r>
      <w:tab/>
    </w:r>
    <w:r w:rsidR="00F72748" w:rsidRPr="00F72748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006051996"/>
                </w:sdtPr>
                <w:sdtContent>
                  <w:p w:rsidR="00D06725" w:rsidRPr="00A11327" w:rsidRDefault="00F72748" w:rsidP="00AF03DE">
                    <w:pPr>
                      <w:pStyle w:val="af5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725" w:rsidRDefault="00F72748">
    <w:pPr>
      <w:pStyle w:val="a4"/>
    </w:pPr>
    <w:r w:rsidRPr="00F72748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218963522"/>
                </w:sdtPr>
                <w:sdtContent>
                  <w:p w:rsidR="00D06725" w:rsidRPr="00A11327" w:rsidRDefault="00F72748" w:rsidP="00AF03DE">
                    <w:pPr>
                      <w:pStyle w:val="af5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D58EB"/>
    <w:multiLevelType w:val="hybridMultilevel"/>
    <w:tmpl w:val="5C1AA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65143"/>
    <w:multiLevelType w:val="hybridMultilevel"/>
    <w:tmpl w:val="9A02B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7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0E0CC4"/>
    <w:multiLevelType w:val="hybridMultilevel"/>
    <w:tmpl w:val="818C52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C4C302F"/>
    <w:multiLevelType w:val="hybridMultilevel"/>
    <w:tmpl w:val="46FA42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6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2"/>
  </w:num>
  <w:num w:numId="12">
    <w:abstractNumId w:val="11"/>
  </w:num>
  <w:num w:numId="13">
    <w:abstractNumId w:val="29"/>
  </w:num>
  <w:num w:numId="14">
    <w:abstractNumId w:val="35"/>
  </w:num>
  <w:num w:numId="15">
    <w:abstractNumId w:val="23"/>
  </w:num>
  <w:num w:numId="16">
    <w:abstractNumId w:val="31"/>
  </w:num>
  <w:num w:numId="17">
    <w:abstractNumId w:val="24"/>
  </w:num>
  <w:num w:numId="18">
    <w:abstractNumId w:val="13"/>
  </w:num>
  <w:num w:numId="19">
    <w:abstractNumId w:val="27"/>
  </w:num>
  <w:num w:numId="20">
    <w:abstractNumId w:val="28"/>
  </w:num>
  <w:num w:numId="21">
    <w:abstractNumId w:val="2"/>
  </w:num>
  <w:num w:numId="22">
    <w:abstractNumId w:val="32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5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33"/>
  </w:num>
  <w:num w:numId="34">
    <w:abstractNumId w:val="21"/>
  </w:num>
  <w:num w:numId="35">
    <w:abstractNumId w:val="3"/>
  </w:num>
  <w:num w:numId="36">
    <w:abstractNumId w:val="34"/>
  </w:num>
  <w:num w:numId="37">
    <w:abstractNumId w:val="3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  <o:shapelayout v:ext="edit">
      <o:idmap v:ext="edit" data="1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4B9D"/>
    <w:rsid w:val="0001511B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040E"/>
    <w:rsid w:val="00071F52"/>
    <w:rsid w:val="00073B2F"/>
    <w:rsid w:val="000758D6"/>
    <w:rsid w:val="00075C41"/>
    <w:rsid w:val="00077CD8"/>
    <w:rsid w:val="00081849"/>
    <w:rsid w:val="000833CA"/>
    <w:rsid w:val="00083923"/>
    <w:rsid w:val="00084783"/>
    <w:rsid w:val="000879B9"/>
    <w:rsid w:val="0009046C"/>
    <w:rsid w:val="00091916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440E"/>
    <w:rsid w:val="000B6A18"/>
    <w:rsid w:val="000B749E"/>
    <w:rsid w:val="000B7FED"/>
    <w:rsid w:val="000C038A"/>
    <w:rsid w:val="000C0936"/>
    <w:rsid w:val="000C233B"/>
    <w:rsid w:val="000C35E5"/>
    <w:rsid w:val="000C471F"/>
    <w:rsid w:val="000C49D7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E1C53"/>
    <w:rsid w:val="000E498B"/>
    <w:rsid w:val="000E4DF3"/>
    <w:rsid w:val="000F0F9C"/>
    <w:rsid w:val="000F101F"/>
    <w:rsid w:val="000F3122"/>
    <w:rsid w:val="000F4C0F"/>
    <w:rsid w:val="001037E6"/>
    <w:rsid w:val="00107D54"/>
    <w:rsid w:val="00107D63"/>
    <w:rsid w:val="00110BA0"/>
    <w:rsid w:val="00115E3D"/>
    <w:rsid w:val="00116C31"/>
    <w:rsid w:val="00116FA9"/>
    <w:rsid w:val="001218AC"/>
    <w:rsid w:val="00122A23"/>
    <w:rsid w:val="00124321"/>
    <w:rsid w:val="00124368"/>
    <w:rsid w:val="00125C00"/>
    <w:rsid w:val="001264F5"/>
    <w:rsid w:val="001266F9"/>
    <w:rsid w:val="00135459"/>
    <w:rsid w:val="0013583B"/>
    <w:rsid w:val="00143134"/>
    <w:rsid w:val="0014543D"/>
    <w:rsid w:val="00145D43"/>
    <w:rsid w:val="00147597"/>
    <w:rsid w:val="001530D6"/>
    <w:rsid w:val="00153BB7"/>
    <w:rsid w:val="00156050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9386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B5F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6139"/>
    <w:rsid w:val="0020773E"/>
    <w:rsid w:val="0021054A"/>
    <w:rsid w:val="00210B57"/>
    <w:rsid w:val="00211AA5"/>
    <w:rsid w:val="0021275E"/>
    <w:rsid w:val="0021326A"/>
    <w:rsid w:val="00213412"/>
    <w:rsid w:val="0021756E"/>
    <w:rsid w:val="00217802"/>
    <w:rsid w:val="00217811"/>
    <w:rsid w:val="00220412"/>
    <w:rsid w:val="00221FBE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22E0"/>
    <w:rsid w:val="002640DD"/>
    <w:rsid w:val="002671E5"/>
    <w:rsid w:val="00267486"/>
    <w:rsid w:val="0027016D"/>
    <w:rsid w:val="00272062"/>
    <w:rsid w:val="0027374C"/>
    <w:rsid w:val="00274B1B"/>
    <w:rsid w:val="002754C9"/>
    <w:rsid w:val="00275D12"/>
    <w:rsid w:val="0027727F"/>
    <w:rsid w:val="00277CE6"/>
    <w:rsid w:val="00280F5C"/>
    <w:rsid w:val="00281C58"/>
    <w:rsid w:val="0028346A"/>
    <w:rsid w:val="00284306"/>
    <w:rsid w:val="002846AC"/>
    <w:rsid w:val="00284FEB"/>
    <w:rsid w:val="002860C4"/>
    <w:rsid w:val="00286CDA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204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B12"/>
    <w:rsid w:val="00334CDD"/>
    <w:rsid w:val="00335CFC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4B1D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757DD"/>
    <w:rsid w:val="00376994"/>
    <w:rsid w:val="00381218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281A"/>
    <w:rsid w:val="003D31FC"/>
    <w:rsid w:val="003D350C"/>
    <w:rsid w:val="003D3D05"/>
    <w:rsid w:val="003D4D93"/>
    <w:rsid w:val="003D60A7"/>
    <w:rsid w:val="003D78D1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3D4"/>
    <w:rsid w:val="00410474"/>
    <w:rsid w:val="004128F1"/>
    <w:rsid w:val="00412C82"/>
    <w:rsid w:val="00416F44"/>
    <w:rsid w:val="00420D8F"/>
    <w:rsid w:val="00420D96"/>
    <w:rsid w:val="00421A02"/>
    <w:rsid w:val="004222C6"/>
    <w:rsid w:val="004242F1"/>
    <w:rsid w:val="00425526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453F"/>
    <w:rsid w:val="0048606C"/>
    <w:rsid w:val="00487D3B"/>
    <w:rsid w:val="00492A1B"/>
    <w:rsid w:val="004932AE"/>
    <w:rsid w:val="00493511"/>
    <w:rsid w:val="004936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38B9"/>
    <w:rsid w:val="004D7F7A"/>
    <w:rsid w:val="004E1B0C"/>
    <w:rsid w:val="004E24CA"/>
    <w:rsid w:val="004E365A"/>
    <w:rsid w:val="004E557C"/>
    <w:rsid w:val="004E770C"/>
    <w:rsid w:val="004F020C"/>
    <w:rsid w:val="004F152A"/>
    <w:rsid w:val="004F3E26"/>
    <w:rsid w:val="004F69EA"/>
    <w:rsid w:val="004F6FDA"/>
    <w:rsid w:val="004F76A6"/>
    <w:rsid w:val="004F7D61"/>
    <w:rsid w:val="004F7DE7"/>
    <w:rsid w:val="005102BD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5EA4"/>
    <w:rsid w:val="00541B7B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5D16"/>
    <w:rsid w:val="00556622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90D2E"/>
    <w:rsid w:val="00592D74"/>
    <w:rsid w:val="00593338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4EDD"/>
    <w:rsid w:val="005C2571"/>
    <w:rsid w:val="005C5C4D"/>
    <w:rsid w:val="005C61A5"/>
    <w:rsid w:val="005C6231"/>
    <w:rsid w:val="005C7D14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7C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19DA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002"/>
    <w:rsid w:val="00692340"/>
    <w:rsid w:val="006935CD"/>
    <w:rsid w:val="0069498F"/>
    <w:rsid w:val="00695808"/>
    <w:rsid w:val="00695A37"/>
    <w:rsid w:val="00695D44"/>
    <w:rsid w:val="0069714E"/>
    <w:rsid w:val="006A0750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71C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5D7D"/>
    <w:rsid w:val="006C6242"/>
    <w:rsid w:val="006C76C7"/>
    <w:rsid w:val="006D039B"/>
    <w:rsid w:val="006D0588"/>
    <w:rsid w:val="006D1B72"/>
    <w:rsid w:val="006D20B5"/>
    <w:rsid w:val="006D2480"/>
    <w:rsid w:val="006D5EE2"/>
    <w:rsid w:val="006D7ADD"/>
    <w:rsid w:val="006D7E16"/>
    <w:rsid w:val="006E0C84"/>
    <w:rsid w:val="006E0D5E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384C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02D"/>
    <w:rsid w:val="0071561C"/>
    <w:rsid w:val="00717135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A7D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2FCD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0EE7"/>
    <w:rsid w:val="00831633"/>
    <w:rsid w:val="00833673"/>
    <w:rsid w:val="00833D88"/>
    <w:rsid w:val="008347E0"/>
    <w:rsid w:val="00837B8D"/>
    <w:rsid w:val="00837F12"/>
    <w:rsid w:val="00837F47"/>
    <w:rsid w:val="00840522"/>
    <w:rsid w:val="00840DA9"/>
    <w:rsid w:val="00841663"/>
    <w:rsid w:val="0084282F"/>
    <w:rsid w:val="00842E56"/>
    <w:rsid w:val="00842F32"/>
    <w:rsid w:val="008439F3"/>
    <w:rsid w:val="0084634B"/>
    <w:rsid w:val="008471CF"/>
    <w:rsid w:val="00847B40"/>
    <w:rsid w:val="0085465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2CE3"/>
    <w:rsid w:val="008D30E4"/>
    <w:rsid w:val="008D3C19"/>
    <w:rsid w:val="008D4CBE"/>
    <w:rsid w:val="008D6CD9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447"/>
    <w:rsid w:val="0093260B"/>
    <w:rsid w:val="00933747"/>
    <w:rsid w:val="009357BB"/>
    <w:rsid w:val="009410DE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67EBF"/>
    <w:rsid w:val="00970FDD"/>
    <w:rsid w:val="009715FE"/>
    <w:rsid w:val="00975E55"/>
    <w:rsid w:val="00975E70"/>
    <w:rsid w:val="009777D9"/>
    <w:rsid w:val="00981F5B"/>
    <w:rsid w:val="0098402B"/>
    <w:rsid w:val="00984E35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045"/>
    <w:rsid w:val="009C1586"/>
    <w:rsid w:val="009C208A"/>
    <w:rsid w:val="009C2707"/>
    <w:rsid w:val="009C3026"/>
    <w:rsid w:val="009C3F30"/>
    <w:rsid w:val="009C451F"/>
    <w:rsid w:val="009C6A65"/>
    <w:rsid w:val="009C7FC0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3381"/>
    <w:rsid w:val="00A141A1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F8D"/>
    <w:rsid w:val="00B117B6"/>
    <w:rsid w:val="00B1265D"/>
    <w:rsid w:val="00B136F6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3EEF"/>
    <w:rsid w:val="00B54510"/>
    <w:rsid w:val="00B55AD3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3AE2"/>
    <w:rsid w:val="00B8454C"/>
    <w:rsid w:val="00B84B4B"/>
    <w:rsid w:val="00B91038"/>
    <w:rsid w:val="00B935CD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7E7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DB9"/>
    <w:rsid w:val="00BC4B3A"/>
    <w:rsid w:val="00BC718C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B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4E5B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3158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5677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3752D"/>
    <w:rsid w:val="00D40BEA"/>
    <w:rsid w:val="00D4142A"/>
    <w:rsid w:val="00D4271C"/>
    <w:rsid w:val="00D50255"/>
    <w:rsid w:val="00D50D1E"/>
    <w:rsid w:val="00D55F8E"/>
    <w:rsid w:val="00D5707C"/>
    <w:rsid w:val="00D5771A"/>
    <w:rsid w:val="00D624CC"/>
    <w:rsid w:val="00D627F5"/>
    <w:rsid w:val="00D64DA8"/>
    <w:rsid w:val="00D64E1A"/>
    <w:rsid w:val="00D66520"/>
    <w:rsid w:val="00D718D9"/>
    <w:rsid w:val="00D72E76"/>
    <w:rsid w:val="00D743EC"/>
    <w:rsid w:val="00D74967"/>
    <w:rsid w:val="00D76152"/>
    <w:rsid w:val="00D76276"/>
    <w:rsid w:val="00D80181"/>
    <w:rsid w:val="00D92CAA"/>
    <w:rsid w:val="00D937C5"/>
    <w:rsid w:val="00D943B5"/>
    <w:rsid w:val="00D9563B"/>
    <w:rsid w:val="00D95998"/>
    <w:rsid w:val="00DA01B4"/>
    <w:rsid w:val="00DA4947"/>
    <w:rsid w:val="00DA4A65"/>
    <w:rsid w:val="00DA533D"/>
    <w:rsid w:val="00DA573E"/>
    <w:rsid w:val="00DA5BCB"/>
    <w:rsid w:val="00DA6D80"/>
    <w:rsid w:val="00DB18FC"/>
    <w:rsid w:val="00DB2373"/>
    <w:rsid w:val="00DC02FD"/>
    <w:rsid w:val="00DC0614"/>
    <w:rsid w:val="00DC06A8"/>
    <w:rsid w:val="00DC0A10"/>
    <w:rsid w:val="00DC1522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1AC8"/>
    <w:rsid w:val="00DF336A"/>
    <w:rsid w:val="00DF6317"/>
    <w:rsid w:val="00DF7A7C"/>
    <w:rsid w:val="00DF7C50"/>
    <w:rsid w:val="00E00246"/>
    <w:rsid w:val="00E04C5C"/>
    <w:rsid w:val="00E052E6"/>
    <w:rsid w:val="00E05868"/>
    <w:rsid w:val="00E11711"/>
    <w:rsid w:val="00E11B1F"/>
    <w:rsid w:val="00E13F3D"/>
    <w:rsid w:val="00E14D7D"/>
    <w:rsid w:val="00E1562A"/>
    <w:rsid w:val="00E17774"/>
    <w:rsid w:val="00E17E72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41C7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1DBC"/>
    <w:rsid w:val="00EE282C"/>
    <w:rsid w:val="00EE2833"/>
    <w:rsid w:val="00EE3DA5"/>
    <w:rsid w:val="00EE738B"/>
    <w:rsid w:val="00EE7D7C"/>
    <w:rsid w:val="00EF00A3"/>
    <w:rsid w:val="00EF456E"/>
    <w:rsid w:val="00EF5295"/>
    <w:rsid w:val="00EF79B9"/>
    <w:rsid w:val="00F01B37"/>
    <w:rsid w:val="00F061BD"/>
    <w:rsid w:val="00F06A73"/>
    <w:rsid w:val="00F10166"/>
    <w:rsid w:val="00F10AB5"/>
    <w:rsid w:val="00F13CB0"/>
    <w:rsid w:val="00F146AA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37F93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2748"/>
    <w:rsid w:val="00F73D34"/>
    <w:rsid w:val="00F74751"/>
    <w:rsid w:val="00F80452"/>
    <w:rsid w:val="00F824A4"/>
    <w:rsid w:val="00F829B4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B12"/>
    <w:rsid w:val="00FC31B1"/>
    <w:rsid w:val="00FC69D2"/>
    <w:rsid w:val="00FD34EE"/>
    <w:rsid w:val="00FD6FCD"/>
    <w:rsid w:val="00FD7325"/>
    <w:rsid w:val="00FD7C4D"/>
    <w:rsid w:val="00FE0428"/>
    <w:rsid w:val="00FE2DE7"/>
    <w:rsid w:val="00FE5EFD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D8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ui-provider">
    <w:name w:val="ui-provider"/>
    <w:basedOn w:val="a0"/>
    <w:rsid w:val="00EF00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59C6F-4ABB-4CA3-A7EA-86B7961A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4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</cp:lastModifiedBy>
  <cp:revision>177</cp:revision>
  <cp:lastPrinted>1900-01-01T00:00:00Z</cp:lastPrinted>
  <dcterms:created xsi:type="dcterms:W3CDTF">2022-11-02T10:24:00Z</dcterms:created>
  <dcterms:modified xsi:type="dcterms:W3CDTF">2023-04-03T08:19:00Z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