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0175ED07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04210" w:rsidRPr="00704210">
        <w:rPr>
          <w:b/>
          <w:bCs/>
          <w:i/>
          <w:iCs/>
          <w:sz w:val="24"/>
          <w:szCs w:val="24"/>
        </w:rPr>
        <w:t>R5s230298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FCE07" w:rsidR="001E41F3" w:rsidRPr="00410371" w:rsidRDefault="00704210" w:rsidP="00547111">
            <w:pPr>
              <w:pStyle w:val="CRCoverPage"/>
              <w:spacing w:after="0"/>
              <w:rPr>
                <w:noProof/>
              </w:rPr>
            </w:pPr>
            <w:r w:rsidRPr="00704210">
              <w:rPr>
                <w:b/>
                <w:noProof/>
                <w:sz w:val="28"/>
              </w:rPr>
              <w:t>3033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F17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0421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520F" w:rsidR="001E41F3" w:rsidRDefault="00704210" w:rsidP="00423AB6">
            <w:pPr>
              <w:pStyle w:val="CRCoverPage"/>
              <w:spacing w:after="0"/>
              <w:rPr>
                <w:noProof/>
              </w:rPr>
            </w:pPr>
            <w:r w:rsidRPr="00704210">
              <w:rPr>
                <w:rFonts w:cs="Arial"/>
                <w:color w:val="000000"/>
              </w:rPr>
              <w:t>Re-verification of R16 RACS test case 9.1.9.4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230F" w:rsidR="001E41F3" w:rsidRDefault="00B148AE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ECF7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70421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6B16" w:rsidR="001E41F3" w:rsidRDefault="008A3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14F0B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148AE">
              <w:t>9.1.9.4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FAB610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B148AE">
              <w:t>9.1.9.4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38A46" w:rsidR="004D7D01" w:rsidRDefault="00B148A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0979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C9B16BD" w14:textId="5DFEAA24" w:rsidR="00682D9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2D9C" w:rsidRPr="002A2DC9">
        <w:rPr>
          <w:rFonts w:cs="Arial"/>
          <w:iCs/>
        </w:rPr>
        <w:t>Table of Contents</w:t>
      </w:r>
      <w:r w:rsidR="00682D9C">
        <w:tab/>
      </w:r>
      <w:r w:rsidR="00682D9C">
        <w:fldChar w:fldCharType="begin"/>
      </w:r>
      <w:r w:rsidR="00682D9C">
        <w:instrText xml:space="preserve"> PAGEREF _Toc130979473 \h </w:instrText>
      </w:r>
      <w:r w:rsidR="00682D9C">
        <w:fldChar w:fldCharType="separate"/>
      </w:r>
      <w:r w:rsidR="00682D9C">
        <w:t>2</w:t>
      </w:r>
      <w:r w:rsidR="00682D9C">
        <w:fldChar w:fldCharType="end"/>
      </w:r>
    </w:p>
    <w:p w14:paraId="34C4167F" w14:textId="218B5DE7" w:rsidR="00682D9C" w:rsidRDefault="00682D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2D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_Toc130979474 \h </w:instrText>
      </w:r>
      <w:r>
        <w:fldChar w:fldCharType="separate"/>
      </w:r>
      <w:r>
        <w:t>3</w:t>
      </w:r>
      <w:r>
        <w:fldChar w:fldCharType="end"/>
      </w:r>
    </w:p>
    <w:p w14:paraId="619FC4B3" w14:textId="38C961B5" w:rsidR="00682D9C" w:rsidRDefault="00682D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2DC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2DC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_Toc130979475 \h </w:instrText>
      </w:r>
      <w:r>
        <w:fldChar w:fldCharType="separate"/>
      </w:r>
      <w:r>
        <w:t>3</w:t>
      </w:r>
      <w:r>
        <w:fldChar w:fldCharType="end"/>
      </w:r>
    </w:p>
    <w:p w14:paraId="4949FA91" w14:textId="199EE942" w:rsidR="00682D9C" w:rsidRDefault="00682D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A2DC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2D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_Toc130979476 \h </w:instrText>
      </w:r>
      <w:r>
        <w:fldChar w:fldCharType="separate"/>
      </w:r>
      <w:r>
        <w:t>3</w:t>
      </w:r>
      <w:r>
        <w:fldChar w:fldCharType="end"/>
      </w:r>
    </w:p>
    <w:p w14:paraId="361E69F6" w14:textId="65FA4626" w:rsidR="00682D9C" w:rsidRDefault="00682D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A2DC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2DC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_Toc130979477 \h </w:instrText>
      </w:r>
      <w:r>
        <w:fldChar w:fldCharType="separate"/>
      </w:r>
      <w:r>
        <w:t>3</w:t>
      </w:r>
      <w:r>
        <w:fldChar w:fldCharType="end"/>
      </w:r>
    </w:p>
    <w:p w14:paraId="47D3E1AD" w14:textId="6FB052D1" w:rsidR="00682D9C" w:rsidRDefault="00682D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A2DC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2DC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_Toc130979478 \h </w:instrText>
      </w:r>
      <w:r>
        <w:fldChar w:fldCharType="separate"/>
      </w:r>
      <w:r>
        <w:t>3</w:t>
      </w:r>
      <w:r>
        <w:fldChar w:fldCharType="end"/>
      </w:r>
    </w:p>
    <w:p w14:paraId="2685857D" w14:textId="0C381490" w:rsidR="00682D9C" w:rsidRDefault="00682D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2DC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2DC9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_Toc130979479 \h </w:instrText>
      </w:r>
      <w:r>
        <w:fldChar w:fldCharType="separate"/>
      </w:r>
      <w:r>
        <w:t>3</w:t>
      </w:r>
      <w:r>
        <w:fldChar w:fldCharType="end"/>
      </w:r>
    </w:p>
    <w:p w14:paraId="6B5EC581" w14:textId="20A09CB2" w:rsidR="00682D9C" w:rsidRDefault="00682D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A2DC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A2DC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_Toc130979480 \h </w:instrText>
      </w:r>
      <w:r>
        <w:fldChar w:fldCharType="separate"/>
      </w:r>
      <w:r>
        <w:t>3</w:t>
      </w:r>
      <w:r>
        <w:fldChar w:fldCharType="end"/>
      </w:r>
    </w:p>
    <w:p w14:paraId="325A0C2F" w14:textId="2DCBCF7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097947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B92AA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1457B">
        <w:t>9.1.9.4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097947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0159EE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1457B">
        <w:t>9.1.9.4</w:t>
      </w:r>
    </w:p>
    <w:p w14:paraId="763E129C" w14:textId="7C8348C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704210" w:rsidRPr="00704210">
        <w:rPr>
          <w:rFonts w:cs="Arial"/>
          <w:lang w:eastAsia="ja-JP"/>
        </w:rPr>
        <w:t>iwd-TTCN3-B2022-09_D23wk12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4F358E2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21457B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097947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8D7903" w14:textId="1DD8E84A" w:rsidR="00FC2058" w:rsidRDefault="00704210" w:rsidP="00FC2058">
      <w:r>
        <w:t xml:space="preserve">No changes are required on </w:t>
      </w:r>
      <w:r w:rsidRPr="00704210">
        <w:t>iwd-TTCN3-B2022-09_D23wk12</w:t>
      </w:r>
      <w:r>
        <w:t xml:space="preserve"> baseline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30979477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bookmarkEnd w:id="13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8301091"/>
      <w:bookmarkStart w:id="18" w:name="_Toc130979478"/>
      <w:bookmarkEnd w:id="14"/>
      <w:bookmarkEnd w:id="15"/>
      <w:bookmarkEnd w:id="16"/>
      <w:r w:rsidRPr="00854C55">
        <w:rPr>
          <w:rFonts w:cs="Arial"/>
          <w:b/>
        </w:rPr>
        <w:t>Execution Log Files</w:t>
      </w:r>
      <w:bookmarkEnd w:id="17"/>
      <w:bookmarkEnd w:id="18"/>
    </w:p>
    <w:p w14:paraId="2E03DC3F" w14:textId="77777777" w:rsidR="00D038BF" w:rsidRPr="00954EDD" w:rsidRDefault="00D038BF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18301092"/>
      <w:bookmarkStart w:id="20" w:name="_Toc130979479"/>
      <w:r w:rsidRPr="00173BE9">
        <w:rPr>
          <w:rFonts w:cs="Arial"/>
          <w:b/>
        </w:rPr>
        <w:t>Samsung SM-G996B</w:t>
      </w:r>
      <w:bookmarkEnd w:id="19"/>
      <w:bookmarkEnd w:id="20"/>
    </w:p>
    <w:p w14:paraId="652532E7" w14:textId="70C099E4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Pr="00173BE9">
        <w:rPr>
          <w:rFonts w:cs="Arial"/>
        </w:rPr>
        <w:t xml:space="preserve">Samsung SM-G996B </w:t>
      </w:r>
      <w:r>
        <w:rPr>
          <w:rFonts w:cs="Arial"/>
        </w:rPr>
        <w:t>UE passed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2657B3F8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9_1_9_</w:t>
      </w:r>
      <w:r w:rsidR="00636CBE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D6C000B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9_1_9_</w:t>
      </w:r>
      <w:r w:rsidR="00636CBE">
        <w:rPr>
          <w:rFonts w:cs="Arial"/>
        </w:rPr>
        <w:t>4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18301093"/>
      <w:bookmarkStart w:id="25" w:name="_Toc130979480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805DAEC" w14:textId="20D3E38A" w:rsidR="0049509B" w:rsidRPr="0049509B" w:rsidRDefault="0049509B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49509B">
        <w:t>R5s2302</w:t>
      </w:r>
      <w:r w:rsidR="00CD1F6C">
        <w:t>99</w:t>
      </w:r>
      <w:r w:rsidRPr="0049509B">
        <w:rPr>
          <w:lang w:val="en-US"/>
        </w:rPr>
        <w:t xml:space="preserve">: </w:t>
      </w:r>
      <w:r w:rsidR="00CD1F6C" w:rsidRPr="00CD1F6C">
        <w:rPr>
          <w:lang w:val="en-US"/>
        </w:rPr>
        <w:t>Supporting information for re-verification of R16 RACS test case 9.1.9.4 in FR1</w:t>
      </w:r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2B7ED" w14:textId="77777777" w:rsidR="00D85582" w:rsidRDefault="00D85582">
      <w:r>
        <w:separator/>
      </w:r>
    </w:p>
  </w:endnote>
  <w:endnote w:type="continuationSeparator" w:id="0">
    <w:p w14:paraId="33FA92A7" w14:textId="77777777" w:rsidR="00D85582" w:rsidRDefault="00D8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63263" w14:textId="77777777" w:rsidR="00D85582" w:rsidRDefault="00D85582">
      <w:r>
        <w:separator/>
      </w:r>
    </w:p>
  </w:footnote>
  <w:footnote w:type="continuationSeparator" w:id="0">
    <w:p w14:paraId="0AE33CEB" w14:textId="77777777" w:rsidR="00D85582" w:rsidRDefault="00D85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4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0"/>
  </w:num>
  <w:num w:numId="32" w16cid:durableId="431390238">
    <w:abstractNumId w:val="20"/>
  </w:num>
  <w:num w:numId="33" w16cid:durableId="256643895">
    <w:abstractNumId w:val="34"/>
  </w:num>
  <w:num w:numId="34" w16cid:durableId="103692862">
    <w:abstractNumId w:val="5"/>
  </w:num>
  <w:num w:numId="35" w16cid:durableId="679283717">
    <w:abstractNumId w:val="25"/>
  </w:num>
  <w:num w:numId="36" w16cid:durableId="1988389660">
    <w:abstractNumId w:val="27"/>
  </w:num>
  <w:num w:numId="37" w16cid:durableId="1351183105">
    <w:abstractNumId w:val="21"/>
  </w:num>
  <w:num w:numId="38" w16cid:durableId="1354460735">
    <w:abstractNumId w:val="6"/>
  </w:num>
  <w:num w:numId="39" w16cid:durableId="319895244">
    <w:abstractNumId w:val="26"/>
  </w:num>
  <w:num w:numId="40" w16cid:durableId="290330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1457B"/>
    <w:rsid w:val="0022013D"/>
    <w:rsid w:val="002313D0"/>
    <w:rsid w:val="00235192"/>
    <w:rsid w:val="00236A0B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2D9C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0421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358E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1F6C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85582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2023-03-01T09:41:00Z</dcterms:created>
  <dcterms:modified xsi:type="dcterms:W3CDTF">2023-03-29T09:53:00Z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