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384" w:rsidRDefault="00E11384" w:rsidP="00E113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R5s230297</w:t>
      </w:r>
      <w:r>
        <w:rPr>
          <w:b/>
          <w:i/>
          <w:noProof/>
          <w:sz w:val="28"/>
        </w:rPr>
        <w:fldChar w:fldCharType="end"/>
      </w:r>
    </w:p>
    <w:p w:rsidR="00E11384" w:rsidRDefault="00E11384" w:rsidP="00E113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384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11384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384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142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11384" w:rsidRPr="00410371" w:rsidRDefault="00E11384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384" w:rsidRDefault="00E11384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1384" w:rsidRPr="00410371" w:rsidRDefault="00E11384" w:rsidP="001856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384" w:rsidRDefault="00E11384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1384" w:rsidRPr="00410371" w:rsidRDefault="00E11384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11384" w:rsidRDefault="00E11384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1384" w:rsidRPr="00410371" w:rsidRDefault="00E11384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11384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11384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1384" w:rsidRPr="00F25D98" w:rsidRDefault="00E11384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384" w:rsidTr="0018568C">
        <w:tc>
          <w:tcPr>
            <w:tcW w:w="9641" w:type="dxa"/>
            <w:gridSpan w:val="9"/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11384" w:rsidRDefault="00E11384" w:rsidP="00E11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384" w:rsidTr="0018568C">
        <w:tc>
          <w:tcPr>
            <w:tcW w:w="2835" w:type="dxa"/>
          </w:tcPr>
          <w:p w:rsidR="00E11384" w:rsidRDefault="00E11384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1384" w:rsidRDefault="00E11384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384" w:rsidRDefault="00E11384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1384" w:rsidRDefault="00E11384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384" w:rsidRDefault="00E11384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11384" w:rsidRDefault="00E11384" w:rsidP="00E11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384" w:rsidTr="0018568C">
        <w:tc>
          <w:tcPr>
            <w:tcW w:w="9640" w:type="dxa"/>
            <w:gridSpan w:val="11"/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UE capability testcases 8.1.5.1.1 and 8.2.1.1.1</w:t>
            </w:r>
            <w:r>
              <w:fldChar w:fldCharType="end"/>
            </w:r>
          </w:p>
        </w:tc>
      </w:tr>
      <w:tr w:rsidR="00E11384" w:rsidTr="0018568C">
        <w:tc>
          <w:tcPr>
            <w:tcW w:w="1843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1843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11384" w:rsidTr="0018568C">
        <w:tc>
          <w:tcPr>
            <w:tcW w:w="1843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1384" w:rsidTr="0018568C">
        <w:tc>
          <w:tcPr>
            <w:tcW w:w="1843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1843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11384" w:rsidRDefault="00E11384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2023-03-29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11384" w:rsidTr="0018568C">
        <w:tc>
          <w:tcPr>
            <w:tcW w:w="1843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1384" w:rsidRDefault="00E11384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1384" w:rsidRDefault="00E11384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1384" w:rsidRDefault="00E11384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384" w:rsidRDefault="00E11384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384" w:rsidRDefault="00E11384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11384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1384" w:rsidRDefault="00E11384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1384" w:rsidRDefault="00E11384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1384" w:rsidRPr="007C2097" w:rsidRDefault="00E11384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11384" w:rsidTr="0018568C">
        <w:tc>
          <w:tcPr>
            <w:tcW w:w="1843" w:type="dxa"/>
          </w:tcPr>
          <w:p w:rsidR="00E11384" w:rsidRDefault="00E11384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1384" w:rsidRDefault="00E11384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B3D0F">
              <w:rPr>
                <w:b/>
                <w:noProof/>
              </w:rPr>
              <w:t>fl_NRCap_CommonChecks_r16</w:t>
            </w:r>
            <w:r>
              <w:rPr>
                <w:noProof/>
              </w:rPr>
              <w:t xml:space="preserve"> , before calling the function </w:t>
            </w:r>
            <w:r w:rsidRPr="003D2421">
              <w:rPr>
                <w:i/>
                <w:noProof/>
              </w:rPr>
              <w:t>fl_Check_NR_Notes_r16(v_Received_NRCapabilityMsg.nonCriticalExtension.nonCriticalExtension.nonCriticalExtension.nonCriticalExtension.nonCriticalExtension.nonCriticalExtension)</w:t>
            </w:r>
            <w:r>
              <w:rPr>
                <w:noProof/>
              </w:rPr>
              <w:t xml:space="preserve"> , presence of  </w:t>
            </w:r>
            <w:r w:rsidRPr="00B65C26">
              <w:rPr>
                <w:noProof/>
                <w:u w:val="single"/>
              </w:rPr>
              <w:t>NRCapabilityMsg.nonCriticalExtension.nonCriticalExtension.nonCriticalExtension.nonCriticalExtension.nonCriticalExtension.nonCriticalExtension</w:t>
            </w:r>
            <w:r>
              <w:rPr>
                <w:noProof/>
              </w:rPr>
              <w:t xml:space="preserve"> to be checked to avoid the runtime issue </w:t>
            </w:r>
          </w:p>
          <w:p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E11384" w:rsidRDefault="00E11384" w:rsidP="00E1138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F1E34">
              <w:rPr>
                <w:b/>
                <w:noProof/>
              </w:rPr>
              <w:t>f_NR_UESupportsFR2Band</w:t>
            </w:r>
            <w:r>
              <w:rPr>
                <w:noProof/>
              </w:rPr>
              <w:t xml:space="preserve"> ,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is decided based on the presence of FR2 band in the constant defined list </w:t>
            </w:r>
            <w:r w:rsidRPr="00427548">
              <w:rPr>
                <w:noProof/>
              </w:rPr>
              <w:t>tsc_SupportedBandListNR</w:t>
            </w:r>
            <w:r>
              <w:rPr>
                <w:noProof/>
              </w:rPr>
              <w:t xml:space="preserve"> which is anyway having FR2 band in it . </w:t>
            </w:r>
          </w:p>
          <w:p w:rsidR="00E11384" w:rsidRPr="004F400C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  <w:r w:rsidRPr="004F400C">
              <w:rPr>
                <w:noProof/>
              </w:rPr>
              <w:t>Function f_NR_UESupportsFR2Band always sets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 = True, even for FR1 UE, which is incorrect. </w:t>
            </w:r>
          </w:p>
          <w:p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The function check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 xml:space="preserve"> is used 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in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 xml:space="preserve"> to decide FR2 based implementation.</w:t>
            </w:r>
          </w:p>
          <w:p w:rsidR="00E11384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E11384" w:rsidRPr="0037699A" w:rsidRDefault="00E11384" w:rsidP="00E11384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To avoid the issue, it is proposed to check against the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instead of making use of the function            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not.</w:t>
            </w: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384" w:rsidRPr="00F12C50" w:rsidRDefault="00E11384" w:rsidP="00E1138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1384" w:rsidRPr="00C42A5A" w:rsidRDefault="00E11384" w:rsidP="00E113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ispresent is checked before calling </w:t>
            </w:r>
            <w:r w:rsidRPr="003D2421">
              <w:rPr>
                <w:i/>
                <w:noProof/>
              </w:rPr>
              <w:t>fl_Check_NR_Notes_r16(v_Received_NRCapabilityMsg.nonCriticalE</w:t>
            </w:r>
            <w:r w:rsidRPr="003D2421">
              <w:rPr>
                <w:i/>
                <w:noProof/>
              </w:rPr>
              <w:lastRenderedPageBreak/>
              <w:t>xtension.nonCriticalExtension.nonCriticalExtension.nonCriticalExtension.nonCriticalExtension.nonCriticalExtension)</w:t>
            </w:r>
          </w:p>
          <w:p w:rsidR="00E11384" w:rsidRPr="006316B2" w:rsidRDefault="00E11384" w:rsidP="00E113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>,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is used instead of making use of the function            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</w:t>
            </w: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384" w:rsidRPr="00CF39F2" w:rsidRDefault="00E11384" w:rsidP="00E1138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Pr="00CF39F2" w:rsidRDefault="00E11384" w:rsidP="00E1138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11384" w:rsidTr="0018568C">
        <w:tc>
          <w:tcPr>
            <w:tcW w:w="2694" w:type="dxa"/>
            <w:gridSpan w:val="2"/>
          </w:tcPr>
          <w:p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1384" w:rsidRDefault="00E11384" w:rsidP="00E113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11384" w:rsidRDefault="00E11384" w:rsidP="00E113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1384" w:rsidRDefault="00E11384" w:rsidP="00E113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1384" w:rsidRDefault="00E11384" w:rsidP="00E11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11384" w:rsidRDefault="00E11384" w:rsidP="00E11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384" w:rsidRDefault="00E11384" w:rsidP="00E11384">
            <w:pPr>
              <w:pStyle w:val="CRCoverPage"/>
              <w:spacing w:after="0"/>
              <w:rPr>
                <w:noProof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1384" w:rsidRPr="008863B9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384" w:rsidRPr="008863B9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1384" w:rsidRPr="008863B9" w:rsidRDefault="00E11384" w:rsidP="00E113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384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384" w:rsidRDefault="00E11384" w:rsidP="00E11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384" w:rsidRDefault="00E11384" w:rsidP="00E113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097442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7471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7471C" w:rsidRPr="00B67463">
        <w:rPr>
          <w:rFonts w:ascii="Arial" w:hAnsi="Arial" w:cs="Arial"/>
          <w:iCs/>
        </w:rPr>
        <w:t>Table of Contents</w:t>
      </w:r>
      <w:r w:rsidR="0027471C">
        <w:tab/>
      </w:r>
      <w:r w:rsidR="0027471C">
        <w:fldChar w:fldCharType="begin"/>
      </w:r>
      <w:r w:rsidR="0027471C">
        <w:instrText xml:space="preserve"> PAGEREF _Toc130974420 \h </w:instrText>
      </w:r>
      <w:r w:rsidR="0027471C">
        <w:fldChar w:fldCharType="separate"/>
      </w:r>
      <w:r w:rsidR="0027471C">
        <w:t>3</w:t>
      </w:r>
      <w:r w:rsidR="0027471C">
        <w:fldChar w:fldCharType="end"/>
      </w:r>
    </w:p>
    <w:p w:rsidR="0027471C" w:rsidRDefault="002747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6746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6746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_Toc130974421 \h </w:instrText>
      </w:r>
      <w:r>
        <w:fldChar w:fldCharType="separate"/>
      </w:r>
      <w:r>
        <w:t>3</w:t>
      </w:r>
      <w:r>
        <w:fldChar w:fldCharType="end"/>
      </w:r>
    </w:p>
    <w:p w:rsidR="0027471C" w:rsidRDefault="0027471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6746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6746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_Toc130974422 \h </w:instrText>
      </w:r>
      <w:r>
        <w:fldChar w:fldCharType="separate"/>
      </w:r>
      <w:r>
        <w:t>3</w:t>
      </w:r>
      <w:r>
        <w:fldChar w:fldCharType="end"/>
      </w:r>
    </w:p>
    <w:p w:rsidR="0027471C" w:rsidRDefault="002747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46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463">
        <w:rPr>
          <w:rFonts w:cs="Arial"/>
          <w:b/>
          <w:color w:val="000000"/>
          <w:lang w:eastAsia="en-GB"/>
        </w:rPr>
        <w:t xml:space="preserve">Correction to the </w:t>
      </w:r>
      <w:r w:rsidRPr="00B67463">
        <w:rPr>
          <w:rFonts w:cs="Arial"/>
          <w:b/>
          <w:bCs/>
          <w:color w:val="000000"/>
          <w:lang w:val="en-US" w:eastAsia="en-GB"/>
        </w:rPr>
        <w:t>Function fl_NRCap_CommonChecks_r16</w:t>
      </w:r>
      <w:r>
        <w:tab/>
      </w:r>
      <w:r>
        <w:fldChar w:fldCharType="begin"/>
      </w:r>
      <w:r>
        <w:instrText xml:space="preserve"> PAGEREF _Toc130974423 \h </w:instrText>
      </w:r>
      <w:r>
        <w:fldChar w:fldCharType="separate"/>
      </w:r>
      <w:r>
        <w:t>3</w:t>
      </w:r>
      <w:r>
        <w:fldChar w:fldCharType="end"/>
      </w:r>
    </w:p>
    <w:p w:rsidR="0027471C" w:rsidRDefault="002747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46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463">
        <w:rPr>
          <w:rFonts w:cs="Arial"/>
          <w:b/>
          <w:color w:val="000000"/>
          <w:lang w:eastAsia="en-GB"/>
        </w:rPr>
        <w:t xml:space="preserve">Correction to the </w:t>
      </w:r>
      <w:r w:rsidRPr="00B67463">
        <w:rPr>
          <w:rFonts w:cs="Arial"/>
          <w:b/>
          <w:bCs/>
          <w:color w:val="000000"/>
          <w:lang w:val="en-US" w:eastAsia="en-GB"/>
        </w:rPr>
        <w:t>Function fl_Check_maxNumberMIMO_LayersPDSCH</w:t>
      </w:r>
      <w:r>
        <w:tab/>
      </w:r>
      <w:r>
        <w:fldChar w:fldCharType="begin"/>
      </w:r>
      <w:r>
        <w:instrText xml:space="preserve"> PAGEREF _Toc130974424 \h </w:instrText>
      </w:r>
      <w:r>
        <w:fldChar w:fldCharType="separate"/>
      </w:r>
      <w:r>
        <w:t>5</w:t>
      </w:r>
      <w:r>
        <w:fldChar w:fldCharType="end"/>
      </w:r>
    </w:p>
    <w:p w:rsidR="0027471C" w:rsidRDefault="0027471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67463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67463">
        <w:rPr>
          <w:rFonts w:cs="Arial"/>
          <w:b/>
          <w:color w:val="000000"/>
          <w:lang w:eastAsia="en-GB"/>
        </w:rPr>
        <w:t xml:space="preserve">Correction to the </w:t>
      </w:r>
      <w:r w:rsidRPr="00B67463">
        <w:rPr>
          <w:rFonts w:cs="Arial"/>
          <w:b/>
          <w:bCs/>
          <w:color w:val="000000"/>
          <w:lang w:val="en-US" w:eastAsia="en-GB"/>
        </w:rPr>
        <w:t>Function fl_Check_MeasAndMobParametersCommon_supportedGapPattern</w:t>
      </w:r>
      <w:r>
        <w:tab/>
      </w:r>
      <w:r>
        <w:fldChar w:fldCharType="begin"/>
      </w:r>
      <w:r>
        <w:instrText xml:space="preserve"> PAGEREF _Toc130974425 \h </w:instrText>
      </w:r>
      <w:r>
        <w:fldChar w:fldCharType="separate"/>
      </w:r>
      <w:r>
        <w:t>7</w:t>
      </w:r>
      <w:r>
        <w:fldChar w:fldCharType="end"/>
      </w:r>
    </w:p>
    <w:p w:rsidR="00787001" w:rsidRDefault="007A73E5" w:rsidP="007870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87001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0904895"/>
      <w:bookmarkStart w:id="21" w:name="_Toc130907530"/>
      <w:bookmarkStart w:id="22" w:name="_Toc130914199"/>
      <w:bookmarkStart w:id="23" w:name="_Hlk107318485"/>
      <w:bookmarkStart w:id="24" w:name="_Toc130974421"/>
      <w:r w:rsidR="00787001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</w:p>
    <w:p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30974422"/>
      <w:r w:rsidRPr="00854C55">
        <w:rPr>
          <w:b/>
        </w:rPr>
        <w:t>Corrections required</w:t>
      </w:r>
      <w:bookmarkEnd w:id="25"/>
      <w:bookmarkEnd w:id="26"/>
      <w:bookmarkEnd w:id="27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3097442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5B5DF7" w:rsidRPr="007236D1">
        <w:rPr>
          <w:rFonts w:cs="Arial"/>
          <w:b/>
          <w:bCs/>
          <w:color w:val="000000"/>
          <w:lang w:val="en-US" w:eastAsia="en-GB"/>
        </w:rPr>
        <w:t>fl_NRCap_CommonChecks_r16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C65732" w:rsidP="002B42D8">
            <w:pPr>
              <w:pStyle w:val="CRCoverPage"/>
              <w:spacing w:after="0"/>
              <w:rPr>
                <w:noProof/>
              </w:rPr>
            </w:pPr>
            <w:r w:rsidRPr="004C2CAD">
              <w:rPr>
                <w:noProof/>
              </w:rPr>
              <w:t>fl_NRCap_CommonChecks_r16</w:t>
            </w:r>
          </w:p>
        </w:tc>
      </w:tr>
      <w:tr w:rsidR="00BB0F91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4F5" w:rsidRDefault="007334F5" w:rsidP="001323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B3D0F">
              <w:rPr>
                <w:b/>
                <w:noProof/>
              </w:rPr>
              <w:t>fl_NRCap_CommonChecks_r16</w:t>
            </w:r>
            <w:r>
              <w:rPr>
                <w:noProof/>
              </w:rPr>
              <w:t xml:space="preserve"> , before calling the function </w:t>
            </w:r>
            <w:r w:rsidRPr="003D2421">
              <w:rPr>
                <w:i/>
                <w:noProof/>
              </w:rPr>
              <w:t>fl_Check_NR_Notes_r16(v_Received_NRCapabilityMsg.nonCriticalExtension.nonCriticalExtension.nonCriticalExtension.nonCriticalExtension.nonCriticalExtension.nonCriticalExtension)</w:t>
            </w:r>
            <w:r>
              <w:rPr>
                <w:noProof/>
              </w:rPr>
              <w:t xml:space="preserve"> , presence of  </w:t>
            </w:r>
            <w:r w:rsidRPr="00B65C26">
              <w:rPr>
                <w:noProof/>
                <w:u w:val="single"/>
              </w:rPr>
              <w:t>NRCapabilityMsg.nonCriticalExtension.nonCriticalExtension.nonCriticalExtension.nonCriticalExtension.nonCriticalExtension.nonCriticalExtension</w:t>
            </w:r>
            <w:r>
              <w:rPr>
                <w:noProof/>
              </w:rPr>
              <w:t xml:space="preserve"> to be checked to avoid the run time issue </w:t>
            </w:r>
          </w:p>
          <w:p w:rsidR="00BB0F91" w:rsidRPr="0037699A" w:rsidRDefault="00E26EC3" w:rsidP="00E26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.</w:t>
            </w:r>
          </w:p>
        </w:tc>
      </w:tr>
      <w:tr w:rsidR="00BB0F91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50" w:rsidRPr="00C42A5A" w:rsidRDefault="00C66450" w:rsidP="00C66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ispresent is checked before calling </w:t>
            </w:r>
            <w:r w:rsidRPr="003D2421">
              <w:rPr>
                <w:i/>
                <w:noProof/>
              </w:rPr>
              <w:t>fl_Check_NR_Notes_r16(v_Received_NRCapabilityMsg.nonCriticalExtension.nonCriticalExtension.nonCriticalExtension.nonCriticalExtension.nonCriticalExtension.nonCriticalExtension)</w:t>
            </w:r>
          </w:p>
          <w:p w:rsidR="00BB0F91" w:rsidRPr="001124B3" w:rsidRDefault="00BB0F91" w:rsidP="00BB0F91">
            <w:pPr>
              <w:pStyle w:val="CRCoverPage"/>
              <w:spacing w:after="0"/>
              <w:rPr>
                <w:noProof/>
              </w:rPr>
            </w:pPr>
          </w:p>
        </w:tc>
      </w:tr>
      <w:tr w:rsidR="00BB0F91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Pr="00CC39F9" w:rsidRDefault="000C306D" w:rsidP="00BB0F9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BB0F91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91" w:rsidRDefault="00BB0F91" w:rsidP="00BB0F9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504291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03" w:rsidRPr="005E3103" w:rsidRDefault="00F7580F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fl_NRCap_CommonChecks_r16(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fl_NRCap_CommonChecks_r15(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fl_Check_NR_Notes_r16(v_Received_NRCapabilityMsg.nonCriticalExtension.nonCriticalExtension.nonCriticalExtension.nonCriticalExtension.nonCriticalExtension.nonCriticalExtension); // Input(s) in field UE-NR-Capability-v1610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== NR_SA) { //@sic R5-225384 sic@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fl_Check_sidelinkParameters_r16(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  // Only in Test Case 8.1.5.1.1.NR5GC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003B" w:rsidRPr="00455951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fl_NRCap_CommonChecks_r16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426" w:rsidRPr="00213426" w:rsidRDefault="00187C4B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64667F" w:rsidRPr="0064667F" w:rsidRDefault="00213426" w:rsidP="006466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5E3103" w:rsidRPr="005E3103" w:rsidRDefault="0064667F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function fl_NRCap_CommonChecks_r16(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fl_NRCap_CommonChecks_r15(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5E3103" w:rsidRPr="000C306D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C30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if(ispresent(v_Received_NRCapabilityMsg.nonCriticalExtension.nonCriticalExtension.nonCriticalExtension.nonCriticalExtension.nonCriticalExtension.nonCriticalExtension))  //WA#WI=1078071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C30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{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  fl_Check_NR_Notes_r16(v_Received_NRCapabilityMsg.nonCriticalExtension.nonCriticalExtension.nonCriticalExtension.nonCriticalExtension.nonCriticalExtension.nonCriticalExtension); // Input(s) in field UE-NR-Capability-v1610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C306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== NR_SA) { //@sic R5-225384 sic@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  fl_Check_sidelinkParameters_r16(</w:t>
            </w:r>
            <w:proofErr w:type="spellStart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>);  // Only in Test Case 8.1.5.1.1.NR5GC</w:t>
            </w:r>
          </w:p>
          <w:p w:rsidR="005E3103" w:rsidRPr="005E3103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14B46" w:rsidRPr="00B14B46" w:rsidRDefault="005E3103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fl_NRCap_CommonChecks_r16</w:t>
            </w:r>
          </w:p>
        </w:tc>
      </w:tr>
    </w:tbl>
    <w:p w:rsidR="007C2026" w:rsidRPr="003D65E8" w:rsidRDefault="007C2026" w:rsidP="007C202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30974424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76017" w:rsidRPr="00A33977">
        <w:rPr>
          <w:rFonts w:cs="Arial"/>
          <w:b/>
          <w:bCs/>
          <w:color w:val="000000"/>
          <w:lang w:val="en-US" w:eastAsia="en-GB"/>
        </w:rPr>
        <w:t>fl_Check_maxNumberMIMO_LayersPDSCH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2026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Pr="00FA530C" w:rsidRDefault="00692176" w:rsidP="001D323E">
            <w:pPr>
              <w:pStyle w:val="CRCoverPage"/>
              <w:spacing w:after="0"/>
              <w:rPr>
                <w:noProof/>
              </w:rPr>
            </w:pPr>
            <w:r w:rsidRPr="00D0156E">
              <w:rPr>
                <w:noProof/>
              </w:rPr>
              <w:t>fl_Check_maxNumberMIMO_LayersPDSCH</w:t>
            </w:r>
          </w:p>
        </w:tc>
      </w:tr>
      <w:tr w:rsidR="007C2026" w:rsidTr="001D32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023" w:rsidRDefault="00CE3023" w:rsidP="00DE7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F1E34">
              <w:rPr>
                <w:b/>
                <w:noProof/>
              </w:rPr>
              <w:t>f_NR_UESupportsFR2Band</w:t>
            </w:r>
            <w:r>
              <w:rPr>
                <w:noProof/>
              </w:rPr>
              <w:t xml:space="preserve"> ,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is decided based on the presence of FR2 band in the constant defined list </w:t>
            </w:r>
            <w:r w:rsidRPr="00427548">
              <w:rPr>
                <w:noProof/>
              </w:rPr>
              <w:t>tsc_SupportedBandListNR</w:t>
            </w:r>
            <w:r>
              <w:rPr>
                <w:noProof/>
              </w:rPr>
              <w:t xml:space="preserve"> which is anyway having FR2 band in it . </w:t>
            </w:r>
          </w:p>
          <w:p w:rsidR="00CE3023" w:rsidRPr="004F400C" w:rsidRDefault="00CE3023" w:rsidP="00CE3023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CE3023" w:rsidRDefault="00CE3023" w:rsidP="000C5317">
            <w:pPr>
              <w:pStyle w:val="CRCoverPage"/>
              <w:spacing w:after="0"/>
              <w:rPr>
                <w:noProof/>
              </w:rPr>
            </w:pPr>
            <w:r w:rsidRPr="004F400C">
              <w:rPr>
                <w:noProof/>
              </w:rPr>
              <w:t>Function f_NR_UESupportsFR2Band always sets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 = True, even for FR1 UE, which is incorrect. </w:t>
            </w:r>
          </w:p>
          <w:p w:rsidR="00CE3023" w:rsidRDefault="00CE3023" w:rsidP="00CE3023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CE3023" w:rsidRDefault="00CE3023" w:rsidP="000C5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check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 xml:space="preserve"> is used 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in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 xml:space="preserve"> to decide FR2 based implementation.</w:t>
            </w:r>
          </w:p>
          <w:p w:rsidR="00CE3023" w:rsidRDefault="00CE3023" w:rsidP="00CE3023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7C2026" w:rsidRPr="0037699A" w:rsidRDefault="00CE3023" w:rsidP="00CE30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avoid the issue, it is proposed to check against the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instead of making use of the function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not.</w:t>
            </w:r>
            <w:r w:rsidR="007C2026">
              <w:rPr>
                <w:noProof/>
              </w:rPr>
              <w:t>.</w:t>
            </w:r>
          </w:p>
        </w:tc>
      </w:tr>
      <w:tr w:rsidR="007C2026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26" w:rsidRPr="001124B3" w:rsidRDefault="00C26B23" w:rsidP="001D3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definition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>,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is used instead of making use of the function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</w:t>
            </w:r>
          </w:p>
        </w:tc>
      </w:tr>
      <w:tr w:rsidR="007C2026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Pr="00CC39F9" w:rsidRDefault="007C2026" w:rsidP="001D323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7C2026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26" w:rsidRDefault="007C2026" w:rsidP="001D323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C2026" w:rsidRDefault="007C2026" w:rsidP="007C2026">
      <w:pPr>
        <w:spacing w:after="0"/>
        <w:rPr>
          <w:rFonts w:ascii="Arial" w:hAnsi="Arial"/>
          <w:b/>
          <w:lang w:eastAsia="en-GB"/>
        </w:rPr>
      </w:pPr>
    </w:p>
    <w:p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C2026" w:rsidRPr="00504291" w:rsidTr="001D32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D51" w:rsidRPr="00837D51" w:rsidRDefault="007C2026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837D51" w:rsidRPr="00837D5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</w:t>
            </w:r>
          </w:p>
          <w:p w:rsidR="005A4970" w:rsidRPr="0022323B" w:rsidRDefault="00837D51" w:rsidP="005A49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A4970"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&lt; 4) and (f_NR_Is5GCoreBand(v_Received_NRCapabilityMsg.rf_Parameters.supportedBandListNR[0].bandNR))) {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mandatory");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== 0) and (f_NR_UESupportsFR2Band()) ) {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FR2");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&gt; 0)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"A </w:t>
            </w:r>
            <w:proofErr w:type="spellStart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PICS is wrongly set as this feature is not supported by the UE");</w:t>
            </w:r>
          </w:p>
          <w:p w:rsidR="00837D51" w:rsidRPr="00837D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C2026" w:rsidRPr="00455951" w:rsidRDefault="00837D51" w:rsidP="00837D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7D5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</w:p>
    <w:p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C2026" w:rsidRPr="00CD057D" w:rsidTr="001D323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fl_Check_maxNumberMIMO_LayersPDSCH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D2EBD" w:rsidRPr="0022323B" w:rsidRDefault="003D2EBD" w:rsidP="002232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22323B"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FeatureSetDownlinkPerCC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parameters.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(lengthof(v_Received_NRCapabilityMsg.rf_Parameters.supportedBandListNR) == 1))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v_Current_MAX_MIMO_LayersDL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&lt; 4) and (f_NR_Is5GCoreBand(v_Received_NRCapabilityMsg.rf_Parameters.supportedBandListNR[0].bandNR))) {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4 MIMO layers in the bands where 4Rx is specified as mandatory");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6921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</w:t>
            </w:r>
            <w:proofErr w:type="spellStart"/>
            <w:r w:rsidRPr="006921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v_Current_MAX_MIMO_LayersDL</w:t>
            </w:r>
            <w:proofErr w:type="spellEnd"/>
            <w:r w:rsidRPr="0069217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0) and (/*f_NR_UESupportsFR2Band()*/pc_nrFR2) ) { //WA#WI=1078071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fail,__FILE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__, __LINE__, "TS 38.306, clause 4.2.7.6: For single CC standalone NR, it is mandatory with capability signalling to support at least 2 MIMO layers in FR2");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v_MIMO_LayersDLPICS_Set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&gt; 0)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,__FILE__, __LINE__, "A </w:t>
            </w:r>
            <w:proofErr w:type="spellStart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>maxNumberMIMO_LayersPDSCH</w:t>
            </w:r>
            <w:proofErr w:type="spellEnd"/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PICS is wrongly set as this feature is not supported by the UE");</w:t>
            </w:r>
          </w:p>
          <w:p w:rsidR="003D2EBD" w:rsidRPr="003D2EBD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C2026" w:rsidRPr="00B14B46" w:rsidRDefault="003D2EBD" w:rsidP="003D2E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2E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7C2026" w:rsidRPr="0008468D" w:rsidRDefault="007C2026" w:rsidP="007C202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30974425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8468D" w:rsidRPr="00D0574D">
        <w:rPr>
          <w:rFonts w:cs="Arial"/>
          <w:b/>
          <w:bCs/>
          <w:color w:val="000000"/>
          <w:lang w:val="en-US" w:eastAsia="en-GB"/>
        </w:rPr>
        <w:t>fl_Check_MeasAndMobParametersCommon_supportedGapPattern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2026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Pr="00FA530C" w:rsidRDefault="00F64C93" w:rsidP="001D323E">
            <w:pPr>
              <w:pStyle w:val="CRCoverPage"/>
              <w:spacing w:after="0"/>
              <w:rPr>
                <w:noProof/>
              </w:rPr>
            </w:pPr>
            <w:r w:rsidRPr="0008468D">
              <w:rPr>
                <w:noProof/>
              </w:rPr>
              <w:t>fl_Check_MeasAndMobParametersCommon_supportedGapPattern</w:t>
            </w:r>
          </w:p>
        </w:tc>
      </w:tr>
      <w:tr w:rsidR="009E09F1" w:rsidTr="001D32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F1" w:rsidRDefault="009E09F1" w:rsidP="009E09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F1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7F1E34">
              <w:rPr>
                <w:b/>
                <w:noProof/>
              </w:rPr>
              <w:t>f_NR_UESupportsFR2Band</w:t>
            </w:r>
            <w:r>
              <w:rPr>
                <w:noProof/>
              </w:rPr>
              <w:t xml:space="preserve"> ,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is decided based on the presence of FR2 band in the constant defined list </w:t>
            </w:r>
            <w:r w:rsidRPr="00427548">
              <w:rPr>
                <w:noProof/>
              </w:rPr>
              <w:t>tsc_SupportedBandListNR</w:t>
            </w:r>
            <w:r>
              <w:rPr>
                <w:noProof/>
              </w:rPr>
              <w:t xml:space="preserve"> which is anyway having FR2 band in it . </w:t>
            </w:r>
          </w:p>
          <w:p w:rsidR="009E09F1" w:rsidRPr="004F400C" w:rsidRDefault="009E09F1" w:rsidP="009E09F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9E09F1" w:rsidRDefault="009E09F1" w:rsidP="009E09F1">
            <w:pPr>
              <w:pStyle w:val="CRCoverPage"/>
              <w:spacing w:after="0"/>
              <w:rPr>
                <w:noProof/>
              </w:rPr>
            </w:pPr>
            <w:r w:rsidRPr="004F400C">
              <w:rPr>
                <w:noProof/>
              </w:rPr>
              <w:t>Function f_NR_UESupportsFR2Band always sets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Pr="00427548">
              <w:rPr>
                <w:noProof/>
              </w:rPr>
              <w:t>v_FoundFR2</w:t>
            </w:r>
            <w:r>
              <w:rPr>
                <w:noProof/>
              </w:rPr>
              <w:t xml:space="preserve">  = True, even for FR1 UE, which is incorrect. </w:t>
            </w:r>
          </w:p>
          <w:p w:rsidR="009E09F1" w:rsidRDefault="009E09F1" w:rsidP="009E09F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9E09F1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check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 xml:space="preserve"> is used in the function definitions </w:t>
            </w:r>
            <w:r w:rsidRPr="00D20BA6">
              <w:rPr>
                <w:noProof/>
              </w:rPr>
              <w:t>fl_Check_maxNumberMIMO_LayersPDSCH</w:t>
            </w:r>
            <w:r>
              <w:rPr>
                <w:noProof/>
              </w:rPr>
              <w:t xml:space="preserve"> and in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 xml:space="preserve"> to decide FR2 based implementation.</w:t>
            </w:r>
          </w:p>
          <w:p w:rsidR="009E09F1" w:rsidRDefault="009E09F1" w:rsidP="009E09F1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9E09F1" w:rsidRPr="0037699A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avoid the issue, it is proposed to check against the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instead of making use of the function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not..</w:t>
            </w:r>
          </w:p>
        </w:tc>
      </w:tr>
      <w:tr w:rsidR="009E09F1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9F1" w:rsidRDefault="009E09F1" w:rsidP="009E09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9F1" w:rsidRPr="001124B3" w:rsidRDefault="009E09F1" w:rsidP="009E09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definition </w:t>
            </w:r>
            <w:r w:rsidRPr="00D20BA6">
              <w:rPr>
                <w:noProof/>
              </w:rPr>
              <w:t>fl_Check_MeasAndMobParametersCommon_supportedGapPattern</w:t>
            </w:r>
            <w:r>
              <w:rPr>
                <w:noProof/>
              </w:rPr>
              <w:t>, “</w:t>
            </w:r>
            <w:r w:rsidRPr="00A831FB">
              <w:rPr>
                <w:noProof/>
              </w:rPr>
              <w:t>pc_nrFR2</w:t>
            </w:r>
            <w:r>
              <w:rPr>
                <w:noProof/>
              </w:rPr>
              <w:t xml:space="preserve">”  is </w:t>
            </w:r>
            <w:r>
              <w:rPr>
                <w:noProof/>
              </w:rPr>
              <w:lastRenderedPageBreak/>
              <w:t xml:space="preserve">used instead of making use of the function  </w:t>
            </w:r>
            <w:r w:rsidRPr="00427548">
              <w:rPr>
                <w:noProof/>
              </w:rPr>
              <w:t>f_NR_UESupportsFR2Band</w:t>
            </w:r>
            <w:r>
              <w:rPr>
                <w:noProof/>
              </w:rPr>
              <w:t>() to decide if it is FR2 UE or not</w:t>
            </w:r>
          </w:p>
        </w:tc>
      </w:tr>
      <w:tr w:rsidR="007C2026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Pr="00CC39F9" w:rsidRDefault="007C2026" w:rsidP="001D323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7C2026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26" w:rsidRDefault="007C2026" w:rsidP="001D32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26" w:rsidRDefault="007C2026" w:rsidP="001D323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C2026" w:rsidRDefault="007C2026" w:rsidP="007C2026">
      <w:pPr>
        <w:spacing w:after="0"/>
        <w:rPr>
          <w:rFonts w:ascii="Arial" w:hAnsi="Arial"/>
          <w:b/>
          <w:lang w:eastAsia="en-GB"/>
        </w:rPr>
      </w:pPr>
    </w:p>
    <w:p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C2026" w:rsidRPr="00504291" w:rsidTr="001D32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v_SupportedGapPatternsFromPics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v_SupportedGapPatternsFromPics_1;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v_SupportedGapPatternsFromPics_2;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'11'B;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v_Received_NRCapabilityMsg.measAndMobParameters.measAndMobParametersCommon.supportedGapPattern;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(f_NR_UESupportsFR2Band())) // This check applies only to option 2 and FR2 Band supported.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UE shall set the bits corresponding to the measurement gap pattern 13, 14, 17, 18 and 19 to 1 if the UE is an NR standalone capable UE that supports a band in FR2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(not((pc_gp17_nr and pc_gp18_nr and pc_gp19_nr))) {</w:t>
            </w:r>
          </w:p>
          <w:p w:rsidR="00DF5034" w:rsidRPr="00DF5034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>,__FILE__, __LINE__, "pc_gp17_nr,  pc_gp18_nr or pc_gp19_nr not correctly set for a NR standalone capable UE that supports a band in FR2");</w:t>
            </w:r>
          </w:p>
          <w:p w:rsidR="007C2026" w:rsidRDefault="00DF5034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5034">
              <w:rPr>
                <w:rFonts w:ascii="Courier New" w:hAnsi="Courier New" w:cs="Courier New"/>
                <w:color w:val="000000"/>
                <w:lang w:eastAsia="de-DE"/>
              </w:rPr>
              <w:t xml:space="preserve">           } // v_PICS_GapPatterns_13and14_nr := '11'B;</w:t>
            </w:r>
          </w:p>
          <w:p w:rsidR="00D642DE" w:rsidRDefault="00D642DE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642DE" w:rsidRPr="007C5B4D" w:rsidRDefault="00D642DE" w:rsidP="00DF50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C5B4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</w:tc>
      </w:tr>
    </w:tbl>
    <w:p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</w:p>
    <w:p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C2026" w:rsidRPr="00CD057D" w:rsidTr="001D323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26" w:rsidRPr="00213426" w:rsidRDefault="007C2026" w:rsidP="001D32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7C2026" w:rsidRPr="0064667F" w:rsidRDefault="007C2026" w:rsidP="001D32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2C7EDA" w:rsidRPr="002C7EDA" w:rsidRDefault="007C2026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667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2C7EDA" w:rsidRPr="002C7ED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v_SupportedGapPatternsFromPics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v_SupportedGapPatternsFromPics_1;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v_SupportedGapPatternsFromPics_2;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'11'B;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v_Received_NRCapabilityMsg.measAndMobParameters.measAndMobParametersCommon.supportedGapPattern;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F50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</w:t>
            </w:r>
            <w:proofErr w:type="spellStart"/>
            <w:r w:rsidRPr="00DF50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p_Configuration_Type</w:t>
            </w:r>
            <w:proofErr w:type="spellEnd"/>
            <w:r w:rsidRPr="00DF503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NR_SA) and (/*f_NR_UESupportsFR2Band()*/pc_nrFR2)) // This check applies only to option 2 and FR2 Band supported. //WA#WI=1078071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UE shall set the bits corresponding to the measurement gap pattern 13, 14, 17, 18 and 19 to 1 if the UE is an NR standalone capable UE that supports a band in FR2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(not((pc_gp17_nr and pc_gp18_nr and pc_gp19_nr))) {</w:t>
            </w:r>
          </w:p>
          <w:p w:rsidR="002C7EDA" w:rsidRPr="002C7EDA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>,__FILE__, __LINE__, "pc_gp17_nr,  pc_gp18_nr or pc_gp19_nr not correctly set for a NR standalone capable UE that supports a band in FR2");</w:t>
            </w:r>
          </w:p>
          <w:p w:rsidR="007C2026" w:rsidRDefault="002C7EDA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7EDA">
              <w:rPr>
                <w:rFonts w:ascii="Courier New" w:hAnsi="Courier New" w:cs="Courier New"/>
                <w:color w:val="000000"/>
                <w:lang w:eastAsia="de-DE"/>
              </w:rPr>
              <w:t xml:space="preserve">           } // v_PICS_GapPatterns_13and14_nr := '11'B;</w:t>
            </w:r>
          </w:p>
          <w:p w:rsidR="007C5B4D" w:rsidRDefault="007C5B4D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C5B4D" w:rsidRPr="00B14B46" w:rsidRDefault="007C5B4D" w:rsidP="002C7E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C5B4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 SKIPPED CODE &gt;&gt;</w:t>
            </w:r>
          </w:p>
        </w:tc>
      </w:tr>
    </w:tbl>
    <w:p w:rsidR="007C2026" w:rsidRDefault="007C2026" w:rsidP="007C20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:rsidR="001C6BC1" w:rsidRDefault="001C6BC1" w:rsidP="00CE77E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A2F" w:rsidRDefault="00650A2F">
      <w:r>
        <w:separator/>
      </w:r>
    </w:p>
  </w:endnote>
  <w:endnote w:type="continuationSeparator" w:id="0">
    <w:p w:rsidR="00650A2F" w:rsidRDefault="0065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B52" w:rsidRDefault="00AF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B52" w:rsidRDefault="00AF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5B52" w:rsidRDefault="00AF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A2F" w:rsidRDefault="00650A2F">
      <w:r>
        <w:separator/>
      </w:r>
    </w:p>
  </w:footnote>
  <w:footnote w:type="continuationSeparator" w:id="0">
    <w:p w:rsidR="00650A2F" w:rsidRDefault="00650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070B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54391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B6E99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D1E42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36864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13"/>
  </w:num>
  <w:num w:numId="6">
    <w:abstractNumId w:val="14"/>
  </w:num>
  <w:num w:numId="7">
    <w:abstractNumId w:val="6"/>
  </w:num>
  <w:num w:numId="8">
    <w:abstractNumId w:val="16"/>
  </w:num>
  <w:num w:numId="9">
    <w:abstractNumId w:val="7"/>
  </w:num>
  <w:num w:numId="10">
    <w:abstractNumId w:val="10"/>
  </w:num>
  <w:num w:numId="11">
    <w:abstractNumId w:val="0"/>
  </w:num>
  <w:num w:numId="12">
    <w:abstractNumId w:val="4"/>
  </w:num>
  <w:num w:numId="13">
    <w:abstractNumId w:val="19"/>
  </w:num>
  <w:num w:numId="14">
    <w:abstractNumId w:val="1"/>
  </w:num>
  <w:num w:numId="15">
    <w:abstractNumId w:val="12"/>
  </w:num>
  <w:num w:numId="16">
    <w:abstractNumId w:val="9"/>
  </w:num>
  <w:num w:numId="17">
    <w:abstractNumId w:val="2"/>
  </w:num>
  <w:num w:numId="18">
    <w:abstractNumId w:val="18"/>
  </w:num>
  <w:num w:numId="19">
    <w:abstractNumId w:val="15"/>
  </w:num>
  <w:num w:numId="20">
    <w:abstractNumId w:val="5"/>
  </w:num>
  <w:num w:numId="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47FA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68D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306D"/>
    <w:rsid w:val="000C430E"/>
    <w:rsid w:val="000C5317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197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4AED"/>
    <w:rsid w:val="00115405"/>
    <w:rsid w:val="00115ED4"/>
    <w:rsid w:val="00115FB1"/>
    <w:rsid w:val="001166B1"/>
    <w:rsid w:val="0011677D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33A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1B9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0C7F"/>
    <w:rsid w:val="0019133A"/>
    <w:rsid w:val="001915AD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46B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278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BEE"/>
    <w:rsid w:val="00211C64"/>
    <w:rsid w:val="002124CC"/>
    <w:rsid w:val="00212503"/>
    <w:rsid w:val="00212AF9"/>
    <w:rsid w:val="00213426"/>
    <w:rsid w:val="002141D9"/>
    <w:rsid w:val="00214B7C"/>
    <w:rsid w:val="00215D50"/>
    <w:rsid w:val="00216489"/>
    <w:rsid w:val="0021666F"/>
    <w:rsid w:val="00220349"/>
    <w:rsid w:val="00220405"/>
    <w:rsid w:val="00221C5A"/>
    <w:rsid w:val="00222013"/>
    <w:rsid w:val="00222A50"/>
    <w:rsid w:val="00223084"/>
    <w:rsid w:val="0022323B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0DBC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1C"/>
    <w:rsid w:val="00274776"/>
    <w:rsid w:val="00274A2D"/>
    <w:rsid w:val="00275D12"/>
    <w:rsid w:val="00275E53"/>
    <w:rsid w:val="00276787"/>
    <w:rsid w:val="002779E5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151A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C7EDA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88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AD9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58FE"/>
    <w:rsid w:val="003377F0"/>
    <w:rsid w:val="00340413"/>
    <w:rsid w:val="003413B5"/>
    <w:rsid w:val="00341F6F"/>
    <w:rsid w:val="00342CBD"/>
    <w:rsid w:val="00342D98"/>
    <w:rsid w:val="0034341E"/>
    <w:rsid w:val="003434A8"/>
    <w:rsid w:val="00343CD7"/>
    <w:rsid w:val="003448A4"/>
    <w:rsid w:val="00345383"/>
    <w:rsid w:val="003454EA"/>
    <w:rsid w:val="00346D77"/>
    <w:rsid w:val="00347964"/>
    <w:rsid w:val="00350A47"/>
    <w:rsid w:val="00350C3D"/>
    <w:rsid w:val="0035138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071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BB8"/>
    <w:rsid w:val="003B3D0F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C9E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421"/>
    <w:rsid w:val="003D2E26"/>
    <w:rsid w:val="003D2EBD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10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07E0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8AC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27548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05F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C19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874CD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2CAD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3E0C"/>
    <w:rsid w:val="004D455F"/>
    <w:rsid w:val="004D4A95"/>
    <w:rsid w:val="004D5164"/>
    <w:rsid w:val="004D575F"/>
    <w:rsid w:val="004D57D7"/>
    <w:rsid w:val="004D5927"/>
    <w:rsid w:val="004D746E"/>
    <w:rsid w:val="004D751D"/>
    <w:rsid w:val="004E1E96"/>
    <w:rsid w:val="004E272E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00C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514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362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4970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DF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03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3E63"/>
    <w:rsid w:val="00634244"/>
    <w:rsid w:val="006349A1"/>
    <w:rsid w:val="00635217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0A2F"/>
    <w:rsid w:val="00652A36"/>
    <w:rsid w:val="00652D2F"/>
    <w:rsid w:val="0065320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2176"/>
    <w:rsid w:val="006932DD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745"/>
    <w:rsid w:val="006A5853"/>
    <w:rsid w:val="006A5C7A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03B"/>
    <w:rsid w:val="00720D86"/>
    <w:rsid w:val="00721325"/>
    <w:rsid w:val="007218D0"/>
    <w:rsid w:val="00722684"/>
    <w:rsid w:val="00722896"/>
    <w:rsid w:val="007236D1"/>
    <w:rsid w:val="00724EF9"/>
    <w:rsid w:val="0072522A"/>
    <w:rsid w:val="0073208D"/>
    <w:rsid w:val="007334F5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2EC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538"/>
    <w:rsid w:val="0078179D"/>
    <w:rsid w:val="00781852"/>
    <w:rsid w:val="0078321D"/>
    <w:rsid w:val="007834DD"/>
    <w:rsid w:val="007834E2"/>
    <w:rsid w:val="00783782"/>
    <w:rsid w:val="00784193"/>
    <w:rsid w:val="0078579E"/>
    <w:rsid w:val="00787001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EFD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26"/>
    <w:rsid w:val="007C2097"/>
    <w:rsid w:val="007C20B6"/>
    <w:rsid w:val="007C28A7"/>
    <w:rsid w:val="007C36F2"/>
    <w:rsid w:val="007C3B00"/>
    <w:rsid w:val="007C4F84"/>
    <w:rsid w:val="007C5B4D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08CD"/>
    <w:rsid w:val="007F1A9F"/>
    <w:rsid w:val="007F1E34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3F9"/>
    <w:rsid w:val="0080392D"/>
    <w:rsid w:val="00803DF8"/>
    <w:rsid w:val="008040A8"/>
    <w:rsid w:val="00804B8D"/>
    <w:rsid w:val="00804EC2"/>
    <w:rsid w:val="008071D1"/>
    <w:rsid w:val="00807B85"/>
    <w:rsid w:val="00810296"/>
    <w:rsid w:val="008108E8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37D51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1A6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770F2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8C9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284A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0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EB4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1A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B9B"/>
    <w:rsid w:val="00974F0C"/>
    <w:rsid w:val="0097530A"/>
    <w:rsid w:val="0097547D"/>
    <w:rsid w:val="009755D9"/>
    <w:rsid w:val="00976017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53F"/>
    <w:rsid w:val="00986821"/>
    <w:rsid w:val="00987C9F"/>
    <w:rsid w:val="00990B3D"/>
    <w:rsid w:val="00991044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603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6FF"/>
    <w:rsid w:val="009D1F02"/>
    <w:rsid w:val="009D3F9E"/>
    <w:rsid w:val="009D476E"/>
    <w:rsid w:val="009D5180"/>
    <w:rsid w:val="009D54CE"/>
    <w:rsid w:val="009D7147"/>
    <w:rsid w:val="009D7AE1"/>
    <w:rsid w:val="009E09F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92A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64C8"/>
    <w:rsid w:val="00A271D4"/>
    <w:rsid w:val="00A27413"/>
    <w:rsid w:val="00A27431"/>
    <w:rsid w:val="00A27D3B"/>
    <w:rsid w:val="00A30B5B"/>
    <w:rsid w:val="00A30C68"/>
    <w:rsid w:val="00A30F9D"/>
    <w:rsid w:val="00A31D14"/>
    <w:rsid w:val="00A33977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1C63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1FB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F8E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52"/>
    <w:rsid w:val="00AF5B9C"/>
    <w:rsid w:val="00AF7D86"/>
    <w:rsid w:val="00B01321"/>
    <w:rsid w:val="00B02883"/>
    <w:rsid w:val="00B05D84"/>
    <w:rsid w:val="00B061DC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E44"/>
    <w:rsid w:val="00B13880"/>
    <w:rsid w:val="00B13A4F"/>
    <w:rsid w:val="00B14250"/>
    <w:rsid w:val="00B14B46"/>
    <w:rsid w:val="00B14E1C"/>
    <w:rsid w:val="00B16661"/>
    <w:rsid w:val="00B175B1"/>
    <w:rsid w:val="00B17B40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B9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7D8"/>
    <w:rsid w:val="00B648DF"/>
    <w:rsid w:val="00B65C21"/>
    <w:rsid w:val="00B65C26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F91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F48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3D3F"/>
    <w:rsid w:val="00C057CB"/>
    <w:rsid w:val="00C07A7D"/>
    <w:rsid w:val="00C1082F"/>
    <w:rsid w:val="00C10D23"/>
    <w:rsid w:val="00C10F29"/>
    <w:rsid w:val="00C11925"/>
    <w:rsid w:val="00C15555"/>
    <w:rsid w:val="00C15593"/>
    <w:rsid w:val="00C158F1"/>
    <w:rsid w:val="00C2152F"/>
    <w:rsid w:val="00C23C46"/>
    <w:rsid w:val="00C23E57"/>
    <w:rsid w:val="00C24416"/>
    <w:rsid w:val="00C259BF"/>
    <w:rsid w:val="00C2628A"/>
    <w:rsid w:val="00C26B23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2A5A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32"/>
    <w:rsid w:val="00C657A8"/>
    <w:rsid w:val="00C65F29"/>
    <w:rsid w:val="00C66450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51CD"/>
    <w:rsid w:val="00C77243"/>
    <w:rsid w:val="00C77298"/>
    <w:rsid w:val="00C777BE"/>
    <w:rsid w:val="00C777F1"/>
    <w:rsid w:val="00C77E55"/>
    <w:rsid w:val="00C77EA6"/>
    <w:rsid w:val="00C80BD9"/>
    <w:rsid w:val="00C81C0A"/>
    <w:rsid w:val="00C8206D"/>
    <w:rsid w:val="00C8315C"/>
    <w:rsid w:val="00C833A5"/>
    <w:rsid w:val="00C8356D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EE2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023"/>
    <w:rsid w:val="00CE3B53"/>
    <w:rsid w:val="00CE3EA5"/>
    <w:rsid w:val="00CE4C61"/>
    <w:rsid w:val="00CE52B0"/>
    <w:rsid w:val="00CE57C8"/>
    <w:rsid w:val="00CE5930"/>
    <w:rsid w:val="00CE77E1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56E"/>
    <w:rsid w:val="00D03268"/>
    <w:rsid w:val="00D03582"/>
    <w:rsid w:val="00D0387D"/>
    <w:rsid w:val="00D03AC8"/>
    <w:rsid w:val="00D03D5E"/>
    <w:rsid w:val="00D03F9A"/>
    <w:rsid w:val="00D04278"/>
    <w:rsid w:val="00D04644"/>
    <w:rsid w:val="00D04DC1"/>
    <w:rsid w:val="00D04F4D"/>
    <w:rsid w:val="00D05437"/>
    <w:rsid w:val="00D0574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0BA6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431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35E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2DE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4212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40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27A"/>
    <w:rsid w:val="00DE7CE0"/>
    <w:rsid w:val="00DF0FB2"/>
    <w:rsid w:val="00DF343E"/>
    <w:rsid w:val="00DF4AA6"/>
    <w:rsid w:val="00DF5034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1384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6EC3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297E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A33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5B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210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096C"/>
    <w:rsid w:val="00F623F0"/>
    <w:rsid w:val="00F62A9B"/>
    <w:rsid w:val="00F62AB4"/>
    <w:rsid w:val="00F637A3"/>
    <w:rsid w:val="00F63A5C"/>
    <w:rsid w:val="00F63CFF"/>
    <w:rsid w:val="00F64C9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65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800F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497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870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H4VU7HTV54JD-1231737843-948</_dlc_DocId>
    <_dlc_DocIdUrl xmlns="05fef6b6-48ff-4793-a586-dff4857ec2fd">
      <Url>https://sharepoint.rsint.net/teams/MRT_Dev/_layouts/15/DocIdRedir.aspx?ID=H4VU7HTV54JD-1231737843-948</Url>
      <Description>H4VU7HTV54JD-1231737843-948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24BA7-170A-4542-81DC-B40E8EA8E8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C69918-8FE7-408D-9EF2-F9B203FA37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F093F-91A9-48EB-A0AD-B63A5630305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17475563-89D5-418E-83E1-F6E0C2C34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EB6A2C-B9EE-4426-B88F-5F120BBC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2451</Words>
  <Characters>13973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4997</cp:revision>
  <cp:lastPrinted>1900-01-01T00:00:00Z</cp:lastPrinted>
  <dcterms:created xsi:type="dcterms:W3CDTF">2021-06-22T16:47:00Z</dcterms:created>
  <dcterms:modified xsi:type="dcterms:W3CDTF">2023-03-29T08:26:00Z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98db7c99-65bf-4d67-a3c5-e316763cd9d5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2023-03-29T07:41:01Z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c87d8c55-846a-4acf-a324-8b76bcd51757</vt:lpwstr>
  </property>
  <property fmtid="{D5CDD505-2E9C-101B-9397-08002B2CF9AE}" pid="30" name="MSIP_Label_9764cdcd-3664-4d05-9615-7cbf65a4f0a8_ContentBits">
    <vt:lpwstr>0</vt:lpwstr>
  </property>
</Properties>
</file>