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6D71D" w14:textId="77777777" w:rsidR="0067320E" w:rsidRDefault="0067320E" w:rsidP="00673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R5s230289</w:t>
        </w:r>
      </w:fldSimple>
    </w:p>
    <w:p w14:paraId="6FD76C64" w14:textId="77777777" w:rsidR="0067320E" w:rsidRDefault="0067320E" w:rsidP="006732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20E" w14:paraId="0A7F6BFD" w14:textId="77777777" w:rsidTr="006E44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63802" w14:textId="77777777" w:rsidR="0067320E" w:rsidRDefault="0067320E" w:rsidP="006E44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320E" w14:paraId="235864D7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E726B" w14:textId="77777777" w:rsidR="0067320E" w:rsidRDefault="0067320E" w:rsidP="006E44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20E" w14:paraId="45265691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4A2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61BA798B" w14:textId="77777777" w:rsidTr="006E44EF">
        <w:tc>
          <w:tcPr>
            <w:tcW w:w="142" w:type="dxa"/>
            <w:tcBorders>
              <w:left w:val="single" w:sz="4" w:space="0" w:color="auto"/>
            </w:tcBorders>
          </w:tcPr>
          <w:p w14:paraId="6AD3CC71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570E19" w14:textId="77777777" w:rsidR="0067320E" w:rsidRPr="00410371" w:rsidRDefault="0067320E" w:rsidP="006E4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8C4C972" w14:textId="77777777" w:rsidR="0067320E" w:rsidRDefault="0067320E" w:rsidP="006E44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0F7A1" w14:textId="77777777" w:rsidR="0067320E" w:rsidRPr="00410371" w:rsidRDefault="0067320E" w:rsidP="006E44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3026</w:t>
              </w:r>
            </w:fldSimple>
          </w:p>
        </w:tc>
        <w:tc>
          <w:tcPr>
            <w:tcW w:w="709" w:type="dxa"/>
          </w:tcPr>
          <w:p w14:paraId="58D88D77" w14:textId="77777777" w:rsidR="0067320E" w:rsidRDefault="0067320E" w:rsidP="006E44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7EDFE" w14:textId="77777777" w:rsidR="0067320E" w:rsidRPr="00410371" w:rsidRDefault="0067320E" w:rsidP="006E44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31E1FE" w14:textId="77777777" w:rsidR="0067320E" w:rsidRDefault="0067320E" w:rsidP="006E44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7BA5E" w14:textId="77777777" w:rsidR="0067320E" w:rsidRPr="00410371" w:rsidRDefault="0067320E" w:rsidP="006E4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593F8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25189E35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5AB47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346FD1C6" w14:textId="77777777" w:rsidTr="006E44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A21CF" w14:textId="77777777" w:rsidR="0067320E" w:rsidRPr="00F25D98" w:rsidRDefault="0067320E" w:rsidP="006E44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20E" w14:paraId="70E307B4" w14:textId="77777777" w:rsidTr="006E44EF">
        <w:tc>
          <w:tcPr>
            <w:tcW w:w="9641" w:type="dxa"/>
            <w:gridSpan w:val="9"/>
          </w:tcPr>
          <w:p w14:paraId="40CF6F0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B6C04" w14:textId="77777777" w:rsidR="0067320E" w:rsidRDefault="0067320E" w:rsidP="00673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20E" w14:paraId="167B246A" w14:textId="77777777" w:rsidTr="006E44EF">
        <w:tc>
          <w:tcPr>
            <w:tcW w:w="2835" w:type="dxa"/>
          </w:tcPr>
          <w:p w14:paraId="5B5BB762" w14:textId="77777777" w:rsidR="0067320E" w:rsidRDefault="0067320E" w:rsidP="006E44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9713F3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E539F5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D15F7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073C7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168B57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C2766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066FE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C1C00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0A604" w14:textId="77777777" w:rsidR="0067320E" w:rsidRDefault="0067320E" w:rsidP="00673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20E" w14:paraId="08F92388" w14:textId="77777777" w:rsidTr="006E44EF">
        <w:tc>
          <w:tcPr>
            <w:tcW w:w="9640" w:type="dxa"/>
            <w:gridSpan w:val="11"/>
          </w:tcPr>
          <w:p w14:paraId="1E5DA113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585A8942" w14:textId="77777777" w:rsidTr="006E44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4D2C6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6E2DF" w14:textId="77777777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multiple templates for updating </w:t>
            </w:r>
            <w:proofErr w:type="spellStart"/>
            <w:r>
              <w:t>InitialBWP_RedCap</w:t>
            </w:r>
            <w:proofErr w:type="spellEnd"/>
            <w:r>
              <w:t xml:space="preserve"> IE</w:t>
            </w:r>
            <w:r>
              <w:fldChar w:fldCharType="end"/>
            </w:r>
          </w:p>
        </w:tc>
      </w:tr>
      <w:tr w:rsidR="0067320E" w14:paraId="48B92284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245099BF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6F60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214085DE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016DEFBC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2A13D" w14:textId="77777777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7320E" w14:paraId="721CC329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435C5975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0C61B" w14:textId="4C03CB72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320E" w14:paraId="7A59E0F9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5477F56D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F486B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1A5AB55C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6518A1D2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4EEBF" w14:textId="77777777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480016" w14:textId="77777777" w:rsidR="0067320E" w:rsidRDefault="0067320E" w:rsidP="006E44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818A6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644D0" w14:textId="25B8B0D5" w:rsidR="0067320E" w:rsidRDefault="00D62E71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27.03.2023</w:t>
            </w:r>
            <w:bookmarkStart w:id="0" w:name="_GoBack"/>
            <w:bookmarkEnd w:id="0"/>
            <w:r w:rsidR="0067320E">
              <w:fldChar w:fldCharType="begin"/>
            </w:r>
            <w:r w:rsidR="0067320E">
              <w:instrText xml:space="preserve"> DOCPROPERTY  ResDate  \* MERGEFORMAT </w:instrText>
            </w:r>
            <w:r w:rsidR="0067320E">
              <w:fldChar w:fldCharType="end"/>
            </w:r>
          </w:p>
        </w:tc>
      </w:tr>
      <w:tr w:rsidR="0067320E" w14:paraId="3817873E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24EC5414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24BF3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86418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4DD1D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366B2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28757D82" w14:textId="77777777" w:rsidTr="006E44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C216C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B2C83" w14:textId="77777777" w:rsidR="0067320E" w:rsidRDefault="0067320E" w:rsidP="006E44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7763C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8AB4" w14:textId="77777777" w:rsidR="0067320E" w:rsidRDefault="0067320E" w:rsidP="006E44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8E9FE" w14:textId="77777777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7320E" w14:paraId="54216AD7" w14:textId="77777777" w:rsidTr="006E44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C9B99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A1F57" w14:textId="77777777" w:rsidR="0067320E" w:rsidRDefault="0067320E" w:rsidP="006E44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10F84" w14:textId="77777777" w:rsidR="0067320E" w:rsidRDefault="0067320E" w:rsidP="006E44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D1CAA" w14:textId="77777777" w:rsidR="0067320E" w:rsidRPr="007C2097" w:rsidRDefault="0067320E" w:rsidP="006E44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320E" w14:paraId="6C0C796B" w14:textId="77777777" w:rsidTr="006E44EF">
        <w:tc>
          <w:tcPr>
            <w:tcW w:w="1843" w:type="dxa"/>
          </w:tcPr>
          <w:p w14:paraId="210CA614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C1D49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12172D2B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B0079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BBDCE" w14:textId="77777777" w:rsidR="0067320E" w:rsidRDefault="0067320E" w:rsidP="0067320E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  <w:r>
              <w:rPr>
                <w:noProof/>
              </w:rPr>
              <w:t xml:space="preserve">In some of the templates listed in this document, initialization of </w:t>
            </w:r>
            <w:r w:rsidRPr="004A0966">
              <w:rPr>
                <w:noProof/>
              </w:rPr>
              <w:t xml:space="preserve">InitialBWP_RedCap is missing </w:t>
            </w:r>
            <w:r>
              <w:rPr>
                <w:noProof/>
              </w:rPr>
              <w:t>and it is resulting</w:t>
            </w:r>
            <w:r w:rsidRPr="004A0966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4A0966">
              <w:rPr>
                <w:noProof/>
              </w:rPr>
              <w:t>run time issue</w:t>
            </w:r>
            <w:r>
              <w:rPr>
                <w:rStyle w:val="n"/>
                <w:rFonts w:ascii="Consolas" w:hAnsi="Consolas"/>
                <w:color w:val="C5C8C6"/>
                <w:sz w:val="19"/>
                <w:szCs w:val="19"/>
              </w:rPr>
              <w:t xml:space="preserve"> </w:t>
            </w:r>
          </w:p>
          <w:p w14:paraId="166DEC83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20E" w14:paraId="67C254F8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C7A5A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9D39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632BFCD3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28FF4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93FA9" w14:textId="620D522A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 w:rsidRPr="00AC4571">
              <w:rPr>
                <w:noProof/>
              </w:rPr>
              <w:t>InitialBWP_RedCap is initialized in the mentioned templates</w:t>
            </w:r>
          </w:p>
        </w:tc>
      </w:tr>
      <w:tr w:rsidR="0067320E" w14:paraId="0DF74842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F20F7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0764C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4FC55FFE" w14:textId="77777777" w:rsidTr="006E4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BCF2F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3BA8" w14:textId="3415F64A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7320E" w14:paraId="00E045C1" w14:textId="77777777" w:rsidTr="006E44EF">
        <w:tc>
          <w:tcPr>
            <w:tcW w:w="2694" w:type="dxa"/>
            <w:gridSpan w:val="2"/>
          </w:tcPr>
          <w:p w14:paraId="62006372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3F3E4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73109962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09B03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87C6" w14:textId="45AB70E4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7.1.1.1.1a.ENDC,NR5GC also other MAC Test cases</w:t>
            </w:r>
          </w:p>
        </w:tc>
      </w:tr>
      <w:tr w:rsidR="0067320E" w14:paraId="1043DEA4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9385D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43A0D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469FFCC2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EBDC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505D5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D649D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E9C9A1" w14:textId="77777777" w:rsidR="0067320E" w:rsidRDefault="0067320E" w:rsidP="00673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91A3A" w14:textId="77777777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6844871F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08894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45109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93C0" w14:textId="4996575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1F030" w14:textId="77777777" w:rsidR="0067320E" w:rsidRDefault="0067320E" w:rsidP="00673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82732" w14:textId="3D605488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51EEEBD6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0A7ED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6E5A5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4CDC6" w14:textId="27A17202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6EECF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458CA" w14:textId="3397C23E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0BB90363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6242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85EEF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ED251" w14:textId="779F828D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71896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6FDF2" w14:textId="6003A062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26BA0C3F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19B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5BA55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5200BA24" w14:textId="77777777" w:rsidTr="006E4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49DA9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12EE3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20E" w:rsidRPr="008863B9" w14:paraId="49E14786" w14:textId="77777777" w:rsidTr="006E44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1E4B4" w14:textId="77777777" w:rsidR="0067320E" w:rsidRPr="008863B9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6E6" w14:textId="77777777" w:rsidR="0067320E" w:rsidRPr="008863B9" w:rsidRDefault="0067320E" w:rsidP="00673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20E" w14:paraId="0EEB3B23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1A92F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4512F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08943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D40FE5E" w14:textId="1357FBFB" w:rsidR="00B421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21DE" w:rsidRPr="007B4303">
        <w:rPr>
          <w:rFonts w:ascii="Arial" w:hAnsi="Arial" w:cs="Arial"/>
          <w:iCs/>
        </w:rPr>
        <w:t>Table of Contents</w:t>
      </w:r>
      <w:r w:rsidR="00B421DE">
        <w:tab/>
      </w:r>
      <w:r w:rsidR="00B421DE">
        <w:fldChar w:fldCharType="begin"/>
      </w:r>
      <w:r w:rsidR="00B421DE">
        <w:instrText xml:space="preserve"> PAGEREF _Toc130894364 \h </w:instrText>
      </w:r>
      <w:r w:rsidR="00B421DE">
        <w:fldChar w:fldCharType="separate"/>
      </w:r>
      <w:r w:rsidR="00B421DE">
        <w:t>2</w:t>
      </w:r>
      <w:r w:rsidR="00B421DE">
        <w:fldChar w:fldCharType="end"/>
      </w:r>
    </w:p>
    <w:p w14:paraId="416B4AE5" w14:textId="1165A973" w:rsidR="00B421DE" w:rsidRDefault="00B421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43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43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_Toc130894365 \h </w:instrText>
      </w:r>
      <w:r>
        <w:fldChar w:fldCharType="separate"/>
      </w:r>
      <w:r>
        <w:t>2</w:t>
      </w:r>
      <w:r>
        <w:fldChar w:fldCharType="end"/>
      </w:r>
    </w:p>
    <w:p w14:paraId="4C24F8A6" w14:textId="0A125740" w:rsidR="00B421DE" w:rsidRDefault="00B421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43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43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_Toc130894366 \h </w:instrText>
      </w:r>
      <w:r>
        <w:fldChar w:fldCharType="separate"/>
      </w:r>
      <w:r>
        <w:t>2</w:t>
      </w:r>
      <w:r>
        <w:fldChar w:fldCharType="end"/>
      </w:r>
    </w:p>
    <w:p w14:paraId="4163E0C1" w14:textId="3941D083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cads_NR_UplinkBWP_ConfigCommon_REQ</w:t>
      </w:r>
      <w:r>
        <w:tab/>
      </w:r>
      <w:r>
        <w:fldChar w:fldCharType="begin"/>
      </w:r>
      <w:r>
        <w:instrText xml:space="preserve"> PAGEREF _Toc130894367 \h </w:instrText>
      </w:r>
      <w:r>
        <w:fldChar w:fldCharType="separate"/>
      </w:r>
      <w:r>
        <w:t>2</w:t>
      </w:r>
      <w:r>
        <w:fldChar w:fldCharType="end"/>
      </w:r>
    </w:p>
    <w:p w14:paraId="2FB22DE5" w14:textId="3C20B428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cads_NR_DownlinkBWP_ConfigCommon_REQ</w:t>
      </w:r>
      <w:r>
        <w:tab/>
      </w:r>
      <w:r>
        <w:fldChar w:fldCharType="begin"/>
      </w:r>
      <w:r>
        <w:instrText xml:space="preserve"> PAGEREF _Toc130894368 \h </w:instrText>
      </w:r>
      <w:r>
        <w:fldChar w:fldCharType="separate"/>
      </w:r>
      <w:r>
        <w:t>5</w:t>
      </w:r>
      <w:r>
        <w:fldChar w:fldCharType="end"/>
      </w:r>
    </w:p>
    <w:p w14:paraId="6197859A" w14:textId="43502D3A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cads_NR_UL_DL_BWP_ConfigCommon_REQ</w:t>
      </w:r>
      <w:r>
        <w:tab/>
      </w:r>
      <w:r>
        <w:fldChar w:fldCharType="begin"/>
      </w:r>
      <w:r>
        <w:instrText xml:space="preserve"> PAGEREF _Toc130894369 \h </w:instrText>
      </w:r>
      <w:r>
        <w:fldChar w:fldCharType="separate"/>
      </w:r>
      <w:r>
        <w:t>6</w:t>
      </w:r>
      <w:r>
        <w:fldChar w:fldCharType="end"/>
      </w:r>
    </w:p>
    <w:p w14:paraId="0CED55DE" w14:textId="019DBDFB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cads_NR_Common_UplinkBWP_ConfigCommon_REQ</w:t>
      </w:r>
      <w:r>
        <w:tab/>
      </w:r>
      <w:r>
        <w:fldChar w:fldCharType="begin"/>
      </w:r>
      <w:r>
        <w:instrText xml:space="preserve"> PAGEREF _Toc130894370 \h </w:instrText>
      </w:r>
      <w:r>
        <w:fldChar w:fldCharType="separate"/>
      </w:r>
      <w:r>
        <w:t>9</w:t>
      </w:r>
      <w:r>
        <w:fldChar w:fldCharType="end"/>
      </w:r>
    </w:p>
    <w:p w14:paraId="296FEF7D" w14:textId="2AA7AA6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8"/>
      <w:bookmarkStart w:id="3" w:name="_Toc295288959"/>
      <w:bookmarkStart w:id="4" w:name="_Toc122434485"/>
      <w:bookmarkStart w:id="5" w:name="_Toc54888060"/>
      <w:bookmarkStart w:id="6" w:name="_Toc130894365"/>
      <w:r>
        <w:rPr>
          <w:b/>
          <w:lang w:eastAsia="ja-JP"/>
        </w:rPr>
        <w:t>Overview</w:t>
      </w:r>
      <w:bookmarkEnd w:id="4"/>
      <w:bookmarkEnd w:id="5"/>
      <w:bookmarkEnd w:id="6"/>
    </w:p>
    <w:p w14:paraId="032A7AEB" w14:textId="3CA3D52D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</w:t>
      </w:r>
      <w:r w:rsidRPr="00B421DE">
        <w:rPr>
          <w:rFonts w:cs="Arial"/>
        </w:rPr>
        <w:t>3</w:t>
      </w:r>
      <w:r w:rsidRPr="00B421DE">
        <w:rPr>
          <w:rFonts w:cs="Arial"/>
        </w:rPr>
        <w:t>wk</w:t>
      </w:r>
      <w:r w:rsidRPr="00B421DE">
        <w:rPr>
          <w:rFonts w:cs="Arial"/>
        </w:rPr>
        <w:t>12</w:t>
      </w:r>
      <w:r w:rsidRPr="00B421DE">
        <w:rPr>
          <w:rFonts w:cs="Arial"/>
        </w:rPr>
        <w:t xml:space="preserve">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22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50352B02" w14:textId="77777777" w:rsidR="00B421DE" w:rsidRDefault="00B421DE" w:rsidP="00B421DE">
      <w:pPr>
        <w:pStyle w:val="Heading1"/>
        <w:overflowPunct w:val="0"/>
        <w:autoSpaceDE w:val="0"/>
        <w:autoSpaceDN w:val="0"/>
        <w:adjustRightInd w:val="0"/>
        <w:ind w:left="0" w:firstLine="0"/>
        <w:rPr>
          <w:b/>
        </w:rPr>
      </w:pPr>
    </w:p>
    <w:p w14:paraId="3B6F9137" w14:textId="038CEB8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30894366"/>
      <w:r w:rsidRPr="00854C55">
        <w:rPr>
          <w:b/>
        </w:rPr>
        <w:t>Corrections required</w:t>
      </w:r>
      <w:bookmarkEnd w:id="2"/>
      <w:bookmarkEnd w:id="3"/>
      <w:bookmarkEnd w:id="7"/>
    </w:p>
    <w:p w14:paraId="78353081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089436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82D1A">
        <w:rPr>
          <w:rFonts w:cs="Arial"/>
          <w:b/>
          <w:bCs/>
          <w:color w:val="000000"/>
          <w:lang w:val="en-US" w:eastAsia="en-GB"/>
        </w:rPr>
        <w:t xml:space="preserve">Template </w:t>
      </w:r>
      <w:proofErr w:type="spellStart"/>
      <w:r w:rsidR="00182D1A" w:rsidRPr="00182D1A">
        <w:rPr>
          <w:rFonts w:cs="Arial"/>
          <w:b/>
          <w:bCs/>
          <w:color w:val="000000"/>
          <w:lang w:val="en-US" w:eastAsia="en-GB"/>
        </w:rPr>
        <w:t>cads_NR_UplinkBWP_ConfigCommon_REQ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31B9" w14:textId="77777777" w:rsidR="00FB0A08" w:rsidRPr="00FA530C" w:rsidRDefault="0088363E" w:rsidP="002B42D8">
            <w:pPr>
              <w:pStyle w:val="CRCoverPage"/>
              <w:spacing w:after="0"/>
              <w:rPr>
                <w:noProof/>
              </w:rPr>
            </w:pPr>
            <w:r w:rsidRPr="00C516DC">
              <w:rPr>
                <w:noProof/>
              </w:rPr>
              <w:t>cads_NR_UplinkBWP_ConfigCommon_REQ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77777777" w:rsidR="00FB0A08" w:rsidRPr="00AD4ADA" w:rsidRDefault="00D6054B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AC6" w14:textId="77777777" w:rsidR="005C6479" w:rsidRPr="001124B3" w:rsidRDefault="00FF5BAE" w:rsidP="005C0385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FB0A08" w14:paraId="331C1EA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BF0" w14:textId="77777777" w:rsidR="00FB0A08" w:rsidRPr="00CC39F9" w:rsidRDefault="007F5A5C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F5A5C">
              <w:rPr>
                <w:rFonts w:ascii="Arial" w:hAnsi="Arial" w:cs="Arial"/>
                <w:lang w:eastAsia="en-GB"/>
              </w:rPr>
              <w:t>NR_CellCfg_Templates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B7AB" w14:textId="77777777" w:rsidR="002A4AE0" w:rsidRPr="002A4AE0" w:rsidRDefault="00F7580F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cads_NR_UplinkBWP_ConfigCommon_</w:t>
            </w:r>
            <w:proofErr w:type="gram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40FA5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0DDC6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4F937FB8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2A03A3B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R5s190360_r1 R5s200549 R5s210396 sic@</w:t>
            </w:r>
          </w:p>
          <w:p w14:paraId="3F421C9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8FF062B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4730D5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68AE96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E24EDF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F0428D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9A0398C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CB4B5C6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B800B1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0835520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2B2D71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223E6A0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CF14503" w14:textId="77777777" w:rsidR="002A4AE0" w:rsidRPr="002A4AE0" w:rsidRDefault="002A4AE0" w:rsidP="009A2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FEACF5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54B4E9C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AEA7DAF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0DEE0A6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FBA353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D927A9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0F4FF0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C0D4E8B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45B533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55E0C8A2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07C98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628C5C7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CCEB382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D3AE92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66DB92" w14:textId="77777777" w:rsidR="002C2496" w:rsidRPr="00455951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679D" w14:textId="77777777" w:rsidR="00D57C55" w:rsidRPr="00D57C55" w:rsidRDefault="00187C4B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cads_NR_UplinkBWP_ConfigCommon_</w:t>
            </w:r>
            <w:proofErr w:type="gram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0DBE5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38CC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73932C61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6043698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R5s190360_r1 R5s200549 R5s210396 sic@</w:t>
            </w:r>
          </w:p>
          <w:p w14:paraId="0FFBF849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8AC6CF8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BAE2A32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BD04EF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14279F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71CA6B7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198595D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8E18E6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3DFEEEB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81B834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4E507D7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2B5A353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75B72D3" w14:textId="77777777" w:rsidR="00D57C55" w:rsidRPr="00255B4B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255B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500C47C" w14:textId="00D0EE92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55B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</w:t>
            </w:r>
            <w:proofErr w:type="gramStart"/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RedCap</w:t>
            </w:r>
            <w:proofErr w:type="spellEnd"/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omit</w:t>
            </w:r>
            <w:proofErr w:type="spellEnd"/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//WA</w:t>
            </w:r>
            <w:r w:rsidR="0067320E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#</w:t>
            </w:r>
          </w:p>
          <w:p w14:paraId="1776DB0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2204FF4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C6A016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5A9496DE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4B5F01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36814C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39E7149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9512C5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B43D472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5C7440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4792BAE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5A1F234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825C38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BE46643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0B72DF" w14:textId="77777777" w:rsidR="00FB0A08" w:rsidRPr="006D35E4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838B9C7" w14:textId="77777777" w:rsidR="001C6BC1" w:rsidRPr="003D65E8" w:rsidRDefault="001C6BC1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089436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8F5C12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8F5C12" w:rsidRPr="008F5C12">
        <w:rPr>
          <w:rFonts w:cs="Arial"/>
          <w:b/>
          <w:bCs/>
          <w:color w:val="000000"/>
          <w:lang w:val="en-US" w:eastAsia="en-GB"/>
        </w:rPr>
        <w:t>cads_NR_DownlinkBWP_ConfigCommon_REQ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F5F3" w14:textId="77777777" w:rsidR="001C6BC1" w:rsidRPr="00E44127" w:rsidRDefault="00EC4470" w:rsidP="006439B5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C4470">
              <w:t>cads_NR_DownlinkBWP_ConfigCommon_REQ</w:t>
            </w:r>
            <w:proofErr w:type="spellEnd"/>
          </w:p>
        </w:tc>
      </w:tr>
      <w:tr w:rsidR="008573DB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77777777" w:rsidR="008573DB" w:rsidRPr="00AD4ADA" w:rsidRDefault="008573DB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8573DB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77777777" w:rsidR="008573DB" w:rsidRPr="001124B3" w:rsidRDefault="008573DB" w:rsidP="008573D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1C6BC1" w14:paraId="50B5EBEE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17E9" w14:textId="77777777" w:rsidR="001C6BC1" w:rsidRPr="00CC39F9" w:rsidRDefault="000B2399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0B2399">
              <w:rPr>
                <w:rFonts w:ascii="Arial" w:hAnsi="Arial" w:cs="Arial"/>
                <w:lang w:eastAsia="en-GB"/>
              </w:rPr>
              <w:t>NR</w:t>
            </w:r>
            <w:r w:rsidR="00C2628A"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1C6BC1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1C6BC1" w:rsidRDefault="001C6BC1" w:rsidP="006439B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2B9" w14:textId="77777777" w:rsidR="00B3574E" w:rsidRPr="00B3574E" w:rsidRDefault="001C6BC1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NR_SYSTEM_CTRL_REQ </w:t>
            </w:r>
            <w:proofErr w:type="spell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cads_NR_DownlinkBWP_ConfigCommon_</w:t>
            </w:r>
            <w:proofErr w:type="gram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63DB61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D3DD77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5A77D56F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063F60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R5s221197 added omit IEs sic@</w:t>
            </w:r>
          </w:p>
          <w:p w14:paraId="62774E26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CE9CC4D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18CE799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8A5EC6C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0B84B4F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229AC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826AB21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FrequencyInfoDL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21D554D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SSPbchBlock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64AD4E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PdschCellLevelConfig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075E48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EEBC427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D666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</w:p>
          <w:p w14:paraId="56441AA6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4B86422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CsiConfig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54A3C27B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435D7E19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3314055E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892860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E1716C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24AE85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49B9F60" w14:textId="77777777" w:rsidR="001C6BC1" w:rsidRPr="00455951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5D0B3C"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A92E" w14:textId="77777777" w:rsidR="002D4BCE" w:rsidRPr="002D4BCE" w:rsidRDefault="00B35A2F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NR_SYSTEM_CTRL_REQ </w:t>
            </w:r>
            <w:proofErr w:type="spell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cads_NR_DownlinkBWP_ConfigCommon_</w:t>
            </w:r>
            <w:proofErr w:type="gram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6390A5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8646B4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135A07C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20F3F13E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R5s221197 added omit IEs sic@</w:t>
            </w:r>
          </w:p>
          <w:p w14:paraId="3810BC4B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686E973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B081C51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67513D2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6C6F851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A551F2D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5AA7479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FrequencyInfoDL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A6FFFA5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SSPbchBlock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60C8DB2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PdschCellLevelConfig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C5BB906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CBFA1FF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4CF667" w14:textId="77777777" w:rsidR="002D4BCE" w:rsidRPr="00282D5D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282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413A533" w14:textId="68DBD7C3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82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</w:t>
            </w:r>
            <w:proofErr w:type="spellStart"/>
            <w:r w:rsidRPr="00282D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</w:t>
            </w:r>
            <w:proofErr w:type="gramStart"/>
            <w:r w:rsidRPr="00282D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RedCap</w:t>
            </w:r>
            <w:proofErr w:type="spellEnd"/>
            <w:r w:rsidRPr="00282D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282D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282D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omit</w:t>
            </w:r>
            <w:proofErr w:type="spellEnd"/>
            <w:r w:rsidRPr="00282D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//WA#</w:t>
            </w:r>
          </w:p>
          <w:p w14:paraId="2C9CEEA3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0B3573B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CsiConfig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F3FAC36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02E06817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CA5D760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7659F5A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29AE8E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9A8D64D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3779EE" w14:textId="77777777" w:rsidR="001C6BC1" w:rsidRPr="006D35E4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E3B5254" w14:textId="77777777" w:rsidR="00B511F9" w:rsidRPr="003D65E8" w:rsidRDefault="00B511F9" w:rsidP="00B511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0894369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410F52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410F52" w:rsidRPr="00601B7B">
        <w:rPr>
          <w:rFonts w:cs="Arial"/>
          <w:b/>
          <w:bCs/>
          <w:color w:val="000000"/>
          <w:lang w:val="en-US" w:eastAsia="en-GB"/>
        </w:rPr>
        <w:t>cads_NR_UL_DL_BWP_ConfigCommon_REQ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11F9" w14:paraId="6599C069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F96" w14:textId="77777777" w:rsidR="00B511F9" w:rsidRDefault="00D43DDE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511F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11F9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EBF" w14:textId="77777777" w:rsidR="00B511F9" w:rsidRPr="00E44127" w:rsidRDefault="00D43DDE" w:rsidP="00980B19">
            <w:pPr>
              <w:pStyle w:val="CRCoverPage"/>
              <w:spacing w:after="0"/>
              <w:rPr>
                <w:noProof/>
              </w:rPr>
            </w:pPr>
            <w:r w:rsidRPr="00FF271B">
              <w:rPr>
                <w:noProof/>
              </w:rPr>
              <w:t>cads_NR_UL_DL_BWP_ConfigCommon_REQ</w:t>
            </w:r>
          </w:p>
        </w:tc>
      </w:tr>
      <w:tr w:rsidR="000B1CCF" w14:paraId="0C4A4CC0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15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CB6" w14:textId="77777777" w:rsidR="000B1CCF" w:rsidRPr="00AD4ADA" w:rsidRDefault="000B1CCF" w:rsidP="000B1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5A6D2B" w14:paraId="0ECE60F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092C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E5B" w14:textId="77777777" w:rsidR="005A6D2B" w:rsidRPr="001124B3" w:rsidRDefault="005A6D2B" w:rsidP="005A6D2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5A6D2B" w14:paraId="41248477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16B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DB2A" w14:textId="77777777" w:rsidR="005A6D2B" w:rsidRPr="00CC39F9" w:rsidRDefault="005A6D2B" w:rsidP="005A6D2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0B2399">
              <w:rPr>
                <w:rFonts w:ascii="Arial" w:hAnsi="Arial" w:cs="Arial"/>
                <w:lang w:eastAsia="en-GB"/>
              </w:rPr>
              <w:t>NR</w:t>
            </w:r>
            <w:r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0B1CCF" w14:paraId="650F165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C87D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0B1CCF" w:rsidRDefault="000B1CCF" w:rsidP="000B1CC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4FF1C98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</w:p>
    <w:p w14:paraId="3477E886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076FDCC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2E04DC41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139" w14:textId="77777777" w:rsidR="00E84E2F" w:rsidRPr="00E84E2F" w:rsidRDefault="00B511F9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cads_NR_UL_DL_BWP_ConfigCommon_</w:t>
            </w:r>
            <w:proofErr w:type="gram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622E6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98AB89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CE4DE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9B02329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23F3378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added omit IEs sic@</w:t>
            </w:r>
          </w:p>
          <w:p w14:paraId="65EECE28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36935C3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CCE730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444330D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1D48B2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6C4686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1334C3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FA6C92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52DC752" w14:textId="77777777" w:rsidR="00E84E2F" w:rsidRPr="00C01066" w:rsidRDefault="00E84E2F" w:rsidP="00A30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</w:p>
          <w:p w14:paraId="04359CD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0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</w:t>
            </w: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C279AB4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4E71B12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63F93E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7F0DD4B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56D43F5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13465C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93E136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8BC5733" w14:textId="77777777" w:rsidR="00E84E2F" w:rsidRPr="00C01066" w:rsidRDefault="00E84E2F" w:rsidP="00C010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5D8148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0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4C5FC4DE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49269D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6E6C98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E6CA431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7CBA741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10141A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4DF44CF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941E35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CA168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5DC749" w14:textId="77777777" w:rsidR="00B511F9" w:rsidRPr="00455951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};</w:t>
            </w:r>
          </w:p>
        </w:tc>
      </w:tr>
    </w:tbl>
    <w:p w14:paraId="6D072C0D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</w:p>
    <w:p w14:paraId="220D14DE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1F0E0F9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BE6" w14:textId="77777777" w:rsidR="00CA10F9" w:rsidRPr="00CA10F9" w:rsidRDefault="00B511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cads_NR_UL_DL_BWP_ConfigCommon_</w:t>
            </w:r>
            <w:proofErr w:type="gram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4E439D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78E955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4E1CA8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5DBE6C8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3211E47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added omit IEs sic@</w:t>
            </w:r>
          </w:p>
          <w:p w14:paraId="72635A0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620914D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FFE8BE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7D628A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9623D3A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99A901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78FCCE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0B4810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5817DA2" w14:textId="77777777" w:rsidR="00CA10F9" w:rsidRPr="00A30F9D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A30F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AC428C6" w14:textId="3F8975AC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30F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</w:t>
            </w:r>
            <w:proofErr w:type="gramStart"/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RedCap</w:t>
            </w:r>
            <w:proofErr w:type="spellEnd"/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omit</w:t>
            </w:r>
            <w:proofErr w:type="spellEnd"/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//WA#</w:t>
            </w:r>
          </w:p>
          <w:p w14:paraId="514661D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</w:t>
            </w: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CF35E99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E6264C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EF5541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1A33CA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2E6E960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A44B7B4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8E460BA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30C7F54" w14:textId="77777777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72DD0D4" w14:textId="5B0D0F65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84E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RedCap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omit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//WA#</w:t>
            </w:r>
          </w:p>
          <w:p w14:paraId="34CAB4A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EC434F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487BA2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40AC7EB8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F82145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E637FC3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C614693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8C8155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BE39BF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EAF2BA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0975BC" w14:textId="77777777" w:rsidR="00B511F9" w:rsidRPr="006D35E4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};</w:t>
            </w:r>
          </w:p>
        </w:tc>
      </w:tr>
    </w:tbl>
    <w:p w14:paraId="4A1ECD4B" w14:textId="77777777" w:rsidR="0003488A" w:rsidRPr="003D65E8" w:rsidRDefault="0003488A" w:rsidP="000348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30894370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757A6A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AA1EAD" w:rsidRPr="00FC6E85">
        <w:rPr>
          <w:rFonts w:cs="Arial"/>
          <w:b/>
          <w:bCs/>
          <w:color w:val="000000"/>
          <w:lang w:val="en-US" w:eastAsia="en-GB"/>
        </w:rPr>
        <w:t>cads_NR_Common_UplinkBWP_ConfigCommon_REQ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3488A" w14:paraId="4EC354E5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D7D" w14:textId="77777777" w:rsidR="0003488A" w:rsidRDefault="00FB68FA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03488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03488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26C7" w14:textId="77777777" w:rsidR="0003488A" w:rsidRPr="00E44127" w:rsidRDefault="00FB68FA" w:rsidP="00980B19">
            <w:pPr>
              <w:pStyle w:val="CRCoverPage"/>
              <w:spacing w:after="0"/>
              <w:rPr>
                <w:noProof/>
              </w:rPr>
            </w:pPr>
            <w:r w:rsidRPr="00A37A16">
              <w:rPr>
                <w:noProof/>
              </w:rPr>
              <w:t>cads_NR_Common_UplinkBWP_ConfigCommon_REQ</w:t>
            </w:r>
          </w:p>
        </w:tc>
      </w:tr>
      <w:tr w:rsidR="00F142EB" w14:paraId="34F8DEE4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A0EA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8DC" w14:textId="77777777" w:rsidR="00F142EB" w:rsidRPr="00AD4ADA" w:rsidRDefault="00F142EB" w:rsidP="00F14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F142EB" w14:paraId="0EEF09AA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2DA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9AE" w14:textId="77777777" w:rsidR="00F142EB" w:rsidRPr="001124B3" w:rsidRDefault="00F142EB" w:rsidP="00F142E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F142EB" w14:paraId="573348CE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1200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25FC" w14:textId="77777777" w:rsidR="00F142EB" w:rsidRPr="00CC39F9" w:rsidRDefault="00F142EB" w:rsidP="00F142E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0B2399">
              <w:rPr>
                <w:rFonts w:ascii="Arial" w:hAnsi="Arial" w:cs="Arial"/>
                <w:lang w:eastAsia="en-GB"/>
              </w:rPr>
              <w:t>NR</w:t>
            </w:r>
            <w:r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03488A" w14:paraId="306D825F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1F3A" w14:textId="77777777" w:rsidR="0003488A" w:rsidRDefault="0003488A" w:rsidP="00980B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03488A" w:rsidRDefault="0003488A" w:rsidP="00980B1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BD18F9B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</w:p>
    <w:p w14:paraId="122F31EC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38601FE" w14:textId="77777777" w:rsidR="00E65542" w:rsidRDefault="00E65542" w:rsidP="0003488A">
      <w:pPr>
        <w:spacing w:after="0"/>
        <w:rPr>
          <w:rFonts w:ascii="Arial" w:hAnsi="Arial"/>
          <w:b/>
          <w:lang w:eastAsia="en-GB"/>
        </w:rPr>
      </w:pPr>
    </w:p>
    <w:p w14:paraId="22BD308D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3488A" w:rsidRPr="00CD057D" w14:paraId="45934C7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B7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4B7B6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9A181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5202F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33E7C57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16414EE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29FC1CD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B7D46B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812377D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0E95DE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A267D5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11AC88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6EEE3A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7EA653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F81A31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C08F18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7436B2E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77369A5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9BD181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5EE626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6BDD94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3673F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68948014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FC9B05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030BD2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392767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BA24459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62D1BE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043EF6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A54B10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0AC4479" w14:textId="77777777" w:rsidR="008A09CA" w:rsidRPr="008A09CA" w:rsidRDefault="008A09CA" w:rsidP="00F912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19400B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09C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19387984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E3D1FC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C676D6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7CFB4D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E161E0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69F283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3311B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89D20A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713251D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3D9C5B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6DE351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713BC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C0D492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006F7F" w14:textId="77777777" w:rsidR="0003488A" w:rsidRPr="00455951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F3CABC7" w14:textId="77777777" w:rsidR="0003488A" w:rsidRPr="00CD057D" w:rsidRDefault="0003488A" w:rsidP="0003488A">
      <w:pPr>
        <w:spacing w:after="0"/>
        <w:rPr>
          <w:rFonts w:ascii="Arial" w:hAnsi="Arial"/>
          <w:b/>
          <w:color w:val="000000"/>
          <w:lang w:eastAsia="en-GB"/>
        </w:rPr>
      </w:pPr>
    </w:p>
    <w:p w14:paraId="36042087" w14:textId="77777777" w:rsidR="0003488A" w:rsidRPr="00CD057D" w:rsidRDefault="0003488A" w:rsidP="000348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3488A" w:rsidRPr="00CD057D" w14:paraId="182B5727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2A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1E1D4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D58D3D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0C90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0684E173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0CAE0E7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3A46FAB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21D5EF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4F6BE1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4AA0B8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051D4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B7DCE1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8ADC91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C4A0097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628F04E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3B8DCD6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33BE6282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0A4BD0C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F5BF3F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4D34DF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63D9CB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47F7C0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71A0C6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2365E0A3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083C7D2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9F6D1F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546A03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653359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A2E66A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6FC171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70031C3" w14:textId="77777777" w:rsidR="0017020C" w:rsidRPr="008A09CA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8A09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71A63530" w14:textId="29D3C222" w:rsidR="0017020C" w:rsidRPr="008A09CA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09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</w:t>
            </w:r>
            <w:proofErr w:type="gramStart"/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RedCap</w:t>
            </w:r>
            <w:proofErr w:type="spellEnd"/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omit</w:t>
            </w:r>
            <w:proofErr w:type="spellEnd"/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//WA#</w:t>
            </w:r>
          </w:p>
          <w:p w14:paraId="5C5E61F0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09C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7D60EF5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E9D12AB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BAB639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1B5E7E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144C28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C292E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91829F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B378E8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3F7D4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9AEFD9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22ECE9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716CA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930F18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D9A7B8" w14:textId="77777777" w:rsidR="0003488A" w:rsidRPr="006D35E4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B08B5D1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EB4AB" w14:textId="77777777" w:rsidR="0022379A" w:rsidRDefault="0022379A">
      <w:r>
        <w:separator/>
      </w:r>
    </w:p>
  </w:endnote>
  <w:endnote w:type="continuationSeparator" w:id="0">
    <w:p w14:paraId="0AD9C6F4" w14:textId="77777777" w:rsidR="0022379A" w:rsidRDefault="0022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79D3E" w14:textId="77777777" w:rsidR="0067320E" w:rsidRDefault="00673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4CDBA" w14:textId="77777777" w:rsidR="0067320E" w:rsidRDefault="00673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F4F0B" w14:textId="77777777" w:rsidR="0067320E" w:rsidRDefault="00673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F511A" w14:textId="77777777" w:rsidR="0022379A" w:rsidRDefault="0022379A">
      <w:r>
        <w:separator/>
      </w:r>
    </w:p>
  </w:footnote>
  <w:footnote w:type="continuationSeparator" w:id="0">
    <w:p w14:paraId="65F9C3DC" w14:textId="77777777" w:rsidR="0022379A" w:rsidRDefault="0022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8106A" w14:textId="77777777" w:rsidR="0067320E" w:rsidRDefault="00673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31835" w14:textId="77777777" w:rsidR="0067320E" w:rsidRDefault="00673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F8E1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C79D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DAF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H4VU7HTV54JD-1231737843-937</_dlc_DocId>
    <_dlc_DocIdUrl xmlns="05fef6b6-48ff-4793-a586-dff4857ec2fd">
      <Url>https://sharepoint.rsint.net/teams/MRT_Dev/_layouts/15/DocIdRedir.aspx?ID=H4VU7HTV54JD-1231737843-937</Url>
      <Description>H4VU7HTV54JD-1231737843-937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96FEB-545D-4F53-99D5-0E438BC08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604DE-9FEC-47C6-AE40-9CF5596F7B94}">
  <ds:schemaRefs>
    <ds:schemaRef ds:uri="05fef6b6-48ff-4793-a586-dff4857ec2f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13623D-F995-47A2-AA13-4FB312D6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2412</Words>
  <Characters>13753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4785</cp:revision>
  <cp:lastPrinted>1900-01-01T00:00:00Z</cp:lastPrinted>
  <dcterms:created xsi:type="dcterms:W3CDTF">2021-06-22T16:47:00Z</dcterms:created>
  <dcterms:modified xsi:type="dcterms:W3CDTF">2023-03-28T10:14:00Z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2022-06-10T09:25:38Z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62cc996e-3de3-47ab-93da-0abe2e177b99</vt:lpwstr>
  </property>
  <property fmtid="{D5CDD505-2E9C-101B-9397-08002B2CF9AE}" pid="27" name="MSIP_Label_ae9ac9c2-fcd2-4d0b-8613-b7f540967ed5_ContentBits">
    <vt:lpwstr>0</vt:lpwstr>
  </property>
  <property fmtid="{D5CDD505-2E9C-101B-9397-08002B2CF9AE}" pid="28" name="GrammarlyDocumentId">
    <vt:lpwstr>1b944d2597f1287accd91e643a8f1fd2f7a70a7107cf01bbbe8b82c9b7e6e07f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28d00161-871c-47e5-91fd-812edef57746</vt:lpwstr>
  </property>
  <property fmtid="{D5CDD505-2E9C-101B-9397-08002B2CF9AE}" pid="31" name="RS_BlindLabelClassification">
    <vt:bool>true</vt:bool>
  </property>
</Properties>
</file>