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58E199C6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64FDF" w:rsidRPr="00364FDF">
        <w:rPr>
          <w:b/>
          <w:bCs/>
          <w:i/>
          <w:iCs/>
          <w:sz w:val="24"/>
          <w:szCs w:val="24"/>
        </w:rPr>
        <w:t>R5s230284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1BCCE5B6" w:rsidR="00D351FF" w:rsidRPr="00410371" w:rsidRDefault="00364FDF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4FDF">
              <w:rPr>
                <w:b/>
                <w:noProof/>
                <w:sz w:val="28"/>
              </w:rPr>
              <w:t>3023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49C34469" w:rsidR="00D351FF" w:rsidRDefault="000C6CC3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C6CC3">
              <w:t>Correction to NR5GC TC 9.1.1.</w:t>
            </w:r>
            <w:r>
              <w:t>2</w:t>
            </w:r>
            <w:r w:rsidRPr="000C6CC3">
              <w:t xml:space="preserve"> </w:t>
            </w:r>
            <w:r w:rsidR="00364FDF">
              <w:t>against</w:t>
            </w:r>
            <w:r w:rsidRPr="000C6CC3">
              <w:t xml:space="preserve"> SNPN-only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99C76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34A461E4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50C6930" w:rsidR="00A12227" w:rsidRPr="009019C6" w:rsidRDefault="009019C6" w:rsidP="009019C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 xml:space="preserve">SN Id = PLMN </w:t>
            </w:r>
            <w:proofErr w:type="gramStart"/>
            <w:r w:rsidRPr="00DB1EAD">
              <w:rPr>
                <w:rFonts w:cs="Arial"/>
              </w:rPr>
              <w:t>ID:NID</w:t>
            </w:r>
            <w:proofErr w:type="gramEnd"/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3CD04111" w:rsidR="006F0D88" w:rsidRPr="006316B2" w:rsidRDefault="009019C6" w:rsidP="00A12227">
            <w:pPr>
              <w:pStyle w:val="CRCoverPage"/>
              <w:spacing w:after="0"/>
              <w:rPr>
                <w:noProof/>
              </w:rPr>
            </w:pPr>
            <w:r w:rsidRPr="009019C6">
              <w:t>Initialize and pass the NID for NGC Cell A to the functions building the Authentication Request in Step 5</w:t>
            </w:r>
            <w:r w:rsidR="007E0429">
              <w:t xml:space="preserve">, </w:t>
            </w:r>
            <w:r w:rsidRPr="009019C6">
              <w:t>Step 7</w:t>
            </w:r>
            <w:r w:rsidR="007E0429">
              <w:t>, and Step 9</w:t>
            </w:r>
            <w:r>
              <w:t>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5CB415F9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</w:t>
            </w:r>
            <w:r w:rsidR="001A0A3E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6666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2417F1E4" w14:textId="6F0E661C" w:rsidR="007E0429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0429" w:rsidRPr="00DA49A8">
        <w:rPr>
          <w:rFonts w:cs="Arial"/>
        </w:rPr>
        <w:t>Table of Contents</w:t>
      </w:r>
      <w:r w:rsidR="007E0429">
        <w:tab/>
      </w:r>
      <w:r w:rsidR="007E0429">
        <w:fldChar w:fldCharType="begin"/>
      </w:r>
      <w:r w:rsidR="007E0429">
        <w:instrText xml:space="preserve"> PAGEREF _Toc130246666 \h </w:instrText>
      </w:r>
      <w:r w:rsidR="007E0429">
        <w:fldChar w:fldCharType="separate"/>
      </w:r>
      <w:r w:rsidR="007E0429">
        <w:t>2</w:t>
      </w:r>
      <w:r w:rsidR="007E0429">
        <w:fldChar w:fldCharType="end"/>
      </w:r>
    </w:p>
    <w:p w14:paraId="45A7744C" w14:textId="68F32446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_Toc130246667 \h </w:instrText>
      </w:r>
      <w:r>
        <w:fldChar w:fldCharType="separate"/>
      </w:r>
      <w:r>
        <w:t>3</w:t>
      </w:r>
      <w:r>
        <w:fldChar w:fldCharType="end"/>
      </w:r>
    </w:p>
    <w:p w14:paraId="4425517D" w14:textId="6A695788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_Toc130246668 \h </w:instrText>
      </w:r>
      <w:r>
        <w:fldChar w:fldCharType="separate"/>
      </w:r>
      <w:r>
        <w:t>3</w:t>
      </w:r>
      <w:r>
        <w:fldChar w:fldCharType="end"/>
      </w:r>
    </w:p>
    <w:p w14:paraId="66B405FE" w14:textId="7BEEF4A5" w:rsidR="007E0429" w:rsidRDefault="007E042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A49A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A49A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_Toc130246669 \h </w:instrText>
      </w:r>
      <w:r>
        <w:fldChar w:fldCharType="separate"/>
      </w:r>
      <w:r>
        <w:t>3</w:t>
      </w:r>
      <w:r>
        <w:fldChar w:fldCharType="end"/>
      </w:r>
    </w:p>
    <w:p w14:paraId="2356DC75" w14:textId="63E09639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_Toc130246670 \h </w:instrText>
      </w:r>
      <w:r>
        <w:fldChar w:fldCharType="separate"/>
      </w:r>
      <w:r>
        <w:t>7</w:t>
      </w:r>
      <w:r>
        <w:fldChar w:fldCharType="end"/>
      </w:r>
    </w:p>
    <w:p w14:paraId="48493107" w14:textId="56543FA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6667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6668"/>
      <w:r w:rsidRPr="00854C55">
        <w:rPr>
          <w:b/>
        </w:rPr>
        <w:t>Corrections required</w:t>
      </w:r>
      <w:bookmarkEnd w:id="3"/>
    </w:p>
    <w:p w14:paraId="11402DA5" w14:textId="5208290C" w:rsidR="00364B10" w:rsidRDefault="00364B10" w:rsidP="00364B10">
      <w:r>
        <w:t>Change 1 of R5s230229</w:t>
      </w:r>
      <w:r w:rsidRPr="00364B10">
        <w:rPr>
          <w:vertAlign w:val="superscript"/>
        </w:rPr>
        <w:t>[1]</w:t>
      </w:r>
      <w:r w:rsidRPr="00364B10">
        <w:t xml:space="preserve"> </w:t>
      </w:r>
      <w:r>
        <w:t>is also required to pass the TC in SNPN.</w:t>
      </w:r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666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739BB2A0" w:rsidR="00130213" w:rsidRPr="000077FF" w:rsidRDefault="00537B5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537B5C">
              <w:rPr>
                <w:rFonts w:ascii="Arial" w:hAnsi="Arial"/>
                <w:noProof/>
                <w:lang w:val="en-SG"/>
              </w:rPr>
              <w:t>function fl_TC_9_1_1_2_TestBody()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 xml:space="preserve">SN Id = PLMN </w:t>
            </w:r>
            <w:proofErr w:type="gramStart"/>
            <w:r w:rsidRPr="00DB1EAD">
              <w:rPr>
                <w:rFonts w:ascii="Arial" w:hAnsi="Arial" w:cs="Arial"/>
              </w:rPr>
              <w:t>ID:NID</w:t>
            </w:r>
            <w:proofErr w:type="gramEnd"/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15B38BC1" w:rsidR="00130213" w:rsidRDefault="00F66C08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F66C08">
              <w:rPr>
                <w:noProof/>
              </w:rPr>
              <w:t>Initialize and pass the NID for NGC Cell A to the functions building the Authentication Request in Step 5</w:t>
            </w:r>
            <w:r>
              <w:rPr>
                <w:noProof/>
              </w:rPr>
              <w:t xml:space="preserve">, </w:t>
            </w:r>
            <w:r w:rsidRPr="00F66C08">
              <w:rPr>
                <w:noProof/>
              </w:rPr>
              <w:t>Step 7</w:t>
            </w:r>
            <w:r>
              <w:rPr>
                <w:noProof/>
              </w:rPr>
              <w:t>, and Step 9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77777777" w:rsidR="00130213" w:rsidRDefault="00130213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B853" w14:textId="77777777" w:rsidR="000111C9" w:rsidRPr="000111C9" w:rsidRDefault="00130213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fl_TC_9_1_1_2_</w:t>
            </w:r>
            <w:proofErr w:type="gramStart"/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TestBody(</w:t>
            </w:r>
            <w:proofErr w:type="gramEnd"/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 runs on NR5GC_PTC</w:t>
            </w:r>
          </w:p>
          <w:p w14:paraId="33EB1B6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D86EA5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BD85CE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671C3B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56E38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507DF56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0B3BAC7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B53E80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CF876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F873D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081BD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</w:t>
            </w:r>
          </w:p>
          <w:p w14:paraId="2C4EC32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4A123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D812C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054B5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SwitchOnAndResetIMS(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R5s210729 sic@</w:t>
            </w:r>
          </w:p>
          <w:p w14:paraId="0CCBA5B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BA02EF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B36DE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130B38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3075D49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4");</w:t>
            </w:r>
          </w:p>
          <w:p w14:paraId="33693C9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746F66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8679D1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A01723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use incorrect SNN</w:t>
            </w:r>
          </w:p>
          <w:p w14:paraId="1488589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DBA745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50CFF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EAEB9D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01BE8A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v_WrongPLMN))));</w:t>
            </w:r>
          </w:p>
          <w:p w14:paraId="79BA664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EF2906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A9B8F5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CD622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(f_Check_EAP_AuthReject_AuthenticationResponse(v_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3DE3DC8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6");</w:t>
            </w:r>
          </w:p>
          <w:p w14:paraId="698F0DD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3011D34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E443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6A"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DEB7E3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E56D42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6416E9C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E14A9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9AC052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AuthenticationResultMsg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cs_EAP_Failure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R5-205579 sic@</w:t>
            </w:r>
          </w:p>
          <w:p w14:paraId="374EC47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3D5045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Cannot call Get function as need to use same security parameters in both EAP and Authentication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msg</w:t>
            </w:r>
            <w:proofErr w:type="spellEnd"/>
          </w:p>
          <w:p w14:paraId="7E1567E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)); // @sic R5s210111 sic@</w:t>
            </w:r>
          </w:p>
          <w:p w14:paraId="163F2BD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'01'O);</w:t>
            </w:r>
          </w:p>
          <w:p w14:paraId="108259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C2E1D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165E4E3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3AEB89D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913F2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D4E83D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18259C9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5F5F9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85F015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))))); // @sic R5s201483, R5s210111 sic@</w:t>
            </w:r>
          </w:p>
          <w:p w14:paraId="6FC26BC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0AE563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B2D4AA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394B82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f_Check_EAPAKA_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AuthenticationResponse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v_ReceivedAsp.Signalling.Nas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-, '01'O)) {  // @sic R5-205579, R5s210111 sic@</w:t>
            </w:r>
          </w:p>
          <w:p w14:paraId="5B68F2A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8");</w:t>
            </w:r>
          </w:p>
          <w:p w14:paraId="6431C5A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R5s201483 sic@</w:t>
            </w:r>
          </w:p>
          <w:p w14:paraId="6477D74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8");</w:t>
            </w:r>
          </w:p>
          <w:p w14:paraId="648BA40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C2162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7DE41D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9"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490EA6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7EA4E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389001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9D477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6F55B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cs_EAP_AT_NOTIFICATION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('0'B, '1'B, int2bit (0, 14))))))); // @sic R5s201021 sic@</w:t>
            </w:r>
          </w:p>
          <w:p w14:paraId="5DB8708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7C1729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10"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356B1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FEED05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(f_Check_EAP_Notification_AuthenticationResponse(v_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17BCA56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10");</w:t>
            </w:r>
          </w:p>
          <w:p w14:paraId="3B213E0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R5s201483 sic@</w:t>
            </w:r>
          </w:p>
          <w:p w14:paraId="05563AF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10");</w:t>
            </w:r>
          </w:p>
          <w:p w14:paraId="5820B8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A5B646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F26A8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91CA51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AF6B0A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4E411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C81ECA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F60463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cs_NG_AUTHENTICATION_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REJECT(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cs_EAP_Message(bit2oct(encvalue(cs_EAP_Failure('01'O))))))));</w:t>
            </w:r>
          </w:p>
          <w:p w14:paraId="3B718D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E5FC6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12"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B595A7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7DEF89F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98C148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13"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DFB81F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f_NR_CheckNoRRCSetupReq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30.0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74B69AA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C58E1E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//@siclog "Step 14"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18DF028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f_NR_UE_DeRegisterOnSwitchOff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STATE_DEREGISTERED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3E71DEC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17D107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5ECEB8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SwitchOnAndResetIMS(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R5s211299 sic@</w:t>
            </w:r>
          </w:p>
          <w:p w14:paraId="0D14C5D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F7294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4F7E7B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?,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tsc_SHT_NoSecurityProtection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R5s201025 sic@</w:t>
            </w:r>
          </w:p>
          <w:p w14:paraId="4580CCE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cr_NG_MobileIdentitySUCI</w:t>
            </w:r>
            <w:proofErr w:type="spellEnd"/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(?,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?), '111'B, ?, -, -, -, -, omit)) {</w:t>
            </w:r>
          </w:p>
          <w:p w14:paraId="794215C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16");</w:t>
            </w:r>
          </w:p>
          <w:p w14:paraId="77498AC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B5D729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B011E2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17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4EDE90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f_NR5GC_RRC_Idle_Steps5_20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rrcConnectionRelease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R5s201025 sic@</w:t>
            </w:r>
          </w:p>
          <w:p w14:paraId="300E6836" w14:textId="16126461" w:rsidR="00130213" w:rsidRPr="008B0AA3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686" w14:textId="77777777" w:rsidR="000111C9" w:rsidRPr="009D77C1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NR_CellInfoInit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all;</w:t>
            </w:r>
            <w:proofErr w:type="gramEnd"/>
          </w:p>
          <w:p w14:paraId="4D325C94" w14:textId="4A8AA3D3" w:rsidR="000111C9" w:rsidRDefault="000111C9" w:rsidP="00BE6D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NR_Parameters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all;</w:t>
            </w:r>
            <w:proofErr w:type="gramEnd"/>
          </w:p>
          <w:p w14:paraId="25102ACA" w14:textId="201675DB" w:rsid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282FCF" w14:textId="6385F4E0" w:rsidR="000111C9" w:rsidRPr="000111C9" w:rsidRDefault="00130213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fl_TC_9_1_1_2_</w:t>
            </w:r>
            <w:proofErr w:type="gramStart"/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TestBody(</w:t>
            </w:r>
            <w:proofErr w:type="gramEnd"/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 runs on NR5GC_PTC</w:t>
            </w:r>
          </w:p>
          <w:p w14:paraId="21BF17A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AFB3A7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FE7D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82975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98C924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0D56AA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7669DBA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61CF5C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00DB83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9612FE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076CE6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</w:t>
            </w:r>
          </w:p>
          <w:p w14:paraId="28D88B4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1663D812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NID_r16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</w:t>
            </w:r>
            <w:proofErr w:type="gram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ASN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proofErr w:type="gramEnd"/>
          </w:p>
          <w:p w14:paraId="0F64E3A3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omit;</w:t>
            </w:r>
          </w:p>
          <w:p w14:paraId="2C7DA76D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6B8CD7D0" w14:textId="6EFAEE90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</w:t>
            </w:r>
            <w:proofErr w:type="gram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only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  <w:proofErr w:type="gramEnd"/>
          </w:p>
          <w:p w14:paraId="154030E4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</w:t>
            </w:r>
            <w:proofErr w:type="gram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ASN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f_NR_InitNDI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v_NGC_NASCellA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 // returns a bitstring</w:t>
            </w:r>
          </w:p>
          <w:p w14:paraId="5AA044B6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bit2hex(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5178E89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267EAC1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49D992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D09EF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SwitchOnAndResetIMS(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R5s210729 sic@</w:t>
            </w:r>
          </w:p>
          <w:p w14:paraId="5128473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13FFA1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E6A35A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2B98ED5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24D6A3E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4");</w:t>
            </w:r>
          </w:p>
          <w:p w14:paraId="595AF2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10466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CA6F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1118B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use incorrect SNN</w:t>
            </w:r>
          </w:p>
          <w:p w14:paraId="392082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F3EA85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11CC97A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0E396A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618219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v_WrongPLMN</w:t>
            </w:r>
            <w:proofErr w:type="spellEnd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46CEA23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031B61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E23DE0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109C9E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(f_Check_EAP_AuthReject_AuthenticationResponse(v_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3F93617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6");</w:t>
            </w:r>
          </w:p>
          <w:p w14:paraId="140EE74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ACA90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817D57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6A"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56661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B34D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40C3A4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2C950CE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D1C02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AuthenticationResultMsg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cs_EAP_Failure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R5-205579 sic@</w:t>
            </w:r>
          </w:p>
          <w:p w14:paraId="6698145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351C1A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// Cannot call Get function as need to use same security parameters in both EAP and Authentication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msg</w:t>
            </w:r>
            <w:proofErr w:type="spellEnd"/>
          </w:p>
          <w:p w14:paraId="227EC7E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-, -,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R5s210111 sic@</w:t>
            </w:r>
          </w:p>
          <w:p w14:paraId="74C8F25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C06D21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CB7BE5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00CCEB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0664140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8615BE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A0FDB7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2D6277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35A0E0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7C3EC1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))))); // @sic R5s201483, R5s210111 sic@</w:t>
            </w:r>
          </w:p>
          <w:p w14:paraId="324529D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2262DDC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5E29F0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1FC1F9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f_Check_EAPAKA_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AuthenticationResponse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v_ReceivedAsp.Signalling.Nas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-, '01'O)) {  // @sic R5-205579, R5s210111 sic@</w:t>
            </w:r>
          </w:p>
          <w:p w14:paraId="6055DA3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8");</w:t>
            </w:r>
          </w:p>
          <w:p w14:paraId="58A09C4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R5s201483 sic@</w:t>
            </w:r>
          </w:p>
          <w:p w14:paraId="24987A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8");</w:t>
            </w:r>
          </w:p>
          <w:p w14:paraId="089F91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CB0271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CD8A68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9"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E7A392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1F057E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4C69099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4A2BDE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25D0A8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cs_EAP_AT_NOTIFICATION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('0'B, '1'B, int2bit (0, 14)))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R5s201021 sic@</w:t>
            </w:r>
          </w:p>
          <w:p w14:paraId="6669F0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944E9F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10"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3CF51E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3863A8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(f_Check_EAP_Notification_AuthenticationResponse(v_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3F81041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10");</w:t>
            </w:r>
          </w:p>
          <w:p w14:paraId="5386000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R5s201483 sic@</w:t>
            </w:r>
          </w:p>
          <w:p w14:paraId="56BAFB8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10");</w:t>
            </w:r>
          </w:p>
          <w:p w14:paraId="5E51649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38C74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E5D70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11A03C6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3AE0C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2CCD77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16A66B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9F41C9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cs_NG_AUTHENTICATION_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REJECT(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cs_EAP_Message(bit2oct(encvalue(cs_EAP_Failure('01'O))))))));</w:t>
            </w:r>
          </w:p>
          <w:p w14:paraId="34FA25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87F0F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12"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9355F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7F91E50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B0CB5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13"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1A3AB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f_NR_CheckNoRRCSetupReq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30.0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0EE445C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6563C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156D76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f_NR_UE_DeRegisterOnSwitchOff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STATE_DEREGISTERED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2363D0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730F72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C87A0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SwitchOnAndResetIMS(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R5s211299 sic@</w:t>
            </w:r>
          </w:p>
          <w:p w14:paraId="3A36E3D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6D0A81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DCC8E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?,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tsc_SHT_NoSecurityProtection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R5s201025 sic@</w:t>
            </w:r>
          </w:p>
          <w:p w14:paraId="5B70C9E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cr_NG_MobileIdentitySUCI</w:t>
            </w:r>
            <w:proofErr w:type="spellEnd"/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(?,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?), '111'B, ?, -, -, -, -, omit)) {</w:t>
            </w:r>
          </w:p>
          <w:p w14:paraId="10FE816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16");</w:t>
            </w:r>
          </w:p>
          <w:p w14:paraId="0EB7282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38B606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4FEA7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17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87E5F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f_NR5GC_RRC_Idle_Steps5_20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rrcConnectionRelease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proofErr w:type="gram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</w:t>
            </w:r>
            <w:proofErr w:type="gram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R5s201025 sic@</w:t>
            </w:r>
          </w:p>
          <w:p w14:paraId="65D51936" w14:textId="133420CF" w:rsidR="00130213" w:rsidRPr="008B0AA3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28EDA0B" w14:textId="77777777" w:rsidR="00364B10" w:rsidRPr="002D362B" w:rsidRDefault="00364B10" w:rsidP="00364B10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5" w:name="_Toc122434496"/>
      <w:bookmarkStart w:id="6" w:name="_Toc295288973"/>
      <w:bookmarkStart w:id="7" w:name="_Toc325725668"/>
      <w:bookmarkStart w:id="8" w:name="_Toc121172019"/>
      <w:bookmarkStart w:id="9" w:name="_Toc129604864"/>
      <w:bookmarkStart w:id="10" w:name="_Toc130246670"/>
      <w:r w:rsidRPr="002D362B">
        <w:rPr>
          <w:rFonts w:cs="Arial"/>
          <w:b/>
        </w:rPr>
        <w:t>References</w:t>
      </w:r>
      <w:bookmarkEnd w:id="5"/>
      <w:bookmarkEnd w:id="6"/>
      <w:bookmarkEnd w:id="7"/>
      <w:bookmarkEnd w:id="8"/>
      <w:bookmarkEnd w:id="9"/>
      <w:bookmarkEnd w:id="1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4B10" w:rsidRPr="00364B10" w14:paraId="2C1FC795" w14:textId="77777777" w:rsidTr="00D43173">
        <w:tc>
          <w:tcPr>
            <w:tcW w:w="709" w:type="dxa"/>
            <w:hideMark/>
          </w:tcPr>
          <w:p w14:paraId="5D4FA70B" w14:textId="77777777" w:rsidR="00364B10" w:rsidRPr="00364B10" w:rsidRDefault="00364B10" w:rsidP="00D43173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364B10">
              <w:rPr>
                <w:rFonts w:ascii="Arial" w:hAnsi="Arial"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3C84309" w14:textId="0AFBC1D6" w:rsidR="00364B10" w:rsidRPr="00364B10" w:rsidRDefault="00364B10" w:rsidP="00D431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364B10">
              <w:rPr>
                <w:rFonts w:ascii="Arial" w:hAnsi="Arial" w:cs="Arial"/>
              </w:rPr>
              <w:t>R5s230229</w:t>
            </w:r>
            <w:r w:rsidRPr="00364B10">
              <w:rPr>
                <w:rFonts w:ascii="Arial" w:hAnsi="Arial" w:cs="Arial"/>
                <w:lang w:val="en-US"/>
              </w:rPr>
              <w:t>: NR5GC FR</w:t>
            </w:r>
            <w:proofErr w:type="gramStart"/>
            <w:r w:rsidRPr="00364B10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364B10">
              <w:rPr>
                <w:rFonts w:ascii="Arial" w:hAnsi="Arial" w:cs="Arial"/>
                <w:lang w:val="en-US"/>
              </w:rPr>
              <w:t xml:space="preserve"> Addition of Rel-16 SNPN test case 9.1.11.3</w:t>
            </w:r>
          </w:p>
          <w:p w14:paraId="44C09BA4" w14:textId="77777777" w:rsidR="00364B10" w:rsidRPr="00364B10" w:rsidRDefault="00364B10" w:rsidP="00D4317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7FF2" w14:textId="77777777" w:rsidR="00BD61C3" w:rsidRDefault="00BD61C3">
      <w:r>
        <w:separator/>
      </w:r>
    </w:p>
  </w:endnote>
  <w:endnote w:type="continuationSeparator" w:id="0">
    <w:p w14:paraId="4BEF34AD" w14:textId="77777777" w:rsidR="00BD61C3" w:rsidRDefault="00B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6954" w14:textId="77777777" w:rsidR="00BD61C3" w:rsidRDefault="00BD61C3">
      <w:r>
        <w:separator/>
      </w:r>
    </w:p>
  </w:footnote>
  <w:footnote w:type="continuationSeparator" w:id="0">
    <w:p w14:paraId="5CB65358" w14:textId="77777777" w:rsidR="00BD61C3" w:rsidRDefault="00BD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64FDF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A6EC8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1C3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2460</Words>
  <Characters>14024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2</cp:revision>
  <cp:lastPrinted>1900-12-31T16:00:00Z</cp:lastPrinted>
  <dcterms:created xsi:type="dcterms:W3CDTF">2023-03-23T18:19:00Z</dcterms:created>
  <dcterms:modified xsi:type="dcterms:W3CDTF">2023-03-23T18:19:00Z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