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D4C2" w14:textId="292C51FB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2F36A8" w:rsidRPr="002F36A8">
        <w:rPr>
          <w:b/>
          <w:bCs/>
          <w:i/>
          <w:iCs/>
          <w:sz w:val="24"/>
          <w:szCs w:val="24"/>
        </w:rPr>
        <w:t>R5s230283</w:t>
      </w:r>
    </w:p>
    <w:p w14:paraId="2E8ED4C3" w14:textId="77777777" w:rsidR="00D351FF" w:rsidRDefault="00000000" w:rsidP="00D351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351FF" w:rsidRPr="00BA51D9">
          <w:rPr>
            <w:b/>
            <w:noProof/>
            <w:sz w:val="24"/>
          </w:rPr>
          <w:t>Online</w:t>
        </w:r>
      </w:fldSimple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fldSimple w:instr=" DOCPROPERTY  StartDate  \* MERGEFORMAT ">
        <w:r w:rsidR="00D351FF" w:rsidRPr="00BA51D9">
          <w:rPr>
            <w:b/>
            <w:noProof/>
            <w:sz w:val="24"/>
          </w:rPr>
          <w:t>9th Dec 2022</w:t>
        </w:r>
      </w:fldSimple>
      <w:r w:rsidR="00D351FF">
        <w:rPr>
          <w:b/>
          <w:noProof/>
          <w:sz w:val="24"/>
        </w:rPr>
        <w:t xml:space="preserve"> - </w:t>
      </w:r>
      <w:fldSimple w:instr=" DOCPROPERTY  EndDate  \* MERGEFORMAT ">
        <w:r w:rsidR="00D351F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000000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51F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3C8A4C56" w:rsidR="00D351FF" w:rsidRPr="00410371" w:rsidRDefault="002F36A8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 w:rsidRPr="002F36A8">
              <w:rPr>
                <w:b/>
                <w:noProof/>
                <w:sz w:val="28"/>
              </w:rPr>
              <w:t>3022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51F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51FF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622C2B33" w:rsidR="00D351FF" w:rsidRDefault="007A653A" w:rsidP="0084166B">
            <w:pPr>
              <w:pStyle w:val="CRCoverPage"/>
              <w:spacing w:after="0"/>
              <w:ind w:left="100"/>
              <w:rPr>
                <w:noProof/>
              </w:rPr>
            </w:pPr>
            <w:bookmarkStart w:id="0" w:name="_Hlk130487786"/>
            <w:r w:rsidRPr="007A653A">
              <w:t xml:space="preserve">Correction to </w:t>
            </w:r>
            <w:r w:rsidR="008843AD">
              <w:t xml:space="preserve">NR5GC TC </w:t>
            </w:r>
            <w:r w:rsidR="003F646C">
              <w:t>9.1.1.1</w:t>
            </w:r>
            <w:r w:rsidR="00E33DCF">
              <w:t xml:space="preserve"> </w:t>
            </w:r>
            <w:r w:rsidR="002F36A8">
              <w:t>against</w:t>
            </w:r>
            <w:r w:rsidR="00E33DCF">
              <w:t xml:space="preserve"> SNPN</w:t>
            </w:r>
            <w:r w:rsidR="003F646C">
              <w:t>-only UE</w:t>
            </w:r>
            <w:bookmarkEnd w:id="0"/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40A5F201" w:rsidR="00D351FF" w:rsidRDefault="00E33DCF" w:rsidP="008416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33DCF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1C1F91B2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02031">
              <w:t>3</w:t>
            </w:r>
            <w:r>
              <w:t>-</w:t>
            </w:r>
            <w:r w:rsidR="00516509">
              <w:rPr>
                <w:lang w:eastAsia="zh-CN"/>
              </w:rPr>
              <w:t>20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000000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51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000000" w:rsidP="00841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51FF">
                <w:rPr>
                  <w:noProof/>
                </w:rPr>
                <w:t>Rel-17</w:t>
              </w:r>
            </w:fldSimple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99C76" w14:textId="77777777" w:rsidR="009019C6" w:rsidRDefault="009019C6" w:rsidP="009019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Derivation of keys </w:t>
            </w:r>
            <w:r w:rsidRPr="00DB1EAD">
              <w:rPr>
                <w:rFonts w:ascii="Arial" w:hAnsi="Arial" w:cs="Arial"/>
              </w:rPr>
              <w:t>CK' and IK' for EAP-AKA'</w:t>
            </w:r>
            <w:r>
              <w:rPr>
                <w:rFonts w:ascii="Arial" w:hAnsi="Arial" w:cs="Arial"/>
              </w:rPr>
              <w:t xml:space="preserve"> requires the Serving Network Name which needs to be updated to SNPN identity in case of SNPN. </w:t>
            </w:r>
          </w:p>
          <w:p w14:paraId="34A461E4" w14:textId="77777777" w:rsidR="009019C6" w:rsidRDefault="009019C6" w:rsidP="009019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 TS 33.501 I.3.2:</w:t>
            </w:r>
          </w:p>
          <w:p w14:paraId="2E8ED512" w14:textId="350C6930" w:rsidR="00A12227" w:rsidRPr="009019C6" w:rsidRDefault="009019C6" w:rsidP="009019C6">
            <w:pPr>
              <w:pStyle w:val="CRCoverPage"/>
              <w:spacing w:after="0"/>
              <w:rPr>
                <w:iCs/>
                <w:noProof/>
              </w:rPr>
            </w:pPr>
            <w:r w:rsidRPr="00DB1EAD">
              <w:rPr>
                <w:rFonts w:cs="Arial"/>
              </w:rPr>
              <w:t xml:space="preserve">SN Id = PLMN </w:t>
            </w:r>
            <w:proofErr w:type="gramStart"/>
            <w:r w:rsidRPr="00DB1EAD">
              <w:rPr>
                <w:rFonts w:cs="Arial"/>
              </w:rPr>
              <w:t>ID:NID</w:t>
            </w:r>
            <w:proofErr w:type="gramEnd"/>
          </w:p>
        </w:tc>
      </w:tr>
      <w:tr w:rsidR="00D351FF" w14:paraId="2E8ED51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ED518" w14:textId="7AE96ACB" w:rsidR="006F0D88" w:rsidRPr="006316B2" w:rsidRDefault="009019C6" w:rsidP="00A12227">
            <w:pPr>
              <w:pStyle w:val="CRCoverPage"/>
              <w:spacing w:after="0"/>
              <w:rPr>
                <w:noProof/>
              </w:rPr>
            </w:pPr>
            <w:r w:rsidRPr="009019C6">
              <w:t>Initialize and pass the NID for NGC Cell A to the functions building the Authentication Request in Step 5 and Step 7</w:t>
            </w:r>
            <w:r>
              <w:t>.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6BC2890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</w:t>
            </w:r>
            <w:r w:rsidR="00E33DCF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onformant UE may fail the test case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62636539" w:rsidR="00D351FF" w:rsidRDefault="009019C6" w:rsidP="00841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9.1.1.1.NR5GC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00342B04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6C62D779" w:rsidR="00D351FF" w:rsidRDefault="00E33DC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2C722FE9" w:rsidR="00D351FF" w:rsidRDefault="00D351FF" w:rsidP="00E33DC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 w:rsidSect="00F260D5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0C019117" w:rsidR="009478EE" w:rsidRDefault="009478EE" w:rsidP="009478EE">
      <w:pPr>
        <w:rPr>
          <w:noProof/>
        </w:rPr>
      </w:pPr>
    </w:p>
    <w:p w14:paraId="3327DC80" w14:textId="1DEBAFDE" w:rsidR="00F260D5" w:rsidRDefault="00F260D5" w:rsidP="009478EE">
      <w:pPr>
        <w:rPr>
          <w:noProof/>
        </w:rPr>
      </w:pPr>
    </w:p>
    <w:p w14:paraId="75C6A01A" w14:textId="1547D046" w:rsidR="00F260D5" w:rsidRDefault="00F260D5" w:rsidP="009478EE">
      <w:pPr>
        <w:rPr>
          <w:noProof/>
        </w:rPr>
      </w:pPr>
    </w:p>
    <w:p w14:paraId="7F0DD582" w14:textId="77777777" w:rsidR="002076DA" w:rsidRDefault="002076DA" w:rsidP="009478EE">
      <w:pPr>
        <w:rPr>
          <w:noProof/>
        </w:rPr>
      </w:pPr>
    </w:p>
    <w:p w14:paraId="28B2BFB8" w14:textId="77777777" w:rsidR="00F260D5" w:rsidRPr="00F260D5" w:rsidRDefault="00F260D5" w:rsidP="00F260D5">
      <w:pPr>
        <w:pStyle w:val="Title"/>
        <w:jc w:val="left"/>
        <w:rPr>
          <w:rStyle w:val="Emphasis"/>
          <w:rFonts w:cs="Arial"/>
          <w:i w:val="0"/>
          <w:iCs w:val="0"/>
          <w:lang w:eastAsia="en-GB"/>
        </w:rPr>
      </w:pPr>
      <w:bookmarkStart w:id="1" w:name="_Toc130246272"/>
      <w:r w:rsidRPr="00F260D5">
        <w:rPr>
          <w:rStyle w:val="Emphasis"/>
          <w:rFonts w:cs="Arial"/>
          <w:i w:val="0"/>
          <w:iCs w:val="0"/>
        </w:rPr>
        <w:lastRenderedPageBreak/>
        <w:t>Table of Contents</w:t>
      </w:r>
      <w:bookmarkEnd w:id="1"/>
    </w:p>
    <w:p w14:paraId="1A23B4DE" w14:textId="3122B9FE" w:rsidR="0030763C" w:rsidRDefault="00F260D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0763C" w:rsidRPr="000E782C">
        <w:rPr>
          <w:rFonts w:cs="Arial"/>
        </w:rPr>
        <w:t>Table of Contents</w:t>
      </w:r>
      <w:r w:rsidR="0030763C">
        <w:tab/>
      </w:r>
      <w:r w:rsidR="0030763C">
        <w:fldChar w:fldCharType="begin"/>
      </w:r>
      <w:r w:rsidR="0030763C">
        <w:instrText xml:space="preserve"> PAGEREF _Toc130246272 \h </w:instrText>
      </w:r>
      <w:r w:rsidR="0030763C">
        <w:fldChar w:fldCharType="separate"/>
      </w:r>
      <w:r w:rsidR="0030763C">
        <w:t>2</w:t>
      </w:r>
      <w:r w:rsidR="0030763C">
        <w:fldChar w:fldCharType="end"/>
      </w:r>
    </w:p>
    <w:p w14:paraId="66DE6650" w14:textId="7FF70567" w:rsidR="0030763C" w:rsidRDefault="0030763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E782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E782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_Toc130246273 \h </w:instrText>
      </w:r>
      <w:r>
        <w:fldChar w:fldCharType="separate"/>
      </w:r>
      <w:r>
        <w:t>3</w:t>
      </w:r>
      <w:r>
        <w:fldChar w:fldCharType="end"/>
      </w:r>
    </w:p>
    <w:p w14:paraId="7D07F7B5" w14:textId="777C605D" w:rsidR="0030763C" w:rsidRDefault="0030763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E782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E782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_Toc130246274 \h </w:instrText>
      </w:r>
      <w:r>
        <w:fldChar w:fldCharType="separate"/>
      </w:r>
      <w:r>
        <w:t>3</w:t>
      </w:r>
      <w:r>
        <w:fldChar w:fldCharType="end"/>
      </w:r>
    </w:p>
    <w:p w14:paraId="35B6C321" w14:textId="7959C954" w:rsidR="0030763C" w:rsidRDefault="0030763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E782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E782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_Toc130246275 \h </w:instrText>
      </w:r>
      <w:r>
        <w:fldChar w:fldCharType="separate"/>
      </w:r>
      <w:r>
        <w:t>3</w:t>
      </w:r>
      <w:r>
        <w:fldChar w:fldCharType="end"/>
      </w:r>
    </w:p>
    <w:p w14:paraId="3F68A3E0" w14:textId="2BB3F041" w:rsidR="0030763C" w:rsidRDefault="0030763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E782C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E782C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_Toc130246276 \h </w:instrText>
      </w:r>
      <w:r>
        <w:fldChar w:fldCharType="separate"/>
      </w:r>
      <w:r>
        <w:t>4</w:t>
      </w:r>
      <w:r>
        <w:fldChar w:fldCharType="end"/>
      </w:r>
    </w:p>
    <w:p w14:paraId="2C63AEE1" w14:textId="61FB9EC9" w:rsidR="0030763C" w:rsidRDefault="0030763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E782C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E782C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_Toc130246277 \h </w:instrText>
      </w:r>
      <w:r>
        <w:fldChar w:fldCharType="separate"/>
      </w:r>
      <w:r>
        <w:t>7</w:t>
      </w:r>
      <w:r>
        <w:fldChar w:fldCharType="end"/>
      </w:r>
    </w:p>
    <w:p w14:paraId="48493107" w14:textId="0738B3CD" w:rsidR="00F260D5" w:rsidRDefault="00F260D5" w:rsidP="00F260D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AEAB4BB" w14:textId="77777777" w:rsidR="00F260D5" w:rsidRDefault="00F260D5" w:rsidP="00F260D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30246273"/>
      <w:r>
        <w:rPr>
          <w:b/>
          <w:lang w:eastAsia="ja-JP"/>
        </w:rPr>
        <w:lastRenderedPageBreak/>
        <w:t>Overview</w:t>
      </w:r>
      <w:bookmarkEnd w:id="2"/>
    </w:p>
    <w:p w14:paraId="5F9C30D9" w14:textId="1FBC4AF2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F260D5">
        <w:rPr>
          <w:rFonts w:cs="Arial"/>
        </w:rPr>
        <w:t xml:space="preserve">This document lists all the essential changes needed to correct problems in the iwd-TTCN3-B2022-09_D22wk49 related to the title of this CR. </w:t>
      </w:r>
      <w:r>
        <w:rPr>
          <w:rFonts w:cs="Arial"/>
          <w:lang w:eastAsia="ja-JP"/>
        </w:rPr>
        <w:t xml:space="preserve"> </w:t>
      </w:r>
    </w:p>
    <w:p w14:paraId="060AF02B" w14:textId="551913C4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3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5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3"/>
      <w:r>
        <w:rPr>
          <w:rStyle w:val="Hyperlink"/>
          <w:rFonts w:cs="Arial"/>
          <w:lang w:eastAsia="ja-JP"/>
        </w:rPr>
        <w:br/>
      </w:r>
    </w:p>
    <w:p w14:paraId="20F92625" w14:textId="77777777" w:rsidR="00F260D5" w:rsidRDefault="00F260D5" w:rsidP="00F260D5"/>
    <w:p w14:paraId="11391E3B" w14:textId="4FFBFDB0" w:rsidR="00F260D5" w:rsidRDefault="00F260D5" w:rsidP="00F260D5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30246274"/>
      <w:r w:rsidRPr="00854C55">
        <w:rPr>
          <w:b/>
        </w:rPr>
        <w:t>Corrections required</w:t>
      </w:r>
      <w:bookmarkEnd w:id="4"/>
    </w:p>
    <w:p w14:paraId="11402DA5" w14:textId="5208290C" w:rsidR="00364B10" w:rsidRDefault="00364B10" w:rsidP="00364B10">
      <w:r>
        <w:t>Change 1 of R5s230229</w:t>
      </w:r>
      <w:r w:rsidRPr="00364B10">
        <w:rPr>
          <w:vertAlign w:val="superscript"/>
        </w:rPr>
        <w:t>[1]</w:t>
      </w:r>
      <w:r w:rsidRPr="00364B10">
        <w:t xml:space="preserve"> </w:t>
      </w:r>
      <w:r>
        <w:t>is also required to pass the TC in SNPN.</w:t>
      </w:r>
    </w:p>
    <w:p w14:paraId="23B79E2E" w14:textId="77777777" w:rsidR="00130213" w:rsidRDefault="00130213" w:rsidP="0013021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130246275"/>
      <w:r>
        <w:rPr>
          <w:b/>
          <w:lang w:val="pt-BR"/>
        </w:rPr>
        <w:t>Change 1</w:t>
      </w:r>
      <w:bookmarkEnd w:id="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30213" w14:paraId="2D883804" w14:textId="77777777" w:rsidTr="00D43173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1F74" w14:textId="77777777" w:rsidR="00130213" w:rsidRPr="003C0071" w:rsidRDefault="00130213" w:rsidP="00D4317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8FB0" w14:textId="7FBA2DDB" w:rsidR="00130213" w:rsidRPr="000077FF" w:rsidRDefault="00D4712F" w:rsidP="00D43173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4712F">
              <w:rPr>
                <w:rFonts w:ascii="Arial" w:hAnsi="Arial"/>
                <w:noProof/>
                <w:lang w:val="en-SG"/>
              </w:rPr>
              <w:t>function f_Get_EAP_OtherAuthenticationReqMsg</w:t>
            </w:r>
            <w:r>
              <w:rPr>
                <w:rFonts w:ascii="Arial" w:hAnsi="Arial"/>
                <w:noProof/>
                <w:lang w:val="en-SG"/>
              </w:rPr>
              <w:t>()</w:t>
            </w:r>
          </w:p>
        </w:tc>
      </w:tr>
      <w:tr w:rsidR="00130213" w14:paraId="677CC133" w14:textId="77777777" w:rsidTr="00D43173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CC90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ABB9" w14:textId="77777777" w:rsidR="00130213" w:rsidRDefault="00130213" w:rsidP="00D431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Derivation of keys </w:t>
            </w:r>
            <w:r w:rsidRPr="00DB1EAD">
              <w:rPr>
                <w:rFonts w:ascii="Arial" w:hAnsi="Arial" w:cs="Arial"/>
              </w:rPr>
              <w:t>CK' and IK' for EAP-AKA'</w:t>
            </w:r>
            <w:r>
              <w:rPr>
                <w:rFonts w:ascii="Arial" w:hAnsi="Arial" w:cs="Arial"/>
              </w:rPr>
              <w:t xml:space="preserve"> requires the Serving Network Name which needs to be updated to SNPN identity in case of SNPN. </w:t>
            </w:r>
          </w:p>
          <w:p w14:paraId="478D91E7" w14:textId="77777777" w:rsidR="00130213" w:rsidRDefault="00130213" w:rsidP="00D431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 TS 33.501 I.3.2:</w:t>
            </w:r>
          </w:p>
          <w:p w14:paraId="1D231F84" w14:textId="77777777" w:rsidR="00130213" w:rsidRPr="002A540D" w:rsidRDefault="00130213" w:rsidP="00D43173">
            <w:pPr>
              <w:rPr>
                <w:rFonts w:ascii="Arial" w:hAnsi="Arial" w:cs="Arial"/>
              </w:rPr>
            </w:pPr>
            <w:r w:rsidRPr="00DB1EAD">
              <w:rPr>
                <w:rFonts w:ascii="Arial" w:hAnsi="Arial" w:cs="Arial"/>
              </w:rPr>
              <w:t xml:space="preserve">SN Id = PLMN </w:t>
            </w:r>
            <w:proofErr w:type="gramStart"/>
            <w:r w:rsidRPr="00DB1EAD">
              <w:rPr>
                <w:rFonts w:ascii="Arial" w:hAnsi="Arial" w:cs="Arial"/>
              </w:rPr>
              <w:t>ID:NID</w:t>
            </w:r>
            <w:proofErr w:type="gramEnd"/>
          </w:p>
        </w:tc>
      </w:tr>
      <w:tr w:rsidR="00130213" w14:paraId="67147B40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AED9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9532" w14:textId="55FCB8C2" w:rsidR="00130213" w:rsidRDefault="00540A00" w:rsidP="00D43173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>Add input parameter p_NID to be passed to f_NG_EAP_AuthenticationInit() where it’s already being handled properly</w:t>
            </w:r>
          </w:p>
        </w:tc>
      </w:tr>
      <w:tr w:rsidR="00130213" w14:paraId="02E0C6B5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2928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B462" w14:textId="77777777" w:rsidR="00130213" w:rsidRDefault="00130213" w:rsidP="00D43173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Authentication_NR5GC.ttcn</w:t>
            </w:r>
          </w:p>
        </w:tc>
      </w:tr>
      <w:tr w:rsidR="00130213" w14:paraId="751744F8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BC97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8E20" w14:textId="77777777" w:rsidR="00130213" w:rsidRDefault="00130213" w:rsidP="00D43173">
            <w:pPr>
              <w:rPr>
                <w:rFonts w:ascii="Arial" w:hAnsi="Arial"/>
                <w:highlight w:val="cyan"/>
              </w:rPr>
            </w:pPr>
          </w:p>
        </w:tc>
      </w:tr>
    </w:tbl>
    <w:p w14:paraId="18BDC978" w14:textId="77777777" w:rsidR="00130213" w:rsidRPr="00652F41" w:rsidRDefault="00130213" w:rsidP="00130213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0ECBD335" w14:textId="77777777" w:rsidR="00130213" w:rsidRDefault="00130213" w:rsidP="0013021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0213" w:rsidRPr="008B0AA3" w14:paraId="33C09E09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02B9" w14:textId="77777777" w:rsidR="00D4712F" w:rsidRPr="00D4712F" w:rsidRDefault="00130213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</w:t>
            </w:r>
            <w:r w:rsidR="00D4712F"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function </w:t>
            </w:r>
            <w:proofErr w:type="spellStart"/>
            <w:r w:rsidR="00D4712F"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f_Get_EAP_</w:t>
            </w:r>
            <w:proofErr w:type="gramStart"/>
            <w:r w:rsidR="00D4712F"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OtherAuthenticationReqMsg</w:t>
            </w:r>
            <w:proofErr w:type="spellEnd"/>
            <w:r w:rsidR="00D4712F"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="00D4712F"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inout</w:t>
            </w:r>
            <w:proofErr w:type="spellEnd"/>
            <w:r w:rsidR="00D4712F"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="00D4712F"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NG_NAS_SecurityParams_Type</w:t>
            </w:r>
            <w:proofErr w:type="spellEnd"/>
            <w:r w:rsidR="00D4712F"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="00D4712F"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p_SecurityParams</w:t>
            </w:r>
            <w:proofErr w:type="spellEnd"/>
            <w:r w:rsidR="00D4712F"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BDE3D16" w14:textId="77777777" w:rsidR="00D4712F" w:rsidRPr="00D4712F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NAS_PlmnId</w:t>
            </w:r>
            <w:proofErr w:type="spellEnd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p_PLMN,</w:t>
            </w:r>
          </w:p>
          <w:p w14:paraId="77DA5293" w14:textId="77777777" w:rsidR="00D4712F" w:rsidRPr="00D4712F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octetstring</w:t>
            </w:r>
            <w:proofErr w:type="spellEnd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p_EAPMsg</w:t>
            </w:r>
            <w:proofErr w:type="spellEnd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 return template (value) 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NG_NAS_DL_Message_Type</w:t>
            </w:r>
            <w:proofErr w:type="spellEnd"/>
          </w:p>
          <w:p w14:paraId="0D9ECC96" w14:textId="77777777" w:rsidR="00D4712F" w:rsidRPr="00D4712F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201B61A6" w14:textId="77777777" w:rsidR="00D4712F" w:rsidRPr="00D4712F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p_</w:t>
            </w:r>
            <w:proofErr w:type="gram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SecurityParams</w:t>
            </w:r>
            <w:proofErr w:type="spellEnd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f_NG_EAP_AuthenticationInit</w:t>
            </w:r>
            <w:proofErr w:type="spellEnd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p_SecurityParams</w:t>
            </w:r>
            <w:proofErr w:type="spellEnd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p_PLMN</w:t>
            </w:r>
            <w:proofErr w:type="spellEnd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, hex2str(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px_IMSI_Def</w:t>
            </w:r>
            <w:proofErr w:type="spellEnd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)); // @sic R5s201021 sic@</w:t>
            </w:r>
          </w:p>
          <w:p w14:paraId="557DD7E6" w14:textId="77777777" w:rsidR="00D4712F" w:rsidRPr="00D4712F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cs_NG_AUTHENTICATION_REQUEST</w:t>
            </w:r>
            <w:proofErr w:type="spellEnd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p_SecurityParams.KSIamf</w:t>
            </w:r>
            <w:proofErr w:type="spellEnd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7D06E0A" w14:textId="77777777" w:rsidR="00D4712F" w:rsidRPr="00D4712F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cs_ABBA</w:t>
            </w:r>
            <w:proofErr w:type="spellEnd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p_SecurityParams.ABBA</w:t>
            </w:r>
            <w:proofErr w:type="spellEnd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, omit),</w:t>
            </w:r>
          </w:p>
          <w:p w14:paraId="721A6D84" w14:textId="77777777" w:rsidR="00D4712F" w:rsidRPr="00D4712F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-,</w:t>
            </w:r>
          </w:p>
          <w:p w14:paraId="7AE852C4" w14:textId="77777777" w:rsidR="00D4712F" w:rsidRPr="00D4712F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-,</w:t>
            </w:r>
          </w:p>
          <w:p w14:paraId="3DBC261C" w14:textId="77777777" w:rsidR="00D4712F" w:rsidRPr="00D4712F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cs_EAP_Message</w:t>
            </w:r>
            <w:proofErr w:type="spellEnd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p_EAPMsg</w:t>
            </w:r>
            <w:proofErr w:type="spellEnd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)</w:t>
            </w:r>
            <w:proofErr w:type="gram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  <w:proofErr w:type="gramEnd"/>
          </w:p>
          <w:p w14:paraId="300E6836" w14:textId="760ED237" w:rsidR="00130213" w:rsidRPr="008B0AA3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</w:tc>
      </w:tr>
    </w:tbl>
    <w:p w14:paraId="1FE84F4E" w14:textId="77777777" w:rsidR="00130213" w:rsidRDefault="00130213" w:rsidP="00130213">
      <w:pPr>
        <w:spacing w:after="0"/>
        <w:rPr>
          <w:rFonts w:ascii="Arial" w:hAnsi="Arial"/>
          <w:b/>
        </w:rPr>
      </w:pPr>
    </w:p>
    <w:p w14:paraId="7F7B7E81" w14:textId="3BF0CCA9" w:rsidR="00130213" w:rsidRDefault="00130213" w:rsidP="0013021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0213" w:rsidRPr="008B0AA3" w14:paraId="3B352614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26C1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function 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f_Get_EAP_</w:t>
            </w:r>
            <w:proofErr w:type="gram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OtherAuthenticationReqMsg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inout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NG_NAS_SecurityParams_Type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p_SecurityParams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0A2898C0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NAS_PlmnId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p_PLMN,</w:t>
            </w:r>
          </w:p>
          <w:p w14:paraId="5278C109" w14:textId="77777777" w:rsidR="00130213" w:rsidRPr="0013021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octetstring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p_EAPMsg</w:t>
            </w:r>
            <w:r w:rsidRPr="0013021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,</w:t>
            </w:r>
          </w:p>
          <w:p w14:paraId="7D925473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13021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                                       template (omit) </w:t>
            </w:r>
            <w:proofErr w:type="spellStart"/>
            <w:r w:rsidRPr="0013021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hexstring</w:t>
            </w:r>
            <w:proofErr w:type="spellEnd"/>
            <w:r w:rsidRPr="0013021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</w:t>
            </w:r>
            <w:proofErr w:type="spellStart"/>
            <w:r w:rsidRPr="0013021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</w:t>
            </w:r>
            <w:proofErr w:type="gramStart"/>
            <w:r w:rsidRPr="0013021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NID</w:t>
            </w:r>
            <w:proofErr w:type="spellEnd"/>
            <w:r w:rsidRPr="0013021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013021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omit</w:t>
            </w: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 return template (value) 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NG_NAS_DL_Message_Type</w:t>
            </w:r>
            <w:proofErr w:type="spellEnd"/>
          </w:p>
          <w:p w14:paraId="71BECC57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3FB21C84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p_</w:t>
            </w:r>
            <w:proofErr w:type="gram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SecurityParams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f_NG_EAP_AuthenticationInit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p_SecurityParams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p_PLMN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, hex2str(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px_IMSI_Def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)</w:t>
            </w:r>
            <w:r w:rsidRPr="00D4712F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-, -, 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p_NID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 @sic R5s201021 sic@</w:t>
            </w:r>
          </w:p>
          <w:p w14:paraId="2EFCD7FC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cs_NG_AUTHENTICATION_REQUEST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p_SecurityParams.KSIamf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34F6A4D5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cs_ABBA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p_SecurityParams.ABBA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, omit),</w:t>
            </w:r>
          </w:p>
          <w:p w14:paraId="751E4163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-,</w:t>
            </w:r>
          </w:p>
          <w:p w14:paraId="24BF7425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-,</w:t>
            </w:r>
          </w:p>
          <w:p w14:paraId="5FD7689C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cs_EAP_Message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p_EAPMsg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)</w:t>
            </w:r>
            <w:proofErr w:type="gram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  <w:proofErr w:type="gramEnd"/>
          </w:p>
          <w:p w14:paraId="65D51936" w14:textId="77777777" w:rsidR="00130213" w:rsidRPr="008B0AA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</w:tc>
      </w:tr>
    </w:tbl>
    <w:p w14:paraId="53661BC7" w14:textId="1552DA21" w:rsidR="00F260D5" w:rsidRDefault="00F260D5" w:rsidP="00F260D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27212457"/>
      <w:bookmarkStart w:id="7" w:name="_Toc130246276"/>
      <w:bookmarkStart w:id="8" w:name="_Toc122434493"/>
      <w:bookmarkStart w:id="9" w:name="_Toc295288970"/>
      <w:bookmarkStart w:id="10" w:name="_Toc325725665"/>
      <w:r>
        <w:rPr>
          <w:b/>
          <w:lang w:val="pt-BR"/>
        </w:rPr>
        <w:lastRenderedPageBreak/>
        <w:t xml:space="preserve">Change </w:t>
      </w:r>
      <w:bookmarkEnd w:id="6"/>
      <w:r w:rsidR="00130213">
        <w:rPr>
          <w:b/>
          <w:lang w:val="pt-BR"/>
        </w:rPr>
        <w:t>2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260D5" w14:paraId="69C03776" w14:textId="77777777" w:rsidTr="00D43173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8001" w14:textId="77777777" w:rsidR="00F260D5" w:rsidRPr="003C0071" w:rsidRDefault="00F260D5" w:rsidP="00D4317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709E" w14:textId="6E988FC5" w:rsidR="00F260D5" w:rsidRPr="000077FF" w:rsidRDefault="00DB1EAD" w:rsidP="00D43173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B1EAD">
              <w:rPr>
                <w:rFonts w:ascii="Arial" w:hAnsi="Arial"/>
                <w:noProof/>
                <w:lang w:val="en-SG"/>
              </w:rPr>
              <w:t>function fl_TC_9_1_1_1_TestBody()</w:t>
            </w:r>
          </w:p>
        </w:tc>
      </w:tr>
      <w:tr w:rsidR="00F260D5" w14:paraId="1E7D78AF" w14:textId="77777777" w:rsidTr="00D43173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9073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BF72" w14:textId="664E6631" w:rsidR="00DB1EAD" w:rsidRDefault="00DB1EAD" w:rsidP="008B0A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Derivation of keys </w:t>
            </w:r>
            <w:r w:rsidRPr="00DB1EAD">
              <w:rPr>
                <w:rFonts w:ascii="Arial" w:hAnsi="Arial" w:cs="Arial"/>
              </w:rPr>
              <w:t>CK' and IK' for EAP-AKA'</w:t>
            </w:r>
            <w:r>
              <w:rPr>
                <w:rFonts w:ascii="Arial" w:hAnsi="Arial" w:cs="Arial"/>
              </w:rPr>
              <w:t xml:space="preserve"> requires the Serving Network Name which needs to be updated to SNPN identity in case of SNPN. </w:t>
            </w:r>
          </w:p>
          <w:p w14:paraId="68B34628" w14:textId="0016FD73" w:rsidR="001E74EE" w:rsidRDefault="001E74EE" w:rsidP="008B0A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 TS 33.501 I.3.2:</w:t>
            </w:r>
          </w:p>
          <w:p w14:paraId="7F41E865" w14:textId="3D6DAAFF" w:rsidR="00F260D5" w:rsidRPr="002A540D" w:rsidRDefault="00DB1EAD" w:rsidP="008B0AA3">
            <w:pPr>
              <w:rPr>
                <w:rFonts w:ascii="Arial" w:hAnsi="Arial" w:cs="Arial"/>
              </w:rPr>
            </w:pPr>
            <w:r w:rsidRPr="00DB1EAD">
              <w:rPr>
                <w:rFonts w:ascii="Arial" w:hAnsi="Arial" w:cs="Arial"/>
              </w:rPr>
              <w:t xml:space="preserve">SN Id = PLMN </w:t>
            </w:r>
            <w:proofErr w:type="gramStart"/>
            <w:r w:rsidRPr="00DB1EAD">
              <w:rPr>
                <w:rFonts w:ascii="Arial" w:hAnsi="Arial" w:cs="Arial"/>
              </w:rPr>
              <w:t>ID:NID</w:t>
            </w:r>
            <w:proofErr w:type="gramEnd"/>
          </w:p>
        </w:tc>
      </w:tr>
      <w:tr w:rsidR="00F260D5" w14:paraId="0EBF052A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8D24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D2C2" w14:textId="0E9569BE" w:rsidR="00F260D5" w:rsidRDefault="001E74EE" w:rsidP="00D43173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>Initialize and pass the NID for NGC Cell A to the functions building the Authentication Request in Step 5 and Step 7</w:t>
            </w:r>
          </w:p>
        </w:tc>
      </w:tr>
      <w:tr w:rsidR="00F260D5" w14:paraId="1F8E0E2B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E7EF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A733" w14:textId="1F177519" w:rsidR="00F260D5" w:rsidRDefault="009D77C1" w:rsidP="00D43173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Authentication_NR5GC</w:t>
            </w:r>
            <w:r w:rsidR="00F260D5">
              <w:rPr>
                <w:rFonts w:ascii="Arial" w:hAnsi="Arial" w:cs="Arial"/>
                <w:noProof/>
              </w:rPr>
              <w:t>.ttcn</w:t>
            </w:r>
          </w:p>
        </w:tc>
      </w:tr>
      <w:tr w:rsidR="00F260D5" w14:paraId="5789C0D5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5BC4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475E" w14:textId="77777777" w:rsidR="00F260D5" w:rsidRDefault="00F260D5" w:rsidP="00D43173">
            <w:pPr>
              <w:rPr>
                <w:rFonts w:ascii="Arial" w:hAnsi="Arial"/>
                <w:highlight w:val="cyan"/>
              </w:rPr>
            </w:pPr>
          </w:p>
        </w:tc>
      </w:tr>
    </w:tbl>
    <w:p w14:paraId="5AB7837E" w14:textId="77777777" w:rsidR="00F260D5" w:rsidRPr="00652F41" w:rsidRDefault="00F260D5" w:rsidP="00F260D5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4D3C69FD" w14:textId="77777777" w:rsidR="00F260D5" w:rsidRDefault="00F260D5" w:rsidP="00F260D5">
      <w:pPr>
        <w:spacing w:after="0"/>
        <w:rPr>
          <w:rFonts w:ascii="Arial" w:hAnsi="Arial"/>
          <w:b/>
        </w:rPr>
      </w:pPr>
      <w:bookmarkStart w:id="11" w:name="_Hlk130245969"/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260D5" w:rsidRPr="00DB1EAD" w14:paraId="6358A3F0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02FD" w14:textId="77777777" w:rsidR="00DB1EAD" w:rsidRPr="00DB1EAD" w:rsidRDefault="00F260D5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</w:t>
            </w:r>
            <w:r w:rsidR="00DB1EAD"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function fl_TC_9_1_1_1_</w:t>
            </w:r>
            <w:proofErr w:type="gramStart"/>
            <w:r w:rsidR="00DB1EAD"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TestBody(</w:t>
            </w:r>
            <w:proofErr w:type="gramEnd"/>
            <w:r w:rsidR="00DB1EAD"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 runs on NR5GC_PTC</w:t>
            </w:r>
          </w:p>
          <w:p w14:paraId="35DF773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58EDF72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f_NR5GC_MapNASCell(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ngc_CellA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NG_AllCellsOnSamePLMN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3C30485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GMM_MobilityInfo_Type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MobilityInfo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23535CD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NR_SRB_COMMON_IND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ReceivedAsp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501E536A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NG_NAS_MSG_Indication_Type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ReceivedMsg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3672EE2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NAS_SecurityReturnType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SecurityReturnValue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72268C6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PLMN_Identity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f_NR_CellInfo_GetPLMN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4BE4530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NAS_PlmnId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f_NR_Asn2Nas_PlmnId(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1151519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NG_NAS_SecurityParams_Type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f_NR5GC_Security_Get();</w:t>
            </w:r>
          </w:p>
          <w:p w14:paraId="77B4BE5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NG_NAS_SecurityParams_Type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IncorrectSecurityParams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6BF7D6D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TrackingAreaCode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TAC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f_NR_CellInfo_GetTAC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1DF8F27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NG_NAS_GutiParameters_Type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GutiParams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f_NR5GC_CellInfo_GetGutiParameters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727A46F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NG_MobileIdentity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GUTIToSend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f_NG_GutiParameters2MobileIdentity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v_GutiParams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5800A6F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NG_TrackingAreaIdList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TAIList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cs_NG_TAIListNonConsecutive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 {bit2oct(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v_TAC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)});</w:t>
            </w:r>
          </w:p>
          <w:p w14:paraId="2C11ADF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3D4CAA7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41344BC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SwitchOnAndResetIMS(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  // @sic R5s210729 sic@</w:t>
            </w:r>
          </w:p>
          <w:p w14:paraId="0E4B119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70EFA07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2-4"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33EB7BFA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ReceivedMsg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f_NR_RRC_ConnEst_DefWithNas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tsc_NR_RRC_TI_Def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 ?);</w:t>
            </w:r>
          </w:p>
          <w:p w14:paraId="6BFFE6C8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(not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f_Check_NG_RegistrationReqMsg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v_ReceivedMsg.Pdu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Initial_Secure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)) {</w:t>
            </w:r>
          </w:p>
          <w:p w14:paraId="5345730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__FILE__, __LINE__, "Step 4");</w:t>
            </w:r>
          </w:p>
          <w:p w14:paraId="2A59BA0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4F41FE5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31C68BF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5"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28F39BE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REQ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24B1CB3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53CD909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1031A12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Request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AFFAE3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f_Get_EAP_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OtherAuthenticationReqMsg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f_NG_EAP_IdentityDef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()))));</w:t>
            </w:r>
          </w:p>
          <w:p w14:paraId="1DCAEFB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0D5AE56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6"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731F2A1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SRB.receive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car_NR_SRB_NasPdu_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IND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tsc_NR_RbId_SRB1,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cr_NG_NAS_Ind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))) -&gt; value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0D9E5208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(f_Check_EAP_Identity_AuthenticationResponse(v_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ReceivedAsp.Signalling.Nas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[0].Pdu.Msg)) {</w:t>
            </w:r>
          </w:p>
          <w:p w14:paraId="0DBDADB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PreliminaryPass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__FILE__, __LINE__, "Step 6");</w:t>
            </w:r>
          </w:p>
          <w:p w14:paraId="40BCF5E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2C337FC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4EB8F637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7"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28CA736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start with the correct parameters, then change the AUTN</w:t>
            </w:r>
          </w:p>
          <w:p w14:paraId="79BACF1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IncorrectSecurityParams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0EA7DC4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@sic R5s210166 sic@</w:t>
            </w:r>
          </w:p>
          <w:p w14:paraId="58B9924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IncorrectSecurityParams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f_NG_EAP_AuthenticationInit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v_NAS_IncorrectSecurityParams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 hex2str(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px_IMSI_Def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), -,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sqnFailure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 @sic R5s201021 sic@</w:t>
            </w:r>
          </w:p>
          <w:p w14:paraId="622DF13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REQ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178B4D4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5621750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5C92DF7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Request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099396E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                                                f_Get_EAP_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OtherAuthenticationReqMsg(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v_NAS_IncorrectSecurityParams,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f_NG_EAP_ChallengeReq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v_NAS_IncorrectSecurityParams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 '01'O))))); // @sic R5s201410 sic@</w:t>
            </w:r>
          </w:p>
          <w:p w14:paraId="7E0FBD27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3CD880B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8"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58CE0C7F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SRB.receive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car_NR_SRB_NasPdu_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IND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tsc_NR_RbId_SRB1,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cr_NG_NAS_Ind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))) -&gt; value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73C24A3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(f_Check_EAP_SyncFailure_AuthenticationResponse(v_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ReceivedAsp.Signalling.Nas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[0].Pdu.Msg)) {</w:t>
            </w:r>
          </w:p>
          <w:p w14:paraId="7FA4FC6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PreliminaryPass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__FILE__, __LINE__, "Step 8");</w:t>
            </w:r>
          </w:p>
          <w:p w14:paraId="7774346A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400BB27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1BCAE8C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9-10"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5251212A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f_NR_AuthenticationEAP_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AKA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0D72204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PreliminaryPass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__FILE__, __LINE__, "Step 10");</w:t>
            </w:r>
          </w:p>
          <w:p w14:paraId="6E4DEDD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f_NR5GC_Security_Get(); // @sic R5s201021 sic@</w:t>
            </w:r>
          </w:p>
          <w:p w14:paraId="3EAADA2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3B7EE94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11"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0EC8E32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REQ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BBE064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5403F92F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377B51A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Request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10F905E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f_Get_NG_AuthenticationResultMsg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)))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  <w:proofErr w:type="gramEnd"/>
          </w:p>
          <w:p w14:paraId="3C6467A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2E856D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12-13"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5659522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SecurityReturnValue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f_NR_NASSecurityModeProcedure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Initial_Secure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3BB14B0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1B973EF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Store GMM Mobility Info now</w:t>
            </w:r>
          </w:p>
          <w:p w14:paraId="1457DFF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f_NR5GC_MobileInfo_SetGMM_MobilityInfo(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 @sic R5s201021 sic@</w:t>
            </w:r>
          </w:p>
          <w:p w14:paraId="0A37530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0779270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14-15"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4DDA4E0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RRC Security Mode procedure</w:t>
            </w:r>
          </w:p>
          <w:p w14:paraId="4AF0DF6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f_NR_RRC_ActivateSecurity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valueof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v_NAS_SecurityReturnValue.NasCount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)); // Use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NasCount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returned from NAS S.M. Complete</w:t>
            </w:r>
          </w:p>
          <w:p w14:paraId="15B833D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56AA61E7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16-17"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617AB2B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UE Capability</w:t>
            </w:r>
          </w:p>
          <w:p w14:paraId="3B27ABA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f_NR_Capability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  <w:proofErr w:type="gramEnd"/>
          </w:p>
          <w:p w14:paraId="7BF0882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55A3DDEA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18"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0A85383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REQ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 tsc_NR_RbId_SRB1, -,</w:t>
            </w:r>
          </w:p>
          <w:p w14:paraId="33C9960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Request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f_Get_NG_RegistrationAcceptMsg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Initial_Secure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78C74E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MobilityInfo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  /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/ @sic R5-206426 sic@</w:t>
            </w:r>
          </w:p>
          <w:p w14:paraId="426DF29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v_GUTIToSend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0F00BD4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v_TAIList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2A69797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-,-,-,-,-,</w:t>
            </w:r>
          </w:p>
          <w:p w14:paraId="2B65F16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v_GMM_MobilityInfo.SessionStatus</w:t>
            </w:r>
            <w:proofErr w:type="spellEnd"/>
          </w:p>
          <w:p w14:paraId="00EA92C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))));</w:t>
            </w:r>
          </w:p>
          <w:p w14:paraId="420C882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19"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75D0D13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SRB.receive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car_NR_SRB_NasPdu_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IND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tsc_NR_RbId_SRB1,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cr_NG_NAS_Ind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))) -&gt; value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6F6BFA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(match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ReceivedAsp.Signalling.Nas</w:t>
            </w:r>
            <w:proofErr w:type="spellEnd"/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[0].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Pdu.Msg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cr_NG_REGISTRATION_COMPLETE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)) {</w:t>
            </w:r>
          </w:p>
          <w:p w14:paraId="2323955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PreliminaryPass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__FILE__, __LINE__, "Step 19");</w:t>
            </w:r>
          </w:p>
          <w:p w14:paraId="272496A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41B5388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60473A8F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Step 20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279E68C7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f_NR5GC_RRC_Idle_Steps16_20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-,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TESTMode_OFF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noRrcConnectionRelease</w:t>
            </w:r>
            <w:proofErr w:type="spellEnd"/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  <w:proofErr w:type="gramEnd"/>
          </w:p>
          <w:p w14:paraId="69B1C17C" w14:textId="03265232" w:rsidR="00F260D5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</w:tc>
      </w:tr>
    </w:tbl>
    <w:p w14:paraId="67818005" w14:textId="77777777" w:rsidR="00DB1EAD" w:rsidRDefault="00DB1EAD" w:rsidP="00F260D5">
      <w:pPr>
        <w:spacing w:after="0"/>
        <w:rPr>
          <w:rFonts w:ascii="Arial" w:hAnsi="Arial"/>
          <w:b/>
        </w:rPr>
      </w:pPr>
    </w:p>
    <w:p w14:paraId="4948C002" w14:textId="1670267E" w:rsidR="00F260D5" w:rsidRDefault="00F260D5" w:rsidP="00F260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260D5" w:rsidRPr="008B0AA3" w14:paraId="3EEC910C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8D42" w14:textId="3899FF1D" w:rsidR="009D77C1" w:rsidRPr="009D77C1" w:rsidRDefault="009D77C1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import from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>NR_CellInfoInit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</w:t>
            </w:r>
            <w:proofErr w:type="gram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>all;</w:t>
            </w:r>
            <w:proofErr w:type="gramEnd"/>
          </w:p>
          <w:p w14:paraId="06DCCF62" w14:textId="5CB51EB8" w:rsidR="009D77C1" w:rsidRPr="009D77C1" w:rsidRDefault="009D77C1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import from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>NR_Parameters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</w:t>
            </w:r>
            <w:proofErr w:type="gram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>all;</w:t>
            </w:r>
            <w:proofErr w:type="gramEnd"/>
          </w:p>
          <w:p w14:paraId="333FC811" w14:textId="2138AC41" w:rsidR="009D77C1" w:rsidRDefault="009D77C1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1141C8F" w14:textId="4B629B7B" w:rsidR="00DB1EAD" w:rsidRPr="00DB1EAD" w:rsidRDefault="00F260D5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DB1EAD"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function fl_TC_9_1_1_1_</w:t>
            </w:r>
            <w:proofErr w:type="gramStart"/>
            <w:r w:rsidR="00DB1EAD"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TestBody(</w:t>
            </w:r>
            <w:proofErr w:type="gramEnd"/>
            <w:r w:rsidR="00DB1EAD"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 runs on NR5GC_PTC</w:t>
            </w:r>
          </w:p>
          <w:p w14:paraId="1B98669A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40A4F4D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f_NR5GC_MapNASCell(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ngc_CellA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NG_AllCellsOnSamePLMN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1350CBB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GMM_MobilityInfo_Type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MobilityInfo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1DA42AD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NR_SRB_COMMON_IND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ReceivedAsp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3E0D0BA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NG_NAS_MSG_Indication_Type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ReceivedMsg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15857F7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var template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NAS_SecurityReturnType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SecurityReturnValue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3D785BCA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PLMN_Identity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f_NR_CellInfo_GetPLMN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4D66208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NAS_PlmnId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f_NR_Asn2Nas_PlmnId(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61FA0A0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NG_NAS_SecurityParams_Type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f_NR5GC_Security_Get();</w:t>
            </w:r>
          </w:p>
          <w:p w14:paraId="50603AA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NG_NAS_SecurityParams_Type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IncorrectSecurityParams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16B6559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TrackingAreaCode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TAC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f_NR_CellInfo_GetTAC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6BFF05B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NG_NAS_GutiParameters_Type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GutiParams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f_NR5GC_CellInfo_GetGutiParameters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318AC7E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NG_MobileIdentity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GUTIToSend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f_NG_GutiParameters2MobileIdentity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v_GutiParams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34237F9F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NG_TrackingAreaIdList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TAIList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cs_NG_TAIListNonConsecutive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 {bit2oct(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v_TAC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)});</w:t>
            </w:r>
          </w:p>
          <w:p w14:paraId="50E3D206" w14:textId="77777777" w:rsidR="00DB1EAD" w:rsidRPr="009D77C1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var NID_r16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v_NID_</w:t>
            </w:r>
            <w:proofErr w:type="gram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ASN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;</w:t>
            </w:r>
            <w:proofErr w:type="gramEnd"/>
          </w:p>
          <w:p w14:paraId="4EFD1329" w14:textId="77777777" w:rsidR="00DB1EAD" w:rsidRPr="009D77C1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var template (omit)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hexstring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</w:t>
            </w:r>
            <w:proofErr w:type="gram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NID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omit;</w:t>
            </w:r>
          </w:p>
          <w:p w14:paraId="5DD4E3B6" w14:textId="77777777" w:rsidR="00DB1EAD" w:rsidRPr="009D77C1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</w:p>
          <w:p w14:paraId="4B309276" w14:textId="5F21C366" w:rsidR="00DB1EAD" w:rsidRPr="009D77C1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if(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pc_SNPN_</w:t>
            </w:r>
            <w:proofErr w:type="gram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only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){</w:t>
            </w:r>
            <w:proofErr w:type="gramEnd"/>
          </w:p>
          <w:p w14:paraId="216F8E70" w14:textId="77777777" w:rsidR="00DB1EAD" w:rsidRPr="009D77C1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v_NID_</w:t>
            </w:r>
            <w:proofErr w:type="gram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ASN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=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f_NR_InitNDI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v_NGC_NASCellA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); // returns a bitstring</w:t>
            </w:r>
          </w:p>
          <w:p w14:paraId="4FB822CC" w14:textId="77777777" w:rsidR="00DB1EAD" w:rsidRPr="009D77C1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</w:t>
            </w:r>
            <w:proofErr w:type="gram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NID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bit2hex(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v_NID_ASN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);</w:t>
            </w:r>
          </w:p>
          <w:p w14:paraId="661BCA38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}</w:t>
            </w:r>
          </w:p>
          <w:p w14:paraId="5329A59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FC1F36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4EA4CCE7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SwitchOnAndResetIMS(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  // @sic R5s210729 sic@</w:t>
            </w:r>
          </w:p>
          <w:p w14:paraId="2355A33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2762708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2-4"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0682FFA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ReceivedMsg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f_NR_RRC_ConnEst_DefWithNas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tsc_NR_RRC_TI_Def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 ?);</w:t>
            </w:r>
          </w:p>
          <w:p w14:paraId="6A973828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(not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f_Check_NG_RegistrationReqMsg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v_ReceivedMsg.Pdu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Initial_Secure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)) {</w:t>
            </w:r>
          </w:p>
          <w:p w14:paraId="46524C18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__FILE__, __LINE__, "Step 4");</w:t>
            </w:r>
          </w:p>
          <w:p w14:paraId="5E3E0E5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0DB8B60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022B507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5"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52BB4BC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REQ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7657345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0A7FC1A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6235DC3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Request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74D358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f_Get_EAP_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OtherAuthenticationReqMsg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f_NG_EAP_IdentityDef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lang w:eastAsia="de-DE"/>
              </w:rPr>
              <w:t>()</w:t>
            </w: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))));</w:t>
            </w:r>
          </w:p>
          <w:p w14:paraId="780BE4F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B5CD9C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6"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341AE07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SRB.receive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car_NR_SRB_NasPdu_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IND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tsc_NR_RbId_SRB1,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cr_NG_NAS_Ind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))) -&gt; value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0622DC6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(f_Check_EAP_Identity_AuthenticationResponse(v_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ReceivedAsp.Signalling.Nas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[0].Pdu.Msg)) {</w:t>
            </w:r>
          </w:p>
          <w:p w14:paraId="026D14D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PreliminaryPass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__FILE__, __LINE__, "Step 6");</w:t>
            </w:r>
          </w:p>
          <w:p w14:paraId="2DC6086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213E028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62F4107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7"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4827B49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start with the correct parameters, then change the AUTN</w:t>
            </w:r>
          </w:p>
          <w:p w14:paraId="3648C4A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IncorrectSecurityParams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20ACF77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@sic R5s210166 sic@</w:t>
            </w:r>
          </w:p>
          <w:p w14:paraId="269D431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IncorrectSecurityParams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f_NG_EAP_AuthenticationInit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v_NAS_IncorrectSecurityParams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 hex2str(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px_IMSI_Def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), -,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sqnFailure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v_NID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 @sic R5s201021 sic@</w:t>
            </w:r>
          </w:p>
          <w:p w14:paraId="7A23235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REQ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3110A378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665BEFA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700601A8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Request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317A6D0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f_Get_EAP_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OtherAuthenticationReqMsg(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v_NAS_IncorrectSecurityParams,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f_NG_EAP_ChallengeReq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v_NAS_IncorrectSecurityParams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 '01'O</w:t>
            </w: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),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)))); // @sic R5s201410 sic@</w:t>
            </w:r>
          </w:p>
          <w:p w14:paraId="40B4E3F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69AF07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8"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3109099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SRB.receive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car_NR_SRB_NasPdu_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IND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tsc_NR_RbId_SRB1,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cr_NG_NAS_Ind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))) -&gt; value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42C1840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(f_Check_EAP_SyncFailure_AuthenticationResponse(v_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ReceivedAsp.Signalling.Nas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[0].Pdu.Msg)) {</w:t>
            </w:r>
          </w:p>
          <w:p w14:paraId="14F3C848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PreliminaryPass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__FILE__, __LINE__, "Step 8");</w:t>
            </w:r>
          </w:p>
          <w:p w14:paraId="675738A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1825A8A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77C4C34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9-10"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52851B4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f_NR_AuthenticationEAP_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AKA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5773E5D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PreliminaryPass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__FILE__, __LINE__, "Step 10");</w:t>
            </w:r>
          </w:p>
          <w:p w14:paraId="1444E5F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f_NR5GC_Security_Get(); // @sic R5s201021 sic@</w:t>
            </w:r>
          </w:p>
          <w:p w14:paraId="3236D01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BD9749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11"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6059CEB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REQ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705B4B6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7969300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53641C3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Request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29C23B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             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f_Get_NG_AuthenticationResultMsg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)))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  <w:proofErr w:type="gramEnd"/>
          </w:p>
          <w:p w14:paraId="7B129E88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1458C81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12-13"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2CFFBCA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SecurityReturnValue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f_NR_NASSecurityModeProcedure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Initial_Secure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69F4CD9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6F7F4CC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Store GMM Mobility Info now</w:t>
            </w:r>
          </w:p>
          <w:p w14:paraId="01B0657A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f_NR5GC_MobileInfo_SetGMM_MobilityInfo(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 @sic R5s201021 sic@</w:t>
            </w:r>
          </w:p>
          <w:p w14:paraId="6731B96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9A1CA0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14-15"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4ED169A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RRC Security Mode procedure</w:t>
            </w:r>
          </w:p>
          <w:p w14:paraId="52D015F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f_NR_RRC_ActivateSecurity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valueof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v_NAS_SecurityReturnValue.NasCount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)); // Use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NasCount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returned from NAS S.M. Complete</w:t>
            </w:r>
          </w:p>
          <w:p w14:paraId="13E6C7A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1786D46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16-17"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2A8F086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UE Capability</w:t>
            </w:r>
          </w:p>
          <w:p w14:paraId="4C42058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f_NR_Capability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  <w:proofErr w:type="gramEnd"/>
          </w:p>
          <w:p w14:paraId="1BD9CE2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0DC7638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18"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3542CB7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REQ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 tsc_NR_RbId_SRB1, -,</w:t>
            </w:r>
          </w:p>
          <w:p w14:paraId="5E84C41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Request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f_Get_NG_RegistrationAcceptMsg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Initial_Secure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266365BF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MobilityInfo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  /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/ @sic R5-206426 sic@</w:t>
            </w:r>
          </w:p>
          <w:p w14:paraId="4E431D7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v_GUTIToSend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7FCF1AB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v_TAIList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741350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-,-,-,-,-,</w:t>
            </w:r>
          </w:p>
          <w:p w14:paraId="2B9B1C57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v_GMM_MobilityInfo.SessionStatus</w:t>
            </w:r>
            <w:proofErr w:type="spellEnd"/>
          </w:p>
          <w:p w14:paraId="789AF93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))));</w:t>
            </w:r>
          </w:p>
          <w:p w14:paraId="6C56A07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19"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5257FDE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SRB.receive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car_NR_SRB_NasPdu_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IND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tsc_NR_RbId_SRB1,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cr_NG_NAS_Ind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))) -&gt; value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14B56C8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(match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ReceivedAsp.Signalling.Nas</w:t>
            </w:r>
            <w:proofErr w:type="spellEnd"/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[0].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Pdu.Msg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cr_NG_REGISTRATION_COMPLETE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)) {</w:t>
            </w:r>
          </w:p>
          <w:p w14:paraId="0F1235F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</w:t>
            </w:r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PreliminaryPass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__FILE__, __LINE__, "Step 19");</w:t>
            </w:r>
          </w:p>
          <w:p w14:paraId="48AC146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0C98641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4D441BDF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Step 20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48EE143A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f_NR5GC_RRC_Idle_Steps16_20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-,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TESTMode_OFF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noRrcConnectionRelease</w:t>
            </w:r>
            <w:proofErr w:type="spellEnd"/>
            <w:proofErr w:type="gram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  <w:proofErr w:type="gramEnd"/>
          </w:p>
          <w:p w14:paraId="49939CA0" w14:textId="708AC338" w:rsidR="00F260D5" w:rsidRPr="008B0AA3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</w:tc>
      </w:tr>
      <w:bookmarkEnd w:id="8"/>
      <w:bookmarkEnd w:id="9"/>
      <w:bookmarkEnd w:id="10"/>
      <w:bookmarkEnd w:id="11"/>
    </w:tbl>
    <w:p w14:paraId="4148E812" w14:textId="24FBD74D" w:rsidR="00224033" w:rsidRDefault="00224033" w:rsidP="008B0AA3">
      <w:pPr>
        <w:rPr>
          <w:lang w:eastAsia="zh-CN"/>
        </w:rPr>
      </w:pPr>
    </w:p>
    <w:p w14:paraId="6C7F79DD" w14:textId="77777777" w:rsidR="00224033" w:rsidRDefault="00224033" w:rsidP="008B0AA3">
      <w:pPr>
        <w:rPr>
          <w:lang w:eastAsia="zh-CN"/>
        </w:rPr>
      </w:pPr>
    </w:p>
    <w:p w14:paraId="228EDA0B" w14:textId="77777777" w:rsidR="00364B10" w:rsidRPr="002D362B" w:rsidRDefault="00364B10" w:rsidP="00364B10">
      <w:pPr>
        <w:pStyle w:val="Heading1"/>
        <w:numPr>
          <w:ilvl w:val="0"/>
          <w:numId w:val="14"/>
        </w:numPr>
        <w:autoSpaceDN w:val="0"/>
        <w:rPr>
          <w:rFonts w:cs="Arial"/>
          <w:b/>
        </w:rPr>
      </w:pPr>
      <w:bookmarkStart w:id="12" w:name="_Toc122434496"/>
      <w:bookmarkStart w:id="13" w:name="_Toc295288973"/>
      <w:bookmarkStart w:id="14" w:name="_Toc325725668"/>
      <w:bookmarkStart w:id="15" w:name="_Toc121172019"/>
      <w:bookmarkStart w:id="16" w:name="_Toc129604864"/>
      <w:bookmarkStart w:id="17" w:name="_Toc130246277"/>
      <w:r w:rsidRPr="002D362B">
        <w:rPr>
          <w:rFonts w:cs="Arial"/>
          <w:b/>
        </w:rPr>
        <w:t>References</w:t>
      </w:r>
      <w:bookmarkEnd w:id="12"/>
      <w:bookmarkEnd w:id="13"/>
      <w:bookmarkEnd w:id="14"/>
      <w:bookmarkEnd w:id="15"/>
      <w:bookmarkEnd w:id="16"/>
      <w:bookmarkEnd w:id="1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64B10" w:rsidRPr="00364B10" w14:paraId="2C1FC795" w14:textId="77777777" w:rsidTr="00D43173">
        <w:tc>
          <w:tcPr>
            <w:tcW w:w="709" w:type="dxa"/>
            <w:hideMark/>
          </w:tcPr>
          <w:p w14:paraId="5D4FA70B" w14:textId="77777777" w:rsidR="00364B10" w:rsidRPr="00364B10" w:rsidRDefault="00364B10" w:rsidP="00D43173">
            <w:pPr>
              <w:pStyle w:val="FP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364B10">
              <w:rPr>
                <w:rFonts w:ascii="Arial" w:hAnsi="Arial" w:cs="Arial"/>
                <w:bCs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3C84309" w14:textId="0AFBC1D6" w:rsidR="00364B10" w:rsidRPr="00364B10" w:rsidRDefault="00364B10" w:rsidP="00D4317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r w:rsidRPr="00364B10">
              <w:rPr>
                <w:rFonts w:ascii="Arial" w:hAnsi="Arial" w:cs="Arial"/>
              </w:rPr>
              <w:t>R5s230229</w:t>
            </w:r>
            <w:r w:rsidRPr="00364B10">
              <w:rPr>
                <w:rFonts w:ascii="Arial" w:hAnsi="Arial" w:cs="Arial"/>
                <w:lang w:val="en-US"/>
              </w:rPr>
              <w:t>: NR5GC FR</w:t>
            </w:r>
            <w:proofErr w:type="gramStart"/>
            <w:r w:rsidRPr="00364B10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364B10">
              <w:rPr>
                <w:rFonts w:ascii="Arial" w:hAnsi="Arial" w:cs="Arial"/>
                <w:lang w:val="en-US"/>
              </w:rPr>
              <w:t xml:space="preserve"> Addition of Rel-16 SNPN test case 9.1.11.3</w:t>
            </w:r>
          </w:p>
          <w:p w14:paraId="44C09BA4" w14:textId="77777777" w:rsidR="00364B10" w:rsidRPr="00364B10" w:rsidRDefault="00364B10" w:rsidP="00D4317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</w:p>
        </w:tc>
      </w:tr>
    </w:tbl>
    <w:p w14:paraId="248F2518" w14:textId="77777777" w:rsidR="00364B10" w:rsidRDefault="00364B10" w:rsidP="008B0AA3">
      <w:pPr>
        <w:rPr>
          <w:lang w:eastAsia="zh-CN"/>
        </w:rPr>
      </w:pPr>
    </w:p>
    <w:sectPr w:rsidR="00364B10" w:rsidSect="00F260D5">
      <w:headerReference w:type="even" r:id="rId16"/>
      <w:headerReference w:type="default" r:id="rId17"/>
      <w:headerReference w:type="first" r:id="rId1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DFA35" w14:textId="77777777" w:rsidR="00A30782" w:rsidRDefault="00A30782">
      <w:r>
        <w:separator/>
      </w:r>
    </w:p>
  </w:endnote>
  <w:endnote w:type="continuationSeparator" w:id="0">
    <w:p w14:paraId="141A9BBE" w14:textId="77777777" w:rsidR="00A30782" w:rsidRDefault="00A30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B8501" w14:textId="77777777" w:rsidR="00A30782" w:rsidRDefault="00A30782">
      <w:r>
        <w:separator/>
      </w:r>
    </w:p>
  </w:footnote>
  <w:footnote w:type="continuationSeparator" w:id="0">
    <w:p w14:paraId="6A0C2CBD" w14:textId="77777777" w:rsidR="00A30782" w:rsidRDefault="00A30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9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A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4699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1430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03990">
    <w:abstractNumId w:val="7"/>
  </w:num>
  <w:num w:numId="4" w16cid:durableId="2088378527">
    <w:abstractNumId w:val="16"/>
  </w:num>
  <w:num w:numId="5" w16cid:durableId="2037349397">
    <w:abstractNumId w:val="11"/>
  </w:num>
  <w:num w:numId="6" w16cid:durableId="663971015">
    <w:abstractNumId w:val="17"/>
  </w:num>
  <w:num w:numId="7" w16cid:durableId="1954556731">
    <w:abstractNumId w:val="28"/>
  </w:num>
  <w:num w:numId="8" w16cid:durableId="1988392054">
    <w:abstractNumId w:val="6"/>
  </w:num>
  <w:num w:numId="9" w16cid:durableId="2021736483">
    <w:abstractNumId w:val="15"/>
  </w:num>
  <w:num w:numId="10" w16cid:durableId="479611874">
    <w:abstractNumId w:val="32"/>
  </w:num>
  <w:num w:numId="11" w16cid:durableId="320742571">
    <w:abstractNumId w:val="12"/>
  </w:num>
  <w:num w:numId="12" w16cid:durableId="409473776">
    <w:abstractNumId w:val="18"/>
  </w:num>
  <w:num w:numId="13" w16cid:durableId="21829365">
    <w:abstractNumId w:val="2"/>
  </w:num>
  <w:num w:numId="14" w16cid:durableId="811218290">
    <w:abstractNumId w:val="14"/>
  </w:num>
  <w:num w:numId="15" w16cid:durableId="1043335989">
    <w:abstractNumId w:val="0"/>
  </w:num>
  <w:num w:numId="16" w16cid:durableId="1212305395">
    <w:abstractNumId w:val="1"/>
  </w:num>
  <w:num w:numId="17" w16cid:durableId="265582891">
    <w:abstractNumId w:val="5"/>
  </w:num>
  <w:num w:numId="18" w16cid:durableId="1686906282">
    <w:abstractNumId w:val="19"/>
  </w:num>
  <w:num w:numId="19" w16cid:durableId="959452049">
    <w:abstractNumId w:val="31"/>
  </w:num>
  <w:num w:numId="20" w16cid:durableId="2082873196">
    <w:abstractNumId w:val="27"/>
  </w:num>
  <w:num w:numId="21" w16cid:durableId="873272268">
    <w:abstractNumId w:val="10"/>
  </w:num>
  <w:num w:numId="22" w16cid:durableId="458884617">
    <w:abstractNumId w:val="21"/>
  </w:num>
  <w:num w:numId="23" w16cid:durableId="68114274">
    <w:abstractNumId w:val="26"/>
  </w:num>
  <w:num w:numId="24" w16cid:durableId="1466852022">
    <w:abstractNumId w:val="13"/>
  </w:num>
  <w:num w:numId="25" w16cid:durableId="701712808">
    <w:abstractNumId w:val="23"/>
  </w:num>
  <w:num w:numId="26" w16cid:durableId="1288970399">
    <w:abstractNumId w:val="3"/>
  </w:num>
  <w:num w:numId="27" w16cid:durableId="783309216">
    <w:abstractNumId w:val="4"/>
  </w:num>
  <w:num w:numId="28" w16cid:durableId="1798985108">
    <w:abstractNumId w:val="20"/>
  </w:num>
  <w:num w:numId="29" w16cid:durableId="1908224470">
    <w:abstractNumId w:val="22"/>
  </w:num>
  <w:num w:numId="30" w16cid:durableId="1609192639">
    <w:abstractNumId w:val="24"/>
  </w:num>
  <w:num w:numId="31" w16cid:durableId="977492678">
    <w:abstractNumId w:val="29"/>
  </w:num>
  <w:num w:numId="32" w16cid:durableId="181556969">
    <w:abstractNumId w:val="9"/>
  </w:num>
  <w:num w:numId="33" w16cid:durableId="1824664819">
    <w:abstractNumId w:val="30"/>
  </w:num>
  <w:num w:numId="34" w16cid:durableId="1904632667">
    <w:abstractNumId w:val="8"/>
  </w:num>
  <w:num w:numId="35" w16cid:durableId="43413199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2594C"/>
    <w:rsid w:val="00030142"/>
    <w:rsid w:val="0003629C"/>
    <w:rsid w:val="00036FE7"/>
    <w:rsid w:val="00037F9E"/>
    <w:rsid w:val="00053BB5"/>
    <w:rsid w:val="00054E62"/>
    <w:rsid w:val="00057DBD"/>
    <w:rsid w:val="000614B3"/>
    <w:rsid w:val="00065213"/>
    <w:rsid w:val="0006562C"/>
    <w:rsid w:val="000749BF"/>
    <w:rsid w:val="000803E7"/>
    <w:rsid w:val="00090CE3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6598"/>
    <w:rsid w:val="000D40AB"/>
    <w:rsid w:val="000E1C64"/>
    <w:rsid w:val="000E60EB"/>
    <w:rsid w:val="000F119F"/>
    <w:rsid w:val="000F34D6"/>
    <w:rsid w:val="001109AC"/>
    <w:rsid w:val="00112785"/>
    <w:rsid w:val="0011415B"/>
    <w:rsid w:val="001209DE"/>
    <w:rsid w:val="0012136E"/>
    <w:rsid w:val="00126237"/>
    <w:rsid w:val="00130213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D31"/>
    <w:rsid w:val="001A2D13"/>
    <w:rsid w:val="001A709A"/>
    <w:rsid w:val="001A7B60"/>
    <w:rsid w:val="001B52F0"/>
    <w:rsid w:val="001B5A9D"/>
    <w:rsid w:val="001B7A65"/>
    <w:rsid w:val="001C1718"/>
    <w:rsid w:val="001C5C2A"/>
    <w:rsid w:val="001C6D2D"/>
    <w:rsid w:val="001C7601"/>
    <w:rsid w:val="001D3F35"/>
    <w:rsid w:val="001D5F19"/>
    <w:rsid w:val="001E3D37"/>
    <w:rsid w:val="001E41F3"/>
    <w:rsid w:val="001E74EE"/>
    <w:rsid w:val="001F1817"/>
    <w:rsid w:val="001F406A"/>
    <w:rsid w:val="002040A1"/>
    <w:rsid w:val="002076DA"/>
    <w:rsid w:val="00220349"/>
    <w:rsid w:val="00221C5A"/>
    <w:rsid w:val="00224033"/>
    <w:rsid w:val="00241A66"/>
    <w:rsid w:val="00241D3B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36A8"/>
    <w:rsid w:val="002F45F1"/>
    <w:rsid w:val="002F7D40"/>
    <w:rsid w:val="0030142E"/>
    <w:rsid w:val="003041CF"/>
    <w:rsid w:val="00305409"/>
    <w:rsid w:val="0030763C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47DED"/>
    <w:rsid w:val="003513BA"/>
    <w:rsid w:val="00355425"/>
    <w:rsid w:val="003556DC"/>
    <w:rsid w:val="003556F3"/>
    <w:rsid w:val="003609EF"/>
    <w:rsid w:val="0036231A"/>
    <w:rsid w:val="00364B10"/>
    <w:rsid w:val="00374DD4"/>
    <w:rsid w:val="00375BB0"/>
    <w:rsid w:val="003764EC"/>
    <w:rsid w:val="003806A7"/>
    <w:rsid w:val="00383C3D"/>
    <w:rsid w:val="003858C9"/>
    <w:rsid w:val="00387158"/>
    <w:rsid w:val="00387792"/>
    <w:rsid w:val="003904E3"/>
    <w:rsid w:val="003926A3"/>
    <w:rsid w:val="00392CBA"/>
    <w:rsid w:val="00393BCA"/>
    <w:rsid w:val="00396226"/>
    <w:rsid w:val="003B03D6"/>
    <w:rsid w:val="003C2766"/>
    <w:rsid w:val="003C4A17"/>
    <w:rsid w:val="003D1466"/>
    <w:rsid w:val="003E1A36"/>
    <w:rsid w:val="003E51C2"/>
    <w:rsid w:val="003F09A0"/>
    <w:rsid w:val="003F3287"/>
    <w:rsid w:val="003F646C"/>
    <w:rsid w:val="00410371"/>
    <w:rsid w:val="00411482"/>
    <w:rsid w:val="00412379"/>
    <w:rsid w:val="0041471B"/>
    <w:rsid w:val="004153A1"/>
    <w:rsid w:val="00415491"/>
    <w:rsid w:val="00416FA7"/>
    <w:rsid w:val="00417AF4"/>
    <w:rsid w:val="004242F1"/>
    <w:rsid w:val="0043163D"/>
    <w:rsid w:val="00433730"/>
    <w:rsid w:val="00440D0A"/>
    <w:rsid w:val="0044346C"/>
    <w:rsid w:val="00446488"/>
    <w:rsid w:val="00450D86"/>
    <w:rsid w:val="00460215"/>
    <w:rsid w:val="00460C04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C5377"/>
    <w:rsid w:val="004D3723"/>
    <w:rsid w:val="004D455F"/>
    <w:rsid w:val="004D5164"/>
    <w:rsid w:val="004F661B"/>
    <w:rsid w:val="005045C7"/>
    <w:rsid w:val="005105E0"/>
    <w:rsid w:val="0051196A"/>
    <w:rsid w:val="00512689"/>
    <w:rsid w:val="005135A1"/>
    <w:rsid w:val="0051580D"/>
    <w:rsid w:val="00516509"/>
    <w:rsid w:val="005174CD"/>
    <w:rsid w:val="00525828"/>
    <w:rsid w:val="005279F5"/>
    <w:rsid w:val="0053156E"/>
    <w:rsid w:val="00532891"/>
    <w:rsid w:val="00540A00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B3028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6646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274E4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864D1"/>
    <w:rsid w:val="0069262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0ACC"/>
    <w:rsid w:val="006E21FB"/>
    <w:rsid w:val="006E4465"/>
    <w:rsid w:val="006E5627"/>
    <w:rsid w:val="006E7773"/>
    <w:rsid w:val="006F0D88"/>
    <w:rsid w:val="006F1E70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03BE"/>
    <w:rsid w:val="00762213"/>
    <w:rsid w:val="00763BA2"/>
    <w:rsid w:val="007656FE"/>
    <w:rsid w:val="007658A5"/>
    <w:rsid w:val="0076748C"/>
    <w:rsid w:val="007717AB"/>
    <w:rsid w:val="0077683C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1ED8"/>
    <w:rsid w:val="007F3701"/>
    <w:rsid w:val="007F7259"/>
    <w:rsid w:val="00800A71"/>
    <w:rsid w:val="00801700"/>
    <w:rsid w:val="00801CF0"/>
    <w:rsid w:val="008040A8"/>
    <w:rsid w:val="008223DD"/>
    <w:rsid w:val="00824C2C"/>
    <w:rsid w:val="00825391"/>
    <w:rsid w:val="00825C07"/>
    <w:rsid w:val="008279FA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43AD"/>
    <w:rsid w:val="008863B9"/>
    <w:rsid w:val="0089088C"/>
    <w:rsid w:val="008A45A6"/>
    <w:rsid w:val="008B0AA3"/>
    <w:rsid w:val="008B2743"/>
    <w:rsid w:val="008B66DD"/>
    <w:rsid w:val="008B694B"/>
    <w:rsid w:val="008D4141"/>
    <w:rsid w:val="008E6B1F"/>
    <w:rsid w:val="008F686C"/>
    <w:rsid w:val="00900B0A"/>
    <w:rsid w:val="00901400"/>
    <w:rsid w:val="009019C6"/>
    <w:rsid w:val="00904EBA"/>
    <w:rsid w:val="00907B05"/>
    <w:rsid w:val="00910C0F"/>
    <w:rsid w:val="0091261A"/>
    <w:rsid w:val="00913E0B"/>
    <w:rsid w:val="009148DE"/>
    <w:rsid w:val="00916386"/>
    <w:rsid w:val="00916CEC"/>
    <w:rsid w:val="00930FC9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2E2A"/>
    <w:rsid w:val="00973015"/>
    <w:rsid w:val="009767E1"/>
    <w:rsid w:val="009777D9"/>
    <w:rsid w:val="00977F33"/>
    <w:rsid w:val="00986821"/>
    <w:rsid w:val="009911E9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76E"/>
    <w:rsid w:val="009D7147"/>
    <w:rsid w:val="009D77C1"/>
    <w:rsid w:val="009E1D01"/>
    <w:rsid w:val="009E24DE"/>
    <w:rsid w:val="009E3297"/>
    <w:rsid w:val="009E63AD"/>
    <w:rsid w:val="009F734F"/>
    <w:rsid w:val="009F7D81"/>
    <w:rsid w:val="00A00487"/>
    <w:rsid w:val="00A031A9"/>
    <w:rsid w:val="00A0746C"/>
    <w:rsid w:val="00A10915"/>
    <w:rsid w:val="00A12227"/>
    <w:rsid w:val="00A230E4"/>
    <w:rsid w:val="00A246B6"/>
    <w:rsid w:val="00A30357"/>
    <w:rsid w:val="00A3065C"/>
    <w:rsid w:val="00A30782"/>
    <w:rsid w:val="00A40634"/>
    <w:rsid w:val="00A47E70"/>
    <w:rsid w:val="00A50CF0"/>
    <w:rsid w:val="00A52F6F"/>
    <w:rsid w:val="00A57528"/>
    <w:rsid w:val="00A601CD"/>
    <w:rsid w:val="00A61420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9501D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500C8"/>
    <w:rsid w:val="00B50EDC"/>
    <w:rsid w:val="00B51BA6"/>
    <w:rsid w:val="00B52828"/>
    <w:rsid w:val="00B541D3"/>
    <w:rsid w:val="00B55EF0"/>
    <w:rsid w:val="00B5725C"/>
    <w:rsid w:val="00B66D01"/>
    <w:rsid w:val="00B67B97"/>
    <w:rsid w:val="00B719CC"/>
    <w:rsid w:val="00B7315D"/>
    <w:rsid w:val="00B75E77"/>
    <w:rsid w:val="00B76E16"/>
    <w:rsid w:val="00B82D7D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5479"/>
    <w:rsid w:val="00BD6BB8"/>
    <w:rsid w:val="00BE1CA4"/>
    <w:rsid w:val="00BE328F"/>
    <w:rsid w:val="00BE47A2"/>
    <w:rsid w:val="00BE4DD2"/>
    <w:rsid w:val="00BE5D58"/>
    <w:rsid w:val="00BE706B"/>
    <w:rsid w:val="00BF1721"/>
    <w:rsid w:val="00BF53F2"/>
    <w:rsid w:val="00BF60DF"/>
    <w:rsid w:val="00C01A4C"/>
    <w:rsid w:val="00C078F7"/>
    <w:rsid w:val="00C07A7D"/>
    <w:rsid w:val="00C1082F"/>
    <w:rsid w:val="00C10D23"/>
    <w:rsid w:val="00C1205A"/>
    <w:rsid w:val="00C23C46"/>
    <w:rsid w:val="00C25795"/>
    <w:rsid w:val="00C259BF"/>
    <w:rsid w:val="00C30397"/>
    <w:rsid w:val="00C30A15"/>
    <w:rsid w:val="00C34763"/>
    <w:rsid w:val="00C4494A"/>
    <w:rsid w:val="00C47F3E"/>
    <w:rsid w:val="00C51E37"/>
    <w:rsid w:val="00C53AC6"/>
    <w:rsid w:val="00C56A9B"/>
    <w:rsid w:val="00C628B1"/>
    <w:rsid w:val="00C63DA8"/>
    <w:rsid w:val="00C657A8"/>
    <w:rsid w:val="00C65940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2E88"/>
    <w:rsid w:val="00D235D8"/>
    <w:rsid w:val="00D24991"/>
    <w:rsid w:val="00D25A5F"/>
    <w:rsid w:val="00D2641D"/>
    <w:rsid w:val="00D32B66"/>
    <w:rsid w:val="00D34E67"/>
    <w:rsid w:val="00D351FF"/>
    <w:rsid w:val="00D35348"/>
    <w:rsid w:val="00D424DA"/>
    <w:rsid w:val="00D468D6"/>
    <w:rsid w:val="00D4712F"/>
    <w:rsid w:val="00D50255"/>
    <w:rsid w:val="00D52BD7"/>
    <w:rsid w:val="00D5400F"/>
    <w:rsid w:val="00D5561D"/>
    <w:rsid w:val="00D60D37"/>
    <w:rsid w:val="00D60EE8"/>
    <w:rsid w:val="00D63444"/>
    <w:rsid w:val="00D65115"/>
    <w:rsid w:val="00D66520"/>
    <w:rsid w:val="00D720E3"/>
    <w:rsid w:val="00D7237E"/>
    <w:rsid w:val="00D7387B"/>
    <w:rsid w:val="00D81AEC"/>
    <w:rsid w:val="00D86933"/>
    <w:rsid w:val="00D86DC8"/>
    <w:rsid w:val="00D91C08"/>
    <w:rsid w:val="00D91DFA"/>
    <w:rsid w:val="00DA0394"/>
    <w:rsid w:val="00DA356D"/>
    <w:rsid w:val="00DB1EA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25B2C"/>
    <w:rsid w:val="00E32E48"/>
    <w:rsid w:val="00E33DCF"/>
    <w:rsid w:val="00E34898"/>
    <w:rsid w:val="00E37029"/>
    <w:rsid w:val="00E37518"/>
    <w:rsid w:val="00E541FB"/>
    <w:rsid w:val="00E5552E"/>
    <w:rsid w:val="00E56B35"/>
    <w:rsid w:val="00E716C1"/>
    <w:rsid w:val="00E717C5"/>
    <w:rsid w:val="00E76BE2"/>
    <w:rsid w:val="00E777D7"/>
    <w:rsid w:val="00E77B87"/>
    <w:rsid w:val="00E814FE"/>
    <w:rsid w:val="00E83DFE"/>
    <w:rsid w:val="00E84864"/>
    <w:rsid w:val="00E84C0B"/>
    <w:rsid w:val="00E8742B"/>
    <w:rsid w:val="00E9504A"/>
    <w:rsid w:val="00EA6BD9"/>
    <w:rsid w:val="00EA7E97"/>
    <w:rsid w:val="00EB09B7"/>
    <w:rsid w:val="00EB0DD2"/>
    <w:rsid w:val="00EB40F5"/>
    <w:rsid w:val="00EC2AA3"/>
    <w:rsid w:val="00EC34D8"/>
    <w:rsid w:val="00EC51B2"/>
    <w:rsid w:val="00ED1841"/>
    <w:rsid w:val="00EE16C4"/>
    <w:rsid w:val="00EE7D7C"/>
    <w:rsid w:val="00EF2028"/>
    <w:rsid w:val="00EF5EEC"/>
    <w:rsid w:val="00F0027A"/>
    <w:rsid w:val="00F0098D"/>
    <w:rsid w:val="00F01260"/>
    <w:rsid w:val="00F023F0"/>
    <w:rsid w:val="00F07410"/>
    <w:rsid w:val="00F11469"/>
    <w:rsid w:val="00F11874"/>
    <w:rsid w:val="00F173A4"/>
    <w:rsid w:val="00F25D98"/>
    <w:rsid w:val="00F260D5"/>
    <w:rsid w:val="00F300FB"/>
    <w:rsid w:val="00F510C9"/>
    <w:rsid w:val="00F637A3"/>
    <w:rsid w:val="00F638C3"/>
    <w:rsid w:val="00F64863"/>
    <w:rsid w:val="00F65E51"/>
    <w:rsid w:val="00F73479"/>
    <w:rsid w:val="00F75DFD"/>
    <w:rsid w:val="00F76F15"/>
    <w:rsid w:val="00F770AB"/>
    <w:rsid w:val="00F83E9A"/>
    <w:rsid w:val="00F86E8A"/>
    <w:rsid w:val="00F942E2"/>
    <w:rsid w:val="00F95DCB"/>
    <w:rsid w:val="00FA1F4E"/>
    <w:rsid w:val="00FA2C28"/>
    <w:rsid w:val="00FA485A"/>
    <w:rsid w:val="00FA6BF0"/>
    <w:rsid w:val="00FB1BA1"/>
    <w:rsid w:val="00FB31B9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64B10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64B1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2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Narendra.Kalahasti@anritsu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2758</Words>
  <Characters>15724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18446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Kalahasti, Narendra</cp:lastModifiedBy>
  <cp:revision>2</cp:revision>
  <cp:lastPrinted>1900-12-31T16:00:00Z</cp:lastPrinted>
  <dcterms:created xsi:type="dcterms:W3CDTF">2023-03-23T18:18:00Z</dcterms:created>
  <dcterms:modified xsi:type="dcterms:W3CDTF">2023-03-23T18:18:00Z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