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85527" w14:textId="5DE95107" w:rsidR="00E77960" w:rsidRDefault="00E77960" w:rsidP="00E77960">
      <w:pPr>
        <w:pStyle w:val="CRCoverPage"/>
        <w:tabs>
          <w:tab w:val="right" w:pos="9639"/>
        </w:tabs>
        <w:spacing w:after="0"/>
        <w:rPr>
          <w:b/>
          <w:i/>
          <w:noProof/>
          <w:sz w:val="28"/>
        </w:rPr>
      </w:pPr>
      <w:bookmarkStart w:id="0" w:name="_Toc508883398"/>
      <w:bookmarkStart w:id="1" w:name="_Toc35971634"/>
      <w:bookmarkStart w:id="2" w:name="_Toc58314739"/>
      <w:r>
        <w:rPr>
          <w:b/>
          <w:noProof/>
          <w:sz w:val="24"/>
        </w:rPr>
        <w:t>3GPP TSG-</w:t>
      </w:r>
      <w:r w:rsidR="00090F87">
        <w:fldChar w:fldCharType="begin"/>
      </w:r>
      <w:r w:rsidR="00090F87">
        <w:instrText xml:space="preserve"> DOCPROPERTY  TSG/WGRef  \* MERGEFORMAT </w:instrText>
      </w:r>
      <w:r w:rsidR="00090F87">
        <w:fldChar w:fldCharType="separate"/>
      </w:r>
      <w:r>
        <w:rPr>
          <w:b/>
          <w:noProof/>
          <w:sz w:val="24"/>
        </w:rPr>
        <w:t>RAN5</w:t>
      </w:r>
      <w:r w:rsidR="00090F87">
        <w:rPr>
          <w:b/>
          <w:noProof/>
          <w:sz w:val="24"/>
        </w:rPr>
        <w:fldChar w:fldCharType="end"/>
      </w:r>
      <w:r>
        <w:rPr>
          <w:b/>
          <w:noProof/>
          <w:sz w:val="24"/>
        </w:rPr>
        <w:t xml:space="preserve"> Meeting #</w:t>
      </w:r>
      <w:r w:rsidR="00090F87">
        <w:fldChar w:fldCharType="begin"/>
      </w:r>
      <w:r w:rsidR="00090F87">
        <w:instrText xml:space="preserve"> DOCPROPERTY  MtgSeq  \* MERGEFORMAT </w:instrText>
      </w:r>
      <w:r w:rsidR="00090F87">
        <w:fldChar w:fldCharType="separate"/>
      </w:r>
      <w:r>
        <w:rPr>
          <w:b/>
          <w:noProof/>
          <w:sz w:val="24"/>
        </w:rPr>
        <w:t>2023</w:t>
      </w:r>
      <w:r w:rsidR="00090F87">
        <w:rPr>
          <w:b/>
          <w:noProof/>
          <w:sz w:val="24"/>
        </w:rPr>
        <w:fldChar w:fldCharType="end"/>
      </w:r>
      <w:r w:rsidR="00090F87">
        <w:fldChar w:fldCharType="begin"/>
      </w:r>
      <w:r w:rsidR="00090F87">
        <w:instrText xml:space="preserve"> DOCPROPERTY  MtgTitle  \* MERGEFORMAT </w:instrText>
      </w:r>
      <w:r w:rsidR="00090F87">
        <w:fldChar w:fldCharType="separate"/>
      </w:r>
      <w:r>
        <w:rPr>
          <w:b/>
          <w:noProof/>
          <w:sz w:val="24"/>
        </w:rPr>
        <w:t>-TTCN email</w:t>
      </w:r>
      <w:r w:rsidR="00090F87">
        <w:rPr>
          <w:b/>
          <w:noProof/>
          <w:sz w:val="24"/>
        </w:rPr>
        <w:fldChar w:fldCharType="end"/>
      </w:r>
      <w:r>
        <w:rPr>
          <w:b/>
          <w:i/>
          <w:noProof/>
          <w:sz w:val="28"/>
        </w:rPr>
        <w:tab/>
      </w:r>
      <w:r>
        <w:rPr>
          <w:b/>
          <w:bCs/>
          <w:i/>
          <w:iCs/>
          <w:sz w:val="24"/>
          <w:szCs w:val="24"/>
        </w:rPr>
        <w:t>R5s230</w:t>
      </w:r>
      <w:r w:rsidR="00090F87">
        <w:rPr>
          <w:b/>
          <w:bCs/>
          <w:i/>
          <w:iCs/>
          <w:sz w:val="24"/>
          <w:szCs w:val="24"/>
        </w:rPr>
        <w:t>257</w:t>
      </w:r>
    </w:p>
    <w:p w14:paraId="6B17776E" w14:textId="77777777" w:rsidR="00E77960" w:rsidRDefault="00090F87" w:rsidP="00E77960">
      <w:pPr>
        <w:pStyle w:val="CRCoverPage"/>
        <w:outlineLvl w:val="0"/>
        <w:rPr>
          <w:b/>
          <w:noProof/>
          <w:sz w:val="24"/>
        </w:rPr>
      </w:pPr>
      <w:r>
        <w:fldChar w:fldCharType="begin"/>
      </w:r>
      <w:r>
        <w:instrText xml:space="preserve"> DOCPROPERTY  Location  \* MERGEFORMAT </w:instrText>
      </w:r>
      <w:r>
        <w:fldChar w:fldCharType="separate"/>
      </w:r>
      <w:r w:rsidR="00E77960">
        <w:rPr>
          <w:b/>
          <w:noProof/>
          <w:sz w:val="24"/>
        </w:rPr>
        <w:t>Online</w:t>
      </w:r>
      <w:r>
        <w:rPr>
          <w:b/>
          <w:noProof/>
          <w:sz w:val="24"/>
        </w:rPr>
        <w:fldChar w:fldCharType="end"/>
      </w:r>
      <w:r w:rsidR="00E77960">
        <w:rPr>
          <w:b/>
          <w:noProof/>
          <w:sz w:val="24"/>
        </w:rPr>
        <w:t xml:space="preserve">, </w:t>
      </w:r>
      <w:r w:rsidR="00E77960">
        <w:fldChar w:fldCharType="begin"/>
      </w:r>
      <w:r w:rsidR="00E77960">
        <w:instrText xml:space="preserve"> DOCPROPERTY  Country  \* MERGEFORMAT </w:instrText>
      </w:r>
      <w:r w:rsidR="00E77960">
        <w:fldChar w:fldCharType="end"/>
      </w:r>
      <w:r w:rsidR="00E77960">
        <w:rPr>
          <w:b/>
          <w:noProof/>
          <w:sz w:val="24"/>
        </w:rPr>
        <w:t xml:space="preserve">, </w:t>
      </w:r>
      <w:r>
        <w:fldChar w:fldCharType="begin"/>
      </w:r>
      <w:r>
        <w:instrText xml:space="preserve"> DOCPROPERTY  StartDate  \* MERGEFORMAT </w:instrText>
      </w:r>
      <w:r>
        <w:fldChar w:fldCharType="separate"/>
      </w:r>
      <w:r w:rsidR="00E77960">
        <w:rPr>
          <w:b/>
          <w:noProof/>
          <w:sz w:val="24"/>
        </w:rPr>
        <w:t>9th Dec 2022</w:t>
      </w:r>
      <w:r>
        <w:rPr>
          <w:b/>
          <w:noProof/>
          <w:sz w:val="24"/>
        </w:rPr>
        <w:fldChar w:fldCharType="end"/>
      </w:r>
      <w:r w:rsidR="00E77960">
        <w:rPr>
          <w:b/>
          <w:noProof/>
          <w:sz w:val="24"/>
        </w:rPr>
        <w:t xml:space="preserve"> - </w:t>
      </w:r>
      <w:r>
        <w:fldChar w:fldCharType="begin"/>
      </w:r>
      <w:r>
        <w:instrText xml:space="preserve"> DOCPROPERTY  EndDate  \* MERGEFORMAT </w:instrText>
      </w:r>
      <w:r>
        <w:fldChar w:fldCharType="separate"/>
      </w:r>
      <w:r w:rsidR="00E77960">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7960" w14:paraId="06253BD5" w14:textId="77777777" w:rsidTr="00806E9B">
        <w:tc>
          <w:tcPr>
            <w:tcW w:w="9641" w:type="dxa"/>
            <w:gridSpan w:val="9"/>
            <w:tcBorders>
              <w:top w:val="single" w:sz="4" w:space="0" w:color="auto"/>
              <w:left w:val="single" w:sz="4" w:space="0" w:color="auto"/>
              <w:right w:val="single" w:sz="4" w:space="0" w:color="auto"/>
            </w:tcBorders>
          </w:tcPr>
          <w:p w14:paraId="7E4DB4FD" w14:textId="77777777" w:rsidR="00E77960" w:rsidRDefault="00E77960" w:rsidP="00806E9B">
            <w:pPr>
              <w:pStyle w:val="CRCoverPage"/>
              <w:spacing w:after="0"/>
              <w:jc w:val="right"/>
              <w:rPr>
                <w:i/>
                <w:noProof/>
              </w:rPr>
            </w:pPr>
            <w:r>
              <w:rPr>
                <w:i/>
                <w:noProof/>
                <w:sz w:val="14"/>
              </w:rPr>
              <w:t>CR-Form-v12.2</w:t>
            </w:r>
          </w:p>
        </w:tc>
      </w:tr>
      <w:tr w:rsidR="00E77960" w14:paraId="71533D31" w14:textId="77777777" w:rsidTr="00806E9B">
        <w:tc>
          <w:tcPr>
            <w:tcW w:w="9641" w:type="dxa"/>
            <w:gridSpan w:val="9"/>
            <w:tcBorders>
              <w:left w:val="single" w:sz="4" w:space="0" w:color="auto"/>
              <w:right w:val="single" w:sz="4" w:space="0" w:color="auto"/>
            </w:tcBorders>
          </w:tcPr>
          <w:p w14:paraId="5D751FD6" w14:textId="77777777" w:rsidR="00E77960" w:rsidRDefault="00E77960" w:rsidP="00806E9B">
            <w:pPr>
              <w:pStyle w:val="CRCoverPage"/>
              <w:spacing w:after="0"/>
              <w:jc w:val="center"/>
              <w:rPr>
                <w:noProof/>
              </w:rPr>
            </w:pPr>
            <w:r>
              <w:rPr>
                <w:b/>
                <w:noProof/>
                <w:sz w:val="32"/>
              </w:rPr>
              <w:t>CHANGE REQUEST</w:t>
            </w:r>
          </w:p>
        </w:tc>
      </w:tr>
      <w:tr w:rsidR="00E77960" w14:paraId="6355C99D" w14:textId="77777777" w:rsidTr="00806E9B">
        <w:tc>
          <w:tcPr>
            <w:tcW w:w="9641" w:type="dxa"/>
            <w:gridSpan w:val="9"/>
            <w:tcBorders>
              <w:left w:val="single" w:sz="4" w:space="0" w:color="auto"/>
              <w:right w:val="single" w:sz="4" w:space="0" w:color="auto"/>
            </w:tcBorders>
          </w:tcPr>
          <w:p w14:paraId="215F6296" w14:textId="77777777" w:rsidR="00E77960" w:rsidRDefault="00E77960" w:rsidP="00806E9B">
            <w:pPr>
              <w:pStyle w:val="CRCoverPage"/>
              <w:spacing w:after="0"/>
              <w:rPr>
                <w:noProof/>
                <w:sz w:val="8"/>
                <w:szCs w:val="8"/>
              </w:rPr>
            </w:pPr>
          </w:p>
        </w:tc>
      </w:tr>
      <w:tr w:rsidR="00E77960" w14:paraId="345C0A9D" w14:textId="77777777" w:rsidTr="00806E9B">
        <w:tc>
          <w:tcPr>
            <w:tcW w:w="142" w:type="dxa"/>
            <w:tcBorders>
              <w:left w:val="single" w:sz="4" w:space="0" w:color="auto"/>
            </w:tcBorders>
          </w:tcPr>
          <w:p w14:paraId="6D2483EB" w14:textId="77777777" w:rsidR="00E77960" w:rsidRDefault="00E77960" w:rsidP="00806E9B">
            <w:pPr>
              <w:pStyle w:val="CRCoverPage"/>
              <w:spacing w:after="0"/>
              <w:jc w:val="right"/>
              <w:rPr>
                <w:noProof/>
              </w:rPr>
            </w:pPr>
          </w:p>
        </w:tc>
        <w:tc>
          <w:tcPr>
            <w:tcW w:w="1559" w:type="dxa"/>
            <w:shd w:val="pct30" w:color="FFFF00" w:fill="auto"/>
          </w:tcPr>
          <w:p w14:paraId="2CE5C030" w14:textId="77777777" w:rsidR="00E77960" w:rsidRPr="00410371" w:rsidRDefault="00090F87" w:rsidP="00806E9B">
            <w:pPr>
              <w:pStyle w:val="CRCoverPage"/>
              <w:spacing w:after="0"/>
              <w:jc w:val="right"/>
              <w:rPr>
                <w:b/>
                <w:noProof/>
                <w:sz w:val="28"/>
              </w:rPr>
            </w:pPr>
            <w:r>
              <w:fldChar w:fldCharType="begin"/>
            </w:r>
            <w:r>
              <w:instrText xml:space="preserve"> DOCPROPERTY  Spec#  \* MERGEFORMAT </w:instrText>
            </w:r>
            <w:r>
              <w:fldChar w:fldCharType="separate"/>
            </w:r>
            <w:r w:rsidR="00E77960">
              <w:rPr>
                <w:b/>
                <w:noProof/>
                <w:sz w:val="28"/>
              </w:rPr>
              <w:t>34.229-3</w:t>
            </w:r>
            <w:r>
              <w:rPr>
                <w:b/>
                <w:noProof/>
                <w:sz w:val="28"/>
              </w:rPr>
              <w:fldChar w:fldCharType="end"/>
            </w:r>
          </w:p>
        </w:tc>
        <w:tc>
          <w:tcPr>
            <w:tcW w:w="709" w:type="dxa"/>
          </w:tcPr>
          <w:p w14:paraId="050AC7FC" w14:textId="77777777" w:rsidR="00E77960" w:rsidRDefault="00E77960" w:rsidP="00806E9B">
            <w:pPr>
              <w:pStyle w:val="CRCoverPage"/>
              <w:spacing w:after="0"/>
              <w:jc w:val="center"/>
              <w:rPr>
                <w:noProof/>
              </w:rPr>
            </w:pPr>
            <w:r>
              <w:rPr>
                <w:b/>
                <w:noProof/>
                <w:sz w:val="28"/>
              </w:rPr>
              <w:t>CR</w:t>
            </w:r>
          </w:p>
        </w:tc>
        <w:tc>
          <w:tcPr>
            <w:tcW w:w="1276" w:type="dxa"/>
            <w:shd w:val="pct30" w:color="FFFF00" w:fill="auto"/>
          </w:tcPr>
          <w:p w14:paraId="09A6BA29" w14:textId="6A31AFA9" w:rsidR="00E77960" w:rsidRPr="00410371" w:rsidRDefault="00090F87" w:rsidP="00806E9B">
            <w:pPr>
              <w:pStyle w:val="CRCoverPage"/>
              <w:spacing w:after="0"/>
              <w:rPr>
                <w:noProof/>
              </w:rPr>
            </w:pPr>
            <w:r>
              <w:rPr>
                <w:noProof/>
              </w:rPr>
              <w:t>0899</w:t>
            </w:r>
          </w:p>
        </w:tc>
        <w:tc>
          <w:tcPr>
            <w:tcW w:w="709" w:type="dxa"/>
          </w:tcPr>
          <w:p w14:paraId="5C405F6E" w14:textId="77777777" w:rsidR="00E77960" w:rsidRDefault="00E77960" w:rsidP="00806E9B">
            <w:pPr>
              <w:pStyle w:val="CRCoverPage"/>
              <w:tabs>
                <w:tab w:val="right" w:pos="625"/>
              </w:tabs>
              <w:spacing w:after="0"/>
              <w:jc w:val="center"/>
              <w:rPr>
                <w:noProof/>
              </w:rPr>
            </w:pPr>
            <w:r>
              <w:rPr>
                <w:b/>
                <w:bCs/>
                <w:noProof/>
                <w:sz w:val="28"/>
              </w:rPr>
              <w:t>rev</w:t>
            </w:r>
          </w:p>
        </w:tc>
        <w:tc>
          <w:tcPr>
            <w:tcW w:w="992" w:type="dxa"/>
            <w:shd w:val="pct30" w:color="FFFF00" w:fill="auto"/>
          </w:tcPr>
          <w:p w14:paraId="2C99E311" w14:textId="77777777" w:rsidR="00E77960" w:rsidRPr="00410371" w:rsidRDefault="00090F87" w:rsidP="00806E9B">
            <w:pPr>
              <w:pStyle w:val="CRCoverPage"/>
              <w:spacing w:after="0"/>
              <w:jc w:val="center"/>
              <w:rPr>
                <w:b/>
                <w:noProof/>
              </w:rPr>
            </w:pPr>
            <w:r>
              <w:fldChar w:fldCharType="begin"/>
            </w:r>
            <w:r>
              <w:instrText xml:space="preserve"> DOCPROPERTY  Revision  \* MERGEFORMAT </w:instrText>
            </w:r>
            <w:r>
              <w:fldChar w:fldCharType="separate"/>
            </w:r>
            <w:r w:rsidR="00E77960" w:rsidRPr="00410371">
              <w:rPr>
                <w:b/>
                <w:noProof/>
                <w:sz w:val="28"/>
              </w:rPr>
              <w:t>-</w:t>
            </w:r>
            <w:r>
              <w:rPr>
                <w:b/>
                <w:noProof/>
                <w:sz w:val="28"/>
              </w:rPr>
              <w:fldChar w:fldCharType="end"/>
            </w:r>
          </w:p>
        </w:tc>
        <w:tc>
          <w:tcPr>
            <w:tcW w:w="2410" w:type="dxa"/>
          </w:tcPr>
          <w:p w14:paraId="26A8D06E" w14:textId="77777777" w:rsidR="00E77960" w:rsidRDefault="00E77960" w:rsidP="00806E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50C9DA" w14:textId="77777777" w:rsidR="00E77960" w:rsidRPr="00410371" w:rsidRDefault="00090F87" w:rsidP="00806E9B">
            <w:pPr>
              <w:pStyle w:val="CRCoverPage"/>
              <w:spacing w:after="0"/>
              <w:jc w:val="center"/>
              <w:rPr>
                <w:noProof/>
                <w:sz w:val="28"/>
              </w:rPr>
            </w:pPr>
            <w:r>
              <w:fldChar w:fldCharType="begin"/>
            </w:r>
            <w:r>
              <w:instrText xml:space="preserve"> DOCPROPERTY  Version  \* MERGEFORMAT </w:instrText>
            </w:r>
            <w:r>
              <w:fldChar w:fldCharType="separate"/>
            </w:r>
            <w:r w:rsidR="00E77960" w:rsidRPr="00410371">
              <w:rPr>
                <w:b/>
                <w:noProof/>
                <w:sz w:val="28"/>
              </w:rPr>
              <w:t>1</w:t>
            </w:r>
            <w:r w:rsidR="00E77960">
              <w:rPr>
                <w:b/>
                <w:noProof/>
                <w:sz w:val="28"/>
              </w:rPr>
              <w:t>7.0</w:t>
            </w:r>
            <w:r w:rsidR="00E77960" w:rsidRPr="00410371">
              <w:rPr>
                <w:b/>
                <w:noProof/>
                <w:sz w:val="28"/>
              </w:rPr>
              <w:t>.0</w:t>
            </w:r>
            <w:r>
              <w:rPr>
                <w:b/>
                <w:noProof/>
                <w:sz w:val="28"/>
              </w:rPr>
              <w:fldChar w:fldCharType="end"/>
            </w:r>
          </w:p>
        </w:tc>
        <w:tc>
          <w:tcPr>
            <w:tcW w:w="143" w:type="dxa"/>
            <w:tcBorders>
              <w:right w:val="single" w:sz="4" w:space="0" w:color="auto"/>
            </w:tcBorders>
          </w:tcPr>
          <w:p w14:paraId="775C8B61" w14:textId="77777777" w:rsidR="00E77960" w:rsidRDefault="00E77960" w:rsidP="00806E9B">
            <w:pPr>
              <w:pStyle w:val="CRCoverPage"/>
              <w:spacing w:after="0"/>
              <w:rPr>
                <w:noProof/>
              </w:rPr>
            </w:pPr>
          </w:p>
        </w:tc>
      </w:tr>
      <w:tr w:rsidR="00E77960" w14:paraId="639B996D" w14:textId="77777777" w:rsidTr="00806E9B">
        <w:tc>
          <w:tcPr>
            <w:tcW w:w="9641" w:type="dxa"/>
            <w:gridSpan w:val="9"/>
            <w:tcBorders>
              <w:left w:val="single" w:sz="4" w:space="0" w:color="auto"/>
              <w:right w:val="single" w:sz="4" w:space="0" w:color="auto"/>
            </w:tcBorders>
          </w:tcPr>
          <w:p w14:paraId="4A1004F9" w14:textId="77777777" w:rsidR="00E77960" w:rsidRDefault="00E77960" w:rsidP="00806E9B">
            <w:pPr>
              <w:pStyle w:val="CRCoverPage"/>
              <w:spacing w:after="0"/>
              <w:rPr>
                <w:noProof/>
              </w:rPr>
            </w:pPr>
          </w:p>
        </w:tc>
      </w:tr>
      <w:tr w:rsidR="00E77960" w14:paraId="05B50FA8" w14:textId="77777777" w:rsidTr="00806E9B">
        <w:tc>
          <w:tcPr>
            <w:tcW w:w="9641" w:type="dxa"/>
            <w:gridSpan w:val="9"/>
            <w:tcBorders>
              <w:top w:val="single" w:sz="4" w:space="0" w:color="auto"/>
            </w:tcBorders>
          </w:tcPr>
          <w:p w14:paraId="6359C3B0" w14:textId="77777777" w:rsidR="00E77960" w:rsidRPr="00F25D98" w:rsidRDefault="00E77960" w:rsidP="00806E9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77960" w14:paraId="6FBA6FC2" w14:textId="77777777" w:rsidTr="00806E9B">
        <w:tc>
          <w:tcPr>
            <w:tcW w:w="9641" w:type="dxa"/>
            <w:gridSpan w:val="9"/>
          </w:tcPr>
          <w:p w14:paraId="0E2655E8" w14:textId="77777777" w:rsidR="00E77960" w:rsidRDefault="00E77960" w:rsidP="00806E9B">
            <w:pPr>
              <w:pStyle w:val="CRCoverPage"/>
              <w:spacing w:after="0"/>
              <w:rPr>
                <w:noProof/>
                <w:sz w:val="8"/>
                <w:szCs w:val="8"/>
              </w:rPr>
            </w:pPr>
          </w:p>
        </w:tc>
      </w:tr>
    </w:tbl>
    <w:p w14:paraId="5E5E5472" w14:textId="77777777" w:rsidR="00E77960" w:rsidRDefault="00E77960" w:rsidP="00E7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7960" w14:paraId="58EEBE02" w14:textId="77777777" w:rsidTr="00806E9B">
        <w:tc>
          <w:tcPr>
            <w:tcW w:w="2835" w:type="dxa"/>
          </w:tcPr>
          <w:p w14:paraId="63DA73B3" w14:textId="77777777" w:rsidR="00E77960" w:rsidRDefault="00E77960" w:rsidP="00806E9B">
            <w:pPr>
              <w:pStyle w:val="CRCoverPage"/>
              <w:tabs>
                <w:tab w:val="right" w:pos="2751"/>
              </w:tabs>
              <w:spacing w:after="0"/>
              <w:rPr>
                <w:b/>
                <w:i/>
                <w:noProof/>
              </w:rPr>
            </w:pPr>
            <w:r>
              <w:rPr>
                <w:b/>
                <w:i/>
                <w:noProof/>
              </w:rPr>
              <w:t>Proposed change affects:</w:t>
            </w:r>
          </w:p>
        </w:tc>
        <w:tc>
          <w:tcPr>
            <w:tcW w:w="1418" w:type="dxa"/>
          </w:tcPr>
          <w:p w14:paraId="4E959582" w14:textId="77777777" w:rsidR="00E77960" w:rsidRDefault="00E77960" w:rsidP="00806E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58340" w14:textId="77777777" w:rsidR="00E77960" w:rsidRDefault="00E77960" w:rsidP="00806E9B">
            <w:pPr>
              <w:pStyle w:val="CRCoverPage"/>
              <w:spacing w:after="0"/>
              <w:jc w:val="center"/>
              <w:rPr>
                <w:b/>
                <w:caps/>
                <w:noProof/>
              </w:rPr>
            </w:pPr>
          </w:p>
        </w:tc>
        <w:tc>
          <w:tcPr>
            <w:tcW w:w="709" w:type="dxa"/>
            <w:tcBorders>
              <w:left w:val="single" w:sz="4" w:space="0" w:color="auto"/>
            </w:tcBorders>
          </w:tcPr>
          <w:p w14:paraId="11D92517" w14:textId="77777777" w:rsidR="00E77960" w:rsidRDefault="00E77960" w:rsidP="00806E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099FA" w14:textId="77777777" w:rsidR="00E77960" w:rsidRDefault="00E77960" w:rsidP="00806E9B">
            <w:pPr>
              <w:pStyle w:val="CRCoverPage"/>
              <w:spacing w:after="0"/>
              <w:jc w:val="center"/>
              <w:rPr>
                <w:b/>
                <w:caps/>
                <w:noProof/>
              </w:rPr>
            </w:pPr>
          </w:p>
        </w:tc>
        <w:tc>
          <w:tcPr>
            <w:tcW w:w="2126" w:type="dxa"/>
          </w:tcPr>
          <w:p w14:paraId="44CFF59E" w14:textId="77777777" w:rsidR="00E77960" w:rsidRDefault="00E77960" w:rsidP="00806E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0E9A84" w14:textId="77777777" w:rsidR="00E77960" w:rsidRDefault="00E77960" w:rsidP="00806E9B">
            <w:pPr>
              <w:pStyle w:val="CRCoverPage"/>
              <w:spacing w:after="0"/>
              <w:jc w:val="center"/>
              <w:rPr>
                <w:b/>
                <w:caps/>
                <w:noProof/>
              </w:rPr>
            </w:pPr>
          </w:p>
        </w:tc>
        <w:tc>
          <w:tcPr>
            <w:tcW w:w="1418" w:type="dxa"/>
            <w:tcBorders>
              <w:left w:val="nil"/>
            </w:tcBorders>
          </w:tcPr>
          <w:p w14:paraId="404ABE47" w14:textId="77777777" w:rsidR="00E77960" w:rsidRDefault="00E77960" w:rsidP="00806E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27B3E" w14:textId="77777777" w:rsidR="00E77960" w:rsidRDefault="00E77960" w:rsidP="00806E9B">
            <w:pPr>
              <w:pStyle w:val="CRCoverPage"/>
              <w:spacing w:after="0"/>
              <w:jc w:val="center"/>
              <w:rPr>
                <w:b/>
                <w:bCs/>
                <w:caps/>
                <w:noProof/>
              </w:rPr>
            </w:pPr>
          </w:p>
        </w:tc>
      </w:tr>
    </w:tbl>
    <w:p w14:paraId="59FC2D50" w14:textId="77777777" w:rsidR="00E77960" w:rsidRDefault="00E77960" w:rsidP="00E7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7960" w14:paraId="0DA9BAA2" w14:textId="77777777" w:rsidTr="00806E9B">
        <w:tc>
          <w:tcPr>
            <w:tcW w:w="9640" w:type="dxa"/>
            <w:gridSpan w:val="11"/>
          </w:tcPr>
          <w:p w14:paraId="3A63470E" w14:textId="77777777" w:rsidR="00E77960" w:rsidRDefault="00E77960" w:rsidP="00806E9B">
            <w:pPr>
              <w:pStyle w:val="CRCoverPage"/>
              <w:spacing w:after="0"/>
              <w:rPr>
                <w:noProof/>
                <w:sz w:val="8"/>
                <w:szCs w:val="8"/>
              </w:rPr>
            </w:pPr>
          </w:p>
        </w:tc>
      </w:tr>
      <w:tr w:rsidR="00E77960" w14:paraId="4C18504F" w14:textId="77777777" w:rsidTr="00806E9B">
        <w:tc>
          <w:tcPr>
            <w:tcW w:w="1843" w:type="dxa"/>
            <w:tcBorders>
              <w:top w:val="single" w:sz="4" w:space="0" w:color="auto"/>
              <w:left w:val="single" w:sz="4" w:space="0" w:color="auto"/>
            </w:tcBorders>
          </w:tcPr>
          <w:p w14:paraId="43698476" w14:textId="77777777" w:rsidR="00E77960" w:rsidRDefault="00E77960" w:rsidP="00806E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0B71C4" w14:textId="77777777" w:rsidR="00E77960" w:rsidRDefault="00E77960" w:rsidP="00806E9B">
            <w:pPr>
              <w:pStyle w:val="CRCoverPage"/>
              <w:spacing w:after="0"/>
              <w:ind w:left="100"/>
              <w:rPr>
                <w:noProof/>
              </w:rPr>
            </w:pPr>
            <w:r w:rsidRPr="00826B9A">
              <w:rPr>
                <w:rFonts w:cs="Arial"/>
              </w:rPr>
              <w:t xml:space="preserve">Update of TTCN type definitions, Annex </w:t>
            </w:r>
            <w:r>
              <w:rPr>
                <w:rFonts w:cs="Arial"/>
              </w:rPr>
              <w:t>H</w:t>
            </w:r>
          </w:p>
        </w:tc>
      </w:tr>
      <w:tr w:rsidR="00E77960" w14:paraId="4C471D98" w14:textId="77777777" w:rsidTr="00806E9B">
        <w:tc>
          <w:tcPr>
            <w:tcW w:w="1843" w:type="dxa"/>
            <w:tcBorders>
              <w:left w:val="single" w:sz="4" w:space="0" w:color="auto"/>
            </w:tcBorders>
          </w:tcPr>
          <w:p w14:paraId="5BCDB3F3" w14:textId="77777777" w:rsidR="00E77960" w:rsidRDefault="00E77960" w:rsidP="00806E9B">
            <w:pPr>
              <w:pStyle w:val="CRCoverPage"/>
              <w:spacing w:after="0"/>
              <w:rPr>
                <w:b/>
                <w:i/>
                <w:noProof/>
                <w:sz w:val="8"/>
                <w:szCs w:val="8"/>
              </w:rPr>
            </w:pPr>
          </w:p>
        </w:tc>
        <w:tc>
          <w:tcPr>
            <w:tcW w:w="7797" w:type="dxa"/>
            <w:gridSpan w:val="10"/>
            <w:tcBorders>
              <w:right w:val="single" w:sz="4" w:space="0" w:color="auto"/>
            </w:tcBorders>
          </w:tcPr>
          <w:p w14:paraId="7D7D5587" w14:textId="77777777" w:rsidR="00E77960" w:rsidRDefault="00E77960" w:rsidP="00806E9B">
            <w:pPr>
              <w:pStyle w:val="CRCoverPage"/>
              <w:spacing w:after="0"/>
              <w:rPr>
                <w:noProof/>
                <w:sz w:val="8"/>
                <w:szCs w:val="8"/>
              </w:rPr>
            </w:pPr>
          </w:p>
        </w:tc>
      </w:tr>
      <w:tr w:rsidR="00E77960" w14:paraId="47330E5F" w14:textId="77777777" w:rsidTr="00806E9B">
        <w:tc>
          <w:tcPr>
            <w:tcW w:w="1843" w:type="dxa"/>
            <w:tcBorders>
              <w:left w:val="single" w:sz="4" w:space="0" w:color="auto"/>
            </w:tcBorders>
          </w:tcPr>
          <w:p w14:paraId="5F472C4E" w14:textId="77777777" w:rsidR="00E77960" w:rsidRDefault="00E77960" w:rsidP="00806E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7B8F3E" w14:textId="77777777" w:rsidR="00E77960" w:rsidRDefault="00E77960" w:rsidP="00806E9B">
            <w:pPr>
              <w:pStyle w:val="CRCoverPage"/>
              <w:spacing w:after="0"/>
              <w:ind w:left="100"/>
              <w:rPr>
                <w:noProof/>
              </w:rPr>
            </w:pPr>
            <w:r w:rsidRPr="00B120C3">
              <w:rPr>
                <w:rFonts w:cs="Arial"/>
              </w:rPr>
              <w:fldChar w:fldCharType="begin"/>
            </w:r>
            <w:r w:rsidRPr="00B120C3">
              <w:rPr>
                <w:rFonts w:cs="Arial"/>
              </w:rPr>
              <w:instrText xml:space="preserve"> DOCPROPERTY  SourceIfWg  \* MERGEFORMAT </w:instrText>
            </w:r>
            <w:r w:rsidRPr="00B120C3">
              <w:rPr>
                <w:rFonts w:cs="Arial"/>
              </w:rPr>
              <w:fldChar w:fldCharType="separate"/>
            </w:r>
            <w:r w:rsidRPr="00B120C3">
              <w:rPr>
                <w:rFonts w:cs="Arial"/>
              </w:rPr>
              <w:t>MCC TF160</w:t>
            </w:r>
            <w:r w:rsidRPr="00B120C3">
              <w:rPr>
                <w:rFonts w:cs="Arial"/>
              </w:rPr>
              <w:fldChar w:fldCharType="end"/>
            </w:r>
          </w:p>
        </w:tc>
      </w:tr>
      <w:tr w:rsidR="00E77960" w14:paraId="364EC016" w14:textId="77777777" w:rsidTr="00806E9B">
        <w:tc>
          <w:tcPr>
            <w:tcW w:w="1843" w:type="dxa"/>
            <w:tcBorders>
              <w:left w:val="single" w:sz="4" w:space="0" w:color="auto"/>
            </w:tcBorders>
          </w:tcPr>
          <w:p w14:paraId="0CBB2BFB" w14:textId="77777777" w:rsidR="00E77960" w:rsidRDefault="00E77960" w:rsidP="00806E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92EB05" w14:textId="77777777" w:rsidR="00E77960" w:rsidRDefault="00E77960" w:rsidP="00806E9B">
            <w:pPr>
              <w:pStyle w:val="CRCoverPage"/>
              <w:spacing w:after="0"/>
              <w:ind w:left="100"/>
              <w:rPr>
                <w:noProof/>
              </w:rPr>
            </w:pPr>
            <w:r>
              <w:t>R5</w:t>
            </w:r>
            <w:r>
              <w:fldChar w:fldCharType="begin"/>
            </w:r>
            <w:r>
              <w:instrText xml:space="preserve"> DOCPROPERTY  SourceIfTsg  \* MERGEFORMAT </w:instrText>
            </w:r>
            <w:r>
              <w:fldChar w:fldCharType="end"/>
            </w:r>
          </w:p>
        </w:tc>
      </w:tr>
      <w:tr w:rsidR="00E77960" w14:paraId="3062CDCB" w14:textId="77777777" w:rsidTr="00806E9B">
        <w:tc>
          <w:tcPr>
            <w:tcW w:w="1843" w:type="dxa"/>
            <w:tcBorders>
              <w:left w:val="single" w:sz="4" w:space="0" w:color="auto"/>
            </w:tcBorders>
          </w:tcPr>
          <w:p w14:paraId="062BD859" w14:textId="77777777" w:rsidR="00E77960" w:rsidRDefault="00E77960" w:rsidP="00806E9B">
            <w:pPr>
              <w:pStyle w:val="CRCoverPage"/>
              <w:spacing w:after="0"/>
              <w:rPr>
                <w:b/>
                <w:i/>
                <w:noProof/>
                <w:sz w:val="8"/>
                <w:szCs w:val="8"/>
              </w:rPr>
            </w:pPr>
          </w:p>
        </w:tc>
        <w:tc>
          <w:tcPr>
            <w:tcW w:w="7797" w:type="dxa"/>
            <w:gridSpan w:val="10"/>
            <w:tcBorders>
              <w:right w:val="single" w:sz="4" w:space="0" w:color="auto"/>
            </w:tcBorders>
          </w:tcPr>
          <w:p w14:paraId="5B178554" w14:textId="77777777" w:rsidR="00E77960" w:rsidRDefault="00E77960" w:rsidP="00806E9B">
            <w:pPr>
              <w:pStyle w:val="CRCoverPage"/>
              <w:spacing w:after="0"/>
              <w:rPr>
                <w:noProof/>
                <w:sz w:val="8"/>
                <w:szCs w:val="8"/>
              </w:rPr>
            </w:pPr>
          </w:p>
        </w:tc>
      </w:tr>
      <w:tr w:rsidR="00E77960" w14:paraId="6A4D73C5" w14:textId="77777777" w:rsidTr="00806E9B">
        <w:tc>
          <w:tcPr>
            <w:tcW w:w="1843" w:type="dxa"/>
            <w:tcBorders>
              <w:left w:val="single" w:sz="4" w:space="0" w:color="auto"/>
            </w:tcBorders>
          </w:tcPr>
          <w:p w14:paraId="597DBC43" w14:textId="77777777" w:rsidR="00E77960" w:rsidRDefault="00E77960" w:rsidP="00806E9B">
            <w:pPr>
              <w:pStyle w:val="CRCoverPage"/>
              <w:tabs>
                <w:tab w:val="right" w:pos="1759"/>
              </w:tabs>
              <w:spacing w:after="0"/>
              <w:rPr>
                <w:b/>
                <w:i/>
                <w:noProof/>
              </w:rPr>
            </w:pPr>
            <w:r>
              <w:rPr>
                <w:b/>
                <w:i/>
                <w:noProof/>
              </w:rPr>
              <w:t>Work item code:</w:t>
            </w:r>
          </w:p>
        </w:tc>
        <w:tc>
          <w:tcPr>
            <w:tcW w:w="3686" w:type="dxa"/>
            <w:gridSpan w:val="5"/>
            <w:shd w:val="pct30" w:color="FFFF00" w:fill="auto"/>
          </w:tcPr>
          <w:p w14:paraId="47AC362C" w14:textId="26F76909" w:rsidR="00E77960" w:rsidRDefault="0014764E" w:rsidP="00806E9B">
            <w:pPr>
              <w:pStyle w:val="CRCoverPage"/>
              <w:spacing w:after="0"/>
              <w:ind w:left="100"/>
              <w:rPr>
                <w:noProof/>
              </w:rPr>
            </w:pPr>
            <w:r w:rsidRPr="0014764E">
              <w:rPr>
                <w:noProof/>
              </w:rPr>
              <w:t>TEI8_Test</w:t>
            </w:r>
          </w:p>
        </w:tc>
        <w:tc>
          <w:tcPr>
            <w:tcW w:w="567" w:type="dxa"/>
            <w:tcBorders>
              <w:left w:val="nil"/>
            </w:tcBorders>
          </w:tcPr>
          <w:p w14:paraId="34A71C0A" w14:textId="77777777" w:rsidR="00E77960" w:rsidRDefault="00E77960" w:rsidP="00806E9B">
            <w:pPr>
              <w:pStyle w:val="CRCoverPage"/>
              <w:spacing w:after="0"/>
              <w:ind w:right="100"/>
              <w:rPr>
                <w:noProof/>
              </w:rPr>
            </w:pPr>
          </w:p>
        </w:tc>
        <w:tc>
          <w:tcPr>
            <w:tcW w:w="1417" w:type="dxa"/>
            <w:gridSpan w:val="3"/>
            <w:tcBorders>
              <w:left w:val="nil"/>
            </w:tcBorders>
          </w:tcPr>
          <w:p w14:paraId="09EB6E3F" w14:textId="77777777" w:rsidR="00E77960" w:rsidRDefault="00E77960" w:rsidP="00806E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12CB9" w14:textId="77777777" w:rsidR="00E77960" w:rsidRDefault="00090F87" w:rsidP="00806E9B">
            <w:pPr>
              <w:pStyle w:val="CRCoverPage"/>
              <w:spacing w:after="0"/>
              <w:ind w:left="100"/>
              <w:rPr>
                <w:noProof/>
              </w:rPr>
            </w:pPr>
            <w:r>
              <w:fldChar w:fldCharType="begin"/>
            </w:r>
            <w:r>
              <w:instrText xml:space="preserve"> DOCPROPERTY  ResDate  \* MERGEFORMAT </w:instrText>
            </w:r>
            <w:r>
              <w:fldChar w:fldCharType="separate"/>
            </w:r>
            <w:r w:rsidR="00E77960">
              <w:rPr>
                <w:noProof/>
              </w:rPr>
              <w:t>2023-03-13</w:t>
            </w:r>
            <w:r>
              <w:rPr>
                <w:noProof/>
              </w:rPr>
              <w:fldChar w:fldCharType="end"/>
            </w:r>
          </w:p>
        </w:tc>
      </w:tr>
      <w:tr w:rsidR="00E77960" w14:paraId="715A8831" w14:textId="77777777" w:rsidTr="00806E9B">
        <w:tc>
          <w:tcPr>
            <w:tcW w:w="1843" w:type="dxa"/>
            <w:tcBorders>
              <w:left w:val="single" w:sz="4" w:space="0" w:color="auto"/>
            </w:tcBorders>
          </w:tcPr>
          <w:p w14:paraId="385F401B" w14:textId="77777777" w:rsidR="00E77960" w:rsidRDefault="00E77960" w:rsidP="00806E9B">
            <w:pPr>
              <w:pStyle w:val="CRCoverPage"/>
              <w:spacing w:after="0"/>
              <w:rPr>
                <w:b/>
                <w:i/>
                <w:noProof/>
                <w:sz w:val="8"/>
                <w:szCs w:val="8"/>
              </w:rPr>
            </w:pPr>
          </w:p>
        </w:tc>
        <w:tc>
          <w:tcPr>
            <w:tcW w:w="1986" w:type="dxa"/>
            <w:gridSpan w:val="4"/>
          </w:tcPr>
          <w:p w14:paraId="392B2918" w14:textId="77777777" w:rsidR="00E77960" w:rsidRDefault="00E77960" w:rsidP="00806E9B">
            <w:pPr>
              <w:pStyle w:val="CRCoverPage"/>
              <w:spacing w:after="0"/>
              <w:rPr>
                <w:noProof/>
                <w:sz w:val="8"/>
                <w:szCs w:val="8"/>
              </w:rPr>
            </w:pPr>
          </w:p>
        </w:tc>
        <w:tc>
          <w:tcPr>
            <w:tcW w:w="2267" w:type="dxa"/>
            <w:gridSpan w:val="2"/>
          </w:tcPr>
          <w:p w14:paraId="47D45D07" w14:textId="77777777" w:rsidR="00E77960" w:rsidRDefault="00E77960" w:rsidP="00806E9B">
            <w:pPr>
              <w:pStyle w:val="CRCoverPage"/>
              <w:spacing w:after="0"/>
              <w:rPr>
                <w:noProof/>
                <w:sz w:val="8"/>
                <w:szCs w:val="8"/>
              </w:rPr>
            </w:pPr>
          </w:p>
        </w:tc>
        <w:tc>
          <w:tcPr>
            <w:tcW w:w="1417" w:type="dxa"/>
            <w:gridSpan w:val="3"/>
          </w:tcPr>
          <w:p w14:paraId="3901B12E" w14:textId="77777777" w:rsidR="00E77960" w:rsidRDefault="00E77960" w:rsidP="00806E9B">
            <w:pPr>
              <w:pStyle w:val="CRCoverPage"/>
              <w:spacing w:after="0"/>
              <w:rPr>
                <w:noProof/>
                <w:sz w:val="8"/>
                <w:szCs w:val="8"/>
              </w:rPr>
            </w:pPr>
          </w:p>
        </w:tc>
        <w:tc>
          <w:tcPr>
            <w:tcW w:w="2127" w:type="dxa"/>
            <w:tcBorders>
              <w:right w:val="single" w:sz="4" w:space="0" w:color="auto"/>
            </w:tcBorders>
          </w:tcPr>
          <w:p w14:paraId="10F7112C" w14:textId="77777777" w:rsidR="00E77960" w:rsidRDefault="00E77960" w:rsidP="00806E9B">
            <w:pPr>
              <w:pStyle w:val="CRCoverPage"/>
              <w:spacing w:after="0"/>
              <w:rPr>
                <w:noProof/>
                <w:sz w:val="8"/>
                <w:szCs w:val="8"/>
              </w:rPr>
            </w:pPr>
          </w:p>
        </w:tc>
      </w:tr>
      <w:tr w:rsidR="00E77960" w14:paraId="53DC4C34" w14:textId="77777777" w:rsidTr="00806E9B">
        <w:trPr>
          <w:cantSplit/>
        </w:trPr>
        <w:tc>
          <w:tcPr>
            <w:tcW w:w="1843" w:type="dxa"/>
            <w:tcBorders>
              <w:left w:val="single" w:sz="4" w:space="0" w:color="auto"/>
            </w:tcBorders>
          </w:tcPr>
          <w:p w14:paraId="3927BD62" w14:textId="77777777" w:rsidR="00E77960" w:rsidRDefault="00E77960" w:rsidP="00806E9B">
            <w:pPr>
              <w:pStyle w:val="CRCoverPage"/>
              <w:tabs>
                <w:tab w:val="right" w:pos="1759"/>
              </w:tabs>
              <w:spacing w:after="0"/>
              <w:rPr>
                <w:b/>
                <w:i/>
                <w:noProof/>
              </w:rPr>
            </w:pPr>
            <w:r>
              <w:rPr>
                <w:b/>
                <w:i/>
                <w:noProof/>
              </w:rPr>
              <w:t>Category:</w:t>
            </w:r>
          </w:p>
        </w:tc>
        <w:tc>
          <w:tcPr>
            <w:tcW w:w="851" w:type="dxa"/>
            <w:shd w:val="pct30" w:color="FFFF00" w:fill="auto"/>
          </w:tcPr>
          <w:p w14:paraId="44991C90" w14:textId="77777777" w:rsidR="00E77960" w:rsidRPr="00A113EB" w:rsidRDefault="00E77960" w:rsidP="00806E9B">
            <w:pPr>
              <w:pStyle w:val="CRCoverPage"/>
              <w:spacing w:after="0"/>
              <w:ind w:left="100" w:right="-609"/>
              <w:rPr>
                <w:b/>
                <w:bCs/>
                <w:noProof/>
              </w:rPr>
            </w:pPr>
            <w:r w:rsidRPr="00A113EB">
              <w:rPr>
                <w:b/>
                <w:bCs/>
              </w:rPr>
              <w:t>F</w:t>
            </w:r>
          </w:p>
        </w:tc>
        <w:tc>
          <w:tcPr>
            <w:tcW w:w="3402" w:type="dxa"/>
            <w:gridSpan w:val="5"/>
            <w:tcBorders>
              <w:left w:val="nil"/>
            </w:tcBorders>
          </w:tcPr>
          <w:p w14:paraId="40E9907C" w14:textId="77777777" w:rsidR="00E77960" w:rsidRDefault="00E77960" w:rsidP="00806E9B">
            <w:pPr>
              <w:pStyle w:val="CRCoverPage"/>
              <w:spacing w:after="0"/>
              <w:rPr>
                <w:noProof/>
              </w:rPr>
            </w:pPr>
          </w:p>
        </w:tc>
        <w:tc>
          <w:tcPr>
            <w:tcW w:w="1417" w:type="dxa"/>
            <w:gridSpan w:val="3"/>
            <w:tcBorders>
              <w:left w:val="nil"/>
            </w:tcBorders>
          </w:tcPr>
          <w:p w14:paraId="5B58CC86" w14:textId="77777777" w:rsidR="00E77960" w:rsidRDefault="00E77960" w:rsidP="00806E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B0499" w14:textId="77777777" w:rsidR="00E77960" w:rsidRDefault="00090F87" w:rsidP="00806E9B">
            <w:pPr>
              <w:pStyle w:val="CRCoverPage"/>
              <w:spacing w:after="0"/>
              <w:ind w:left="100"/>
              <w:rPr>
                <w:noProof/>
              </w:rPr>
            </w:pPr>
            <w:r>
              <w:fldChar w:fldCharType="begin"/>
            </w:r>
            <w:r>
              <w:instrText xml:space="preserve"> DOCPROPERTY  Release  \* MERGEFORMAT </w:instrText>
            </w:r>
            <w:r>
              <w:fldChar w:fldCharType="separate"/>
            </w:r>
            <w:r w:rsidR="00E77960">
              <w:rPr>
                <w:noProof/>
              </w:rPr>
              <w:t>Rel-17</w:t>
            </w:r>
            <w:r>
              <w:rPr>
                <w:noProof/>
              </w:rPr>
              <w:fldChar w:fldCharType="end"/>
            </w:r>
          </w:p>
        </w:tc>
      </w:tr>
      <w:tr w:rsidR="00E77960" w14:paraId="6B65AA66" w14:textId="77777777" w:rsidTr="00806E9B">
        <w:tc>
          <w:tcPr>
            <w:tcW w:w="1843" w:type="dxa"/>
            <w:tcBorders>
              <w:left w:val="single" w:sz="4" w:space="0" w:color="auto"/>
              <w:bottom w:val="single" w:sz="4" w:space="0" w:color="auto"/>
            </w:tcBorders>
          </w:tcPr>
          <w:p w14:paraId="45645303" w14:textId="77777777" w:rsidR="00E77960" w:rsidRDefault="00E77960" w:rsidP="00806E9B">
            <w:pPr>
              <w:pStyle w:val="CRCoverPage"/>
              <w:spacing w:after="0"/>
              <w:rPr>
                <w:b/>
                <w:i/>
                <w:noProof/>
              </w:rPr>
            </w:pPr>
          </w:p>
        </w:tc>
        <w:tc>
          <w:tcPr>
            <w:tcW w:w="4677" w:type="dxa"/>
            <w:gridSpan w:val="8"/>
            <w:tcBorders>
              <w:bottom w:val="single" w:sz="4" w:space="0" w:color="auto"/>
            </w:tcBorders>
          </w:tcPr>
          <w:p w14:paraId="34D1780D" w14:textId="77777777" w:rsidR="00E77960" w:rsidRDefault="00E77960" w:rsidP="00806E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F75C05" w14:textId="77777777" w:rsidR="00E77960" w:rsidRDefault="00E77960" w:rsidP="00806E9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9208BA" w14:textId="77777777" w:rsidR="00E77960" w:rsidRPr="007C2097" w:rsidRDefault="00E77960" w:rsidP="00806E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7960" w14:paraId="5699C2B9" w14:textId="77777777" w:rsidTr="00806E9B">
        <w:tc>
          <w:tcPr>
            <w:tcW w:w="1843" w:type="dxa"/>
          </w:tcPr>
          <w:p w14:paraId="3646FB4C" w14:textId="77777777" w:rsidR="00E77960" w:rsidRDefault="00E77960" w:rsidP="00806E9B">
            <w:pPr>
              <w:pStyle w:val="CRCoverPage"/>
              <w:spacing w:after="0"/>
              <w:rPr>
                <w:b/>
                <w:i/>
                <w:noProof/>
                <w:sz w:val="8"/>
                <w:szCs w:val="8"/>
              </w:rPr>
            </w:pPr>
          </w:p>
        </w:tc>
        <w:tc>
          <w:tcPr>
            <w:tcW w:w="7797" w:type="dxa"/>
            <w:gridSpan w:val="10"/>
          </w:tcPr>
          <w:p w14:paraId="5C237058" w14:textId="77777777" w:rsidR="00E77960" w:rsidRDefault="00E77960" w:rsidP="00806E9B">
            <w:pPr>
              <w:pStyle w:val="CRCoverPage"/>
              <w:spacing w:after="0"/>
              <w:rPr>
                <w:noProof/>
                <w:sz w:val="8"/>
                <w:szCs w:val="8"/>
              </w:rPr>
            </w:pPr>
          </w:p>
        </w:tc>
      </w:tr>
      <w:tr w:rsidR="00E77960" w14:paraId="026DDCC7" w14:textId="77777777" w:rsidTr="00806E9B">
        <w:tc>
          <w:tcPr>
            <w:tcW w:w="2694" w:type="dxa"/>
            <w:gridSpan w:val="2"/>
            <w:tcBorders>
              <w:top w:val="single" w:sz="4" w:space="0" w:color="auto"/>
              <w:left w:val="single" w:sz="4" w:space="0" w:color="auto"/>
            </w:tcBorders>
          </w:tcPr>
          <w:p w14:paraId="63D01C7B" w14:textId="77777777" w:rsidR="00E77960" w:rsidRDefault="00E77960" w:rsidP="00806E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17C64" w14:textId="77777777" w:rsidR="00E77960" w:rsidRPr="00E27BC2" w:rsidRDefault="00E77960" w:rsidP="00806E9B">
            <w:pPr>
              <w:spacing w:after="0"/>
              <w:rPr>
                <w:rFonts w:ascii="Arial" w:hAnsi="Arial" w:cs="Arial"/>
                <w:noProof/>
              </w:rPr>
            </w:pPr>
            <w:r w:rsidRPr="00E27BC2">
              <w:rPr>
                <w:rFonts w:ascii="Arial" w:hAnsi="Arial" w:cs="Arial"/>
                <w:noProof/>
              </w:rPr>
              <w:t>Annex H for the TTCN type definitions should be updated to document the changes in the TTCN delivery iwd-23wk12 (Friday 24</w:t>
            </w:r>
            <w:r w:rsidRPr="00E27BC2">
              <w:rPr>
                <w:rFonts w:ascii="Arial" w:hAnsi="Arial" w:cs="Arial"/>
                <w:noProof/>
                <w:vertAlign w:val="superscript"/>
              </w:rPr>
              <w:t>th</w:t>
            </w:r>
            <w:r w:rsidRPr="00E27BC2">
              <w:rPr>
                <w:rFonts w:ascii="Arial" w:hAnsi="Arial" w:cs="Arial"/>
                <w:noProof/>
              </w:rPr>
              <w:t xml:space="preserve"> March 2023).</w:t>
            </w:r>
          </w:p>
        </w:tc>
      </w:tr>
      <w:tr w:rsidR="00E77960" w14:paraId="3AFEC6D8" w14:textId="77777777" w:rsidTr="00806E9B">
        <w:tc>
          <w:tcPr>
            <w:tcW w:w="2694" w:type="dxa"/>
            <w:gridSpan w:val="2"/>
            <w:tcBorders>
              <w:left w:val="single" w:sz="4" w:space="0" w:color="auto"/>
            </w:tcBorders>
          </w:tcPr>
          <w:p w14:paraId="4BBB669B" w14:textId="77777777" w:rsidR="00E77960" w:rsidRDefault="00E77960" w:rsidP="00806E9B">
            <w:pPr>
              <w:pStyle w:val="CRCoverPage"/>
              <w:spacing w:after="0"/>
              <w:rPr>
                <w:b/>
                <w:i/>
                <w:noProof/>
                <w:sz w:val="8"/>
                <w:szCs w:val="8"/>
              </w:rPr>
            </w:pPr>
          </w:p>
        </w:tc>
        <w:tc>
          <w:tcPr>
            <w:tcW w:w="6946" w:type="dxa"/>
            <w:gridSpan w:val="9"/>
            <w:tcBorders>
              <w:right w:val="single" w:sz="4" w:space="0" w:color="auto"/>
            </w:tcBorders>
          </w:tcPr>
          <w:p w14:paraId="6F5C1782" w14:textId="77777777" w:rsidR="00E77960" w:rsidRPr="00E27BC2" w:rsidRDefault="00E77960" w:rsidP="00806E9B">
            <w:pPr>
              <w:pStyle w:val="CRCoverPage"/>
              <w:spacing w:after="0"/>
              <w:rPr>
                <w:noProof/>
                <w:sz w:val="8"/>
                <w:szCs w:val="8"/>
              </w:rPr>
            </w:pPr>
          </w:p>
        </w:tc>
      </w:tr>
      <w:tr w:rsidR="00E77960" w14:paraId="399C9B77" w14:textId="77777777" w:rsidTr="00806E9B">
        <w:tc>
          <w:tcPr>
            <w:tcW w:w="2694" w:type="dxa"/>
            <w:gridSpan w:val="2"/>
            <w:tcBorders>
              <w:left w:val="single" w:sz="4" w:space="0" w:color="auto"/>
            </w:tcBorders>
          </w:tcPr>
          <w:p w14:paraId="5B1F269B" w14:textId="77777777" w:rsidR="00E77960" w:rsidRDefault="00E77960" w:rsidP="00806E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8F5DA" w14:textId="77777777" w:rsidR="00E77960" w:rsidRPr="00E27BC2" w:rsidRDefault="00E77960" w:rsidP="00806E9B">
            <w:pPr>
              <w:spacing w:after="0"/>
              <w:rPr>
                <w:rFonts w:ascii="Arial" w:hAnsi="Arial" w:cs="Arial"/>
                <w:noProof/>
              </w:rPr>
            </w:pPr>
            <w:r w:rsidRPr="00E27BC2">
              <w:rPr>
                <w:rFonts w:ascii="Arial" w:hAnsi="Arial" w:cs="Arial"/>
                <w:noProof/>
              </w:rPr>
              <w:t>Updated Annex H.</w:t>
            </w:r>
          </w:p>
        </w:tc>
      </w:tr>
      <w:tr w:rsidR="00E77960" w14:paraId="539F7BC4" w14:textId="77777777" w:rsidTr="00806E9B">
        <w:tc>
          <w:tcPr>
            <w:tcW w:w="2694" w:type="dxa"/>
            <w:gridSpan w:val="2"/>
            <w:tcBorders>
              <w:left w:val="single" w:sz="4" w:space="0" w:color="auto"/>
            </w:tcBorders>
          </w:tcPr>
          <w:p w14:paraId="4804F3F4" w14:textId="77777777" w:rsidR="00E77960" w:rsidRDefault="00E77960" w:rsidP="00806E9B">
            <w:pPr>
              <w:pStyle w:val="CRCoverPage"/>
              <w:spacing w:after="0"/>
              <w:rPr>
                <w:b/>
                <w:i/>
                <w:noProof/>
                <w:sz w:val="8"/>
                <w:szCs w:val="8"/>
              </w:rPr>
            </w:pPr>
          </w:p>
        </w:tc>
        <w:tc>
          <w:tcPr>
            <w:tcW w:w="6946" w:type="dxa"/>
            <w:gridSpan w:val="9"/>
            <w:tcBorders>
              <w:right w:val="single" w:sz="4" w:space="0" w:color="auto"/>
            </w:tcBorders>
          </w:tcPr>
          <w:p w14:paraId="010FBBAD" w14:textId="77777777" w:rsidR="00E77960" w:rsidRPr="00E27BC2" w:rsidRDefault="00E77960" w:rsidP="00806E9B">
            <w:pPr>
              <w:pStyle w:val="CRCoverPage"/>
              <w:spacing w:after="0"/>
              <w:rPr>
                <w:noProof/>
                <w:sz w:val="8"/>
                <w:szCs w:val="8"/>
              </w:rPr>
            </w:pPr>
          </w:p>
        </w:tc>
      </w:tr>
      <w:tr w:rsidR="00E77960" w14:paraId="4A96E783" w14:textId="77777777" w:rsidTr="00806E9B">
        <w:tc>
          <w:tcPr>
            <w:tcW w:w="2694" w:type="dxa"/>
            <w:gridSpan w:val="2"/>
            <w:tcBorders>
              <w:left w:val="single" w:sz="4" w:space="0" w:color="auto"/>
              <w:bottom w:val="single" w:sz="4" w:space="0" w:color="auto"/>
            </w:tcBorders>
          </w:tcPr>
          <w:p w14:paraId="285BF695" w14:textId="77777777" w:rsidR="00E77960" w:rsidRDefault="00E77960" w:rsidP="00806E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0F720A" w14:textId="77777777" w:rsidR="00E77960" w:rsidRPr="00E27BC2" w:rsidRDefault="00E77960" w:rsidP="00806E9B">
            <w:pPr>
              <w:spacing w:after="0"/>
              <w:rPr>
                <w:rFonts w:ascii="Arial" w:hAnsi="Arial" w:cs="Arial"/>
                <w:noProof/>
              </w:rPr>
            </w:pPr>
            <w:r w:rsidRPr="00E27BC2">
              <w:rPr>
                <w:rFonts w:ascii="Arial" w:hAnsi="Arial" w:cs="Arial"/>
                <w:noProof/>
              </w:rPr>
              <w:t>The ASP changes will not be correctly documented.</w:t>
            </w:r>
          </w:p>
        </w:tc>
      </w:tr>
      <w:tr w:rsidR="00E77960" w14:paraId="0EF3467F" w14:textId="77777777" w:rsidTr="00806E9B">
        <w:tc>
          <w:tcPr>
            <w:tcW w:w="2694" w:type="dxa"/>
            <w:gridSpan w:val="2"/>
          </w:tcPr>
          <w:p w14:paraId="1A3C6C6D" w14:textId="77777777" w:rsidR="00E77960" w:rsidRDefault="00E77960" w:rsidP="00806E9B">
            <w:pPr>
              <w:pStyle w:val="CRCoverPage"/>
              <w:spacing w:after="0"/>
              <w:rPr>
                <w:b/>
                <w:i/>
                <w:noProof/>
                <w:sz w:val="8"/>
                <w:szCs w:val="8"/>
              </w:rPr>
            </w:pPr>
          </w:p>
        </w:tc>
        <w:tc>
          <w:tcPr>
            <w:tcW w:w="6946" w:type="dxa"/>
            <w:gridSpan w:val="9"/>
          </w:tcPr>
          <w:p w14:paraId="1B18514A" w14:textId="77777777" w:rsidR="00E77960" w:rsidRDefault="00E77960" w:rsidP="00806E9B">
            <w:pPr>
              <w:pStyle w:val="CRCoverPage"/>
              <w:spacing w:after="0"/>
              <w:rPr>
                <w:noProof/>
                <w:sz w:val="8"/>
                <w:szCs w:val="8"/>
              </w:rPr>
            </w:pPr>
          </w:p>
        </w:tc>
      </w:tr>
      <w:tr w:rsidR="00E77960" w14:paraId="2F38795B" w14:textId="77777777" w:rsidTr="00806E9B">
        <w:tc>
          <w:tcPr>
            <w:tcW w:w="2694" w:type="dxa"/>
            <w:gridSpan w:val="2"/>
            <w:tcBorders>
              <w:top w:val="single" w:sz="4" w:space="0" w:color="auto"/>
              <w:left w:val="single" w:sz="4" w:space="0" w:color="auto"/>
            </w:tcBorders>
          </w:tcPr>
          <w:p w14:paraId="25E43BF9" w14:textId="77777777" w:rsidR="00E77960" w:rsidRDefault="00E77960" w:rsidP="00806E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DD7E06" w14:textId="77777777" w:rsidR="00E77960" w:rsidRDefault="00E77960" w:rsidP="00806E9B">
            <w:pPr>
              <w:pStyle w:val="CRCoverPage"/>
              <w:spacing w:after="0"/>
              <w:rPr>
                <w:noProof/>
              </w:rPr>
            </w:pPr>
            <w:r>
              <w:rPr>
                <w:noProof/>
              </w:rPr>
              <w:t>Annex H</w:t>
            </w:r>
          </w:p>
        </w:tc>
      </w:tr>
      <w:tr w:rsidR="00E77960" w14:paraId="6FB9CF6D" w14:textId="77777777" w:rsidTr="00806E9B">
        <w:tc>
          <w:tcPr>
            <w:tcW w:w="2694" w:type="dxa"/>
            <w:gridSpan w:val="2"/>
            <w:tcBorders>
              <w:left w:val="single" w:sz="4" w:space="0" w:color="auto"/>
            </w:tcBorders>
          </w:tcPr>
          <w:p w14:paraId="24947559" w14:textId="77777777" w:rsidR="00E77960" w:rsidRDefault="00E77960" w:rsidP="00806E9B">
            <w:pPr>
              <w:pStyle w:val="CRCoverPage"/>
              <w:spacing w:after="0"/>
              <w:rPr>
                <w:b/>
                <w:i/>
                <w:noProof/>
                <w:sz w:val="8"/>
                <w:szCs w:val="8"/>
              </w:rPr>
            </w:pPr>
          </w:p>
        </w:tc>
        <w:tc>
          <w:tcPr>
            <w:tcW w:w="6946" w:type="dxa"/>
            <w:gridSpan w:val="9"/>
            <w:tcBorders>
              <w:right w:val="single" w:sz="4" w:space="0" w:color="auto"/>
            </w:tcBorders>
          </w:tcPr>
          <w:p w14:paraId="6E669046" w14:textId="77777777" w:rsidR="00E77960" w:rsidRDefault="00E77960" w:rsidP="00806E9B">
            <w:pPr>
              <w:pStyle w:val="CRCoverPage"/>
              <w:spacing w:after="0"/>
              <w:rPr>
                <w:noProof/>
                <w:sz w:val="8"/>
                <w:szCs w:val="8"/>
              </w:rPr>
            </w:pPr>
          </w:p>
        </w:tc>
      </w:tr>
      <w:tr w:rsidR="00E77960" w14:paraId="5231BAEB" w14:textId="77777777" w:rsidTr="00806E9B">
        <w:tc>
          <w:tcPr>
            <w:tcW w:w="2694" w:type="dxa"/>
            <w:gridSpan w:val="2"/>
            <w:tcBorders>
              <w:left w:val="single" w:sz="4" w:space="0" w:color="auto"/>
            </w:tcBorders>
          </w:tcPr>
          <w:p w14:paraId="46578E7F" w14:textId="77777777" w:rsidR="00E77960" w:rsidRDefault="00E77960" w:rsidP="00806E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026864" w14:textId="77777777" w:rsidR="00E77960" w:rsidRDefault="00E77960" w:rsidP="00806E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6B9E63" w14:textId="77777777" w:rsidR="00E77960" w:rsidRDefault="00E77960" w:rsidP="00806E9B">
            <w:pPr>
              <w:pStyle w:val="CRCoverPage"/>
              <w:spacing w:after="0"/>
              <w:jc w:val="center"/>
              <w:rPr>
                <w:b/>
                <w:caps/>
                <w:noProof/>
              </w:rPr>
            </w:pPr>
            <w:r>
              <w:rPr>
                <w:b/>
                <w:caps/>
                <w:noProof/>
              </w:rPr>
              <w:t>N</w:t>
            </w:r>
          </w:p>
        </w:tc>
        <w:tc>
          <w:tcPr>
            <w:tcW w:w="2977" w:type="dxa"/>
            <w:gridSpan w:val="4"/>
          </w:tcPr>
          <w:p w14:paraId="5EA848E7" w14:textId="77777777" w:rsidR="00E77960" w:rsidRDefault="00E77960" w:rsidP="00806E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1B961" w14:textId="77777777" w:rsidR="00E77960" w:rsidRDefault="00E77960" w:rsidP="00806E9B">
            <w:pPr>
              <w:pStyle w:val="CRCoverPage"/>
              <w:spacing w:after="0"/>
              <w:ind w:left="99"/>
              <w:rPr>
                <w:noProof/>
              </w:rPr>
            </w:pPr>
          </w:p>
        </w:tc>
      </w:tr>
      <w:tr w:rsidR="00E77960" w14:paraId="01502A06" w14:textId="77777777" w:rsidTr="00806E9B">
        <w:tc>
          <w:tcPr>
            <w:tcW w:w="2694" w:type="dxa"/>
            <w:gridSpan w:val="2"/>
            <w:tcBorders>
              <w:left w:val="single" w:sz="4" w:space="0" w:color="auto"/>
            </w:tcBorders>
          </w:tcPr>
          <w:p w14:paraId="58DCACCD" w14:textId="77777777" w:rsidR="00E77960" w:rsidRDefault="00E77960" w:rsidP="00806E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E0FBD" w14:textId="77777777" w:rsidR="00E77960" w:rsidRDefault="00E77960" w:rsidP="00806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E8246" w14:textId="77777777" w:rsidR="00E77960" w:rsidRDefault="00E77960" w:rsidP="00806E9B">
            <w:pPr>
              <w:pStyle w:val="CRCoverPage"/>
              <w:spacing w:after="0"/>
              <w:jc w:val="center"/>
              <w:rPr>
                <w:b/>
                <w:caps/>
                <w:noProof/>
              </w:rPr>
            </w:pPr>
            <w:r>
              <w:rPr>
                <w:b/>
                <w:caps/>
                <w:noProof/>
              </w:rPr>
              <w:t>x</w:t>
            </w:r>
          </w:p>
        </w:tc>
        <w:tc>
          <w:tcPr>
            <w:tcW w:w="2977" w:type="dxa"/>
            <w:gridSpan w:val="4"/>
          </w:tcPr>
          <w:p w14:paraId="25A8B59C" w14:textId="77777777" w:rsidR="00E77960" w:rsidRDefault="00E77960" w:rsidP="00806E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BF704" w14:textId="77777777" w:rsidR="00E77960" w:rsidRDefault="00E77960" w:rsidP="00806E9B">
            <w:pPr>
              <w:pStyle w:val="CRCoverPage"/>
              <w:spacing w:after="0"/>
              <w:ind w:left="99"/>
              <w:rPr>
                <w:noProof/>
              </w:rPr>
            </w:pPr>
          </w:p>
        </w:tc>
      </w:tr>
      <w:tr w:rsidR="00E77960" w14:paraId="5AFA4C3C" w14:textId="77777777" w:rsidTr="00806E9B">
        <w:tc>
          <w:tcPr>
            <w:tcW w:w="2694" w:type="dxa"/>
            <w:gridSpan w:val="2"/>
            <w:tcBorders>
              <w:left w:val="single" w:sz="4" w:space="0" w:color="auto"/>
            </w:tcBorders>
          </w:tcPr>
          <w:p w14:paraId="7B68EC49" w14:textId="77777777" w:rsidR="00E77960" w:rsidRDefault="00E77960" w:rsidP="00806E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3DB0FF" w14:textId="77777777" w:rsidR="00E77960" w:rsidRDefault="00E77960" w:rsidP="00806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EB0B" w14:textId="77777777" w:rsidR="00E77960" w:rsidRDefault="00E77960" w:rsidP="00806E9B">
            <w:pPr>
              <w:pStyle w:val="CRCoverPage"/>
              <w:spacing w:after="0"/>
              <w:jc w:val="center"/>
              <w:rPr>
                <w:b/>
                <w:caps/>
                <w:noProof/>
              </w:rPr>
            </w:pPr>
            <w:r>
              <w:rPr>
                <w:b/>
                <w:caps/>
                <w:noProof/>
              </w:rPr>
              <w:t>X</w:t>
            </w:r>
          </w:p>
        </w:tc>
        <w:tc>
          <w:tcPr>
            <w:tcW w:w="2977" w:type="dxa"/>
            <w:gridSpan w:val="4"/>
          </w:tcPr>
          <w:p w14:paraId="7434FEFB" w14:textId="77777777" w:rsidR="00E77960" w:rsidRDefault="00E77960" w:rsidP="00806E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26C903" w14:textId="77777777" w:rsidR="00E77960" w:rsidRDefault="00E77960" w:rsidP="00806E9B">
            <w:pPr>
              <w:pStyle w:val="CRCoverPage"/>
              <w:spacing w:after="0"/>
              <w:ind w:left="99"/>
              <w:rPr>
                <w:noProof/>
              </w:rPr>
            </w:pPr>
          </w:p>
        </w:tc>
      </w:tr>
      <w:tr w:rsidR="00E77960" w14:paraId="1F535CC0" w14:textId="77777777" w:rsidTr="00806E9B">
        <w:tc>
          <w:tcPr>
            <w:tcW w:w="2694" w:type="dxa"/>
            <w:gridSpan w:val="2"/>
            <w:tcBorders>
              <w:left w:val="single" w:sz="4" w:space="0" w:color="auto"/>
            </w:tcBorders>
          </w:tcPr>
          <w:p w14:paraId="4F4B72F6" w14:textId="77777777" w:rsidR="00E77960" w:rsidRDefault="00E77960" w:rsidP="00806E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86270E" w14:textId="77777777" w:rsidR="00E77960" w:rsidRDefault="00E77960" w:rsidP="00806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4F5D6" w14:textId="77777777" w:rsidR="00E77960" w:rsidRDefault="00E77960" w:rsidP="00806E9B">
            <w:pPr>
              <w:pStyle w:val="CRCoverPage"/>
              <w:spacing w:after="0"/>
              <w:jc w:val="center"/>
              <w:rPr>
                <w:b/>
                <w:caps/>
                <w:noProof/>
              </w:rPr>
            </w:pPr>
            <w:r>
              <w:rPr>
                <w:b/>
                <w:caps/>
                <w:noProof/>
              </w:rPr>
              <w:t>x</w:t>
            </w:r>
          </w:p>
        </w:tc>
        <w:tc>
          <w:tcPr>
            <w:tcW w:w="2977" w:type="dxa"/>
            <w:gridSpan w:val="4"/>
          </w:tcPr>
          <w:p w14:paraId="2AA803F6" w14:textId="77777777" w:rsidR="00E77960" w:rsidRDefault="00E77960" w:rsidP="00806E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ACB974" w14:textId="77777777" w:rsidR="00E77960" w:rsidRDefault="00E77960" w:rsidP="00806E9B">
            <w:pPr>
              <w:pStyle w:val="CRCoverPage"/>
              <w:spacing w:after="0"/>
              <w:ind w:left="99"/>
              <w:rPr>
                <w:noProof/>
              </w:rPr>
            </w:pPr>
          </w:p>
        </w:tc>
      </w:tr>
      <w:tr w:rsidR="00E77960" w14:paraId="0B76F1C2" w14:textId="77777777" w:rsidTr="00806E9B">
        <w:tc>
          <w:tcPr>
            <w:tcW w:w="2694" w:type="dxa"/>
            <w:gridSpan w:val="2"/>
            <w:tcBorders>
              <w:left w:val="single" w:sz="4" w:space="0" w:color="auto"/>
            </w:tcBorders>
          </w:tcPr>
          <w:p w14:paraId="5C1A01C6" w14:textId="77777777" w:rsidR="00E77960" w:rsidRDefault="00E77960" w:rsidP="00806E9B">
            <w:pPr>
              <w:pStyle w:val="CRCoverPage"/>
              <w:spacing w:after="0"/>
              <w:rPr>
                <w:b/>
                <w:i/>
                <w:noProof/>
              </w:rPr>
            </w:pPr>
          </w:p>
        </w:tc>
        <w:tc>
          <w:tcPr>
            <w:tcW w:w="6946" w:type="dxa"/>
            <w:gridSpan w:val="9"/>
            <w:tcBorders>
              <w:right w:val="single" w:sz="4" w:space="0" w:color="auto"/>
            </w:tcBorders>
          </w:tcPr>
          <w:p w14:paraId="6CC2E277" w14:textId="77777777" w:rsidR="00E77960" w:rsidRDefault="00E77960" w:rsidP="00806E9B">
            <w:pPr>
              <w:pStyle w:val="CRCoverPage"/>
              <w:spacing w:after="0"/>
              <w:rPr>
                <w:noProof/>
              </w:rPr>
            </w:pPr>
          </w:p>
        </w:tc>
      </w:tr>
      <w:tr w:rsidR="00E77960" w14:paraId="49D62AFC" w14:textId="77777777" w:rsidTr="00806E9B">
        <w:tc>
          <w:tcPr>
            <w:tcW w:w="2694" w:type="dxa"/>
            <w:gridSpan w:val="2"/>
            <w:tcBorders>
              <w:left w:val="single" w:sz="4" w:space="0" w:color="auto"/>
              <w:bottom w:val="single" w:sz="4" w:space="0" w:color="auto"/>
            </w:tcBorders>
          </w:tcPr>
          <w:p w14:paraId="6D256322" w14:textId="77777777" w:rsidR="00E77960" w:rsidRDefault="00E77960" w:rsidP="00806E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91061" w14:textId="77777777" w:rsidR="00E77960" w:rsidRDefault="00E77960" w:rsidP="00806E9B">
            <w:pPr>
              <w:pStyle w:val="CRCoverPage"/>
              <w:spacing w:after="0"/>
              <w:ind w:left="100"/>
              <w:rPr>
                <w:noProof/>
              </w:rPr>
            </w:pPr>
          </w:p>
        </w:tc>
      </w:tr>
      <w:tr w:rsidR="00E77960" w:rsidRPr="008863B9" w14:paraId="448E0518" w14:textId="77777777" w:rsidTr="00806E9B">
        <w:tc>
          <w:tcPr>
            <w:tcW w:w="2694" w:type="dxa"/>
            <w:gridSpan w:val="2"/>
            <w:tcBorders>
              <w:top w:val="single" w:sz="4" w:space="0" w:color="auto"/>
              <w:bottom w:val="single" w:sz="4" w:space="0" w:color="auto"/>
            </w:tcBorders>
          </w:tcPr>
          <w:p w14:paraId="383BE5E8" w14:textId="77777777" w:rsidR="00E77960" w:rsidRPr="008863B9" w:rsidRDefault="00E77960" w:rsidP="00806E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CEFBF62" w14:textId="77777777" w:rsidR="00E77960" w:rsidRPr="008863B9" w:rsidRDefault="00E77960" w:rsidP="00806E9B">
            <w:pPr>
              <w:pStyle w:val="CRCoverPage"/>
              <w:spacing w:after="0"/>
              <w:ind w:left="100"/>
              <w:rPr>
                <w:noProof/>
                <w:sz w:val="8"/>
                <w:szCs w:val="8"/>
              </w:rPr>
            </w:pPr>
          </w:p>
        </w:tc>
      </w:tr>
      <w:tr w:rsidR="00E77960" w14:paraId="77E13484" w14:textId="77777777" w:rsidTr="00806E9B">
        <w:tc>
          <w:tcPr>
            <w:tcW w:w="2694" w:type="dxa"/>
            <w:gridSpan w:val="2"/>
            <w:tcBorders>
              <w:top w:val="single" w:sz="4" w:space="0" w:color="auto"/>
              <w:left w:val="single" w:sz="4" w:space="0" w:color="auto"/>
              <w:bottom w:val="single" w:sz="4" w:space="0" w:color="auto"/>
            </w:tcBorders>
          </w:tcPr>
          <w:p w14:paraId="1766322D" w14:textId="77777777" w:rsidR="00E77960" w:rsidRDefault="00E77960" w:rsidP="00806E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FB4A0" w14:textId="77777777" w:rsidR="00E77960" w:rsidRDefault="00E77960" w:rsidP="00806E9B">
            <w:pPr>
              <w:pStyle w:val="CRCoverPage"/>
              <w:spacing w:after="0"/>
              <w:ind w:left="100"/>
              <w:rPr>
                <w:noProof/>
              </w:rPr>
            </w:pPr>
          </w:p>
        </w:tc>
      </w:tr>
    </w:tbl>
    <w:p w14:paraId="15A8965B" w14:textId="77777777" w:rsidR="00E77960" w:rsidRDefault="00E77960" w:rsidP="00E77960"/>
    <w:p w14:paraId="7F9CD1D5" w14:textId="77777777" w:rsidR="00E77960" w:rsidRDefault="00E77960" w:rsidP="00E77960">
      <w:r w:rsidRPr="00C06175">
        <w:br w:type="page"/>
      </w:r>
    </w:p>
    <w:p w14:paraId="3E2AE219" w14:textId="77777777" w:rsidR="00E77960" w:rsidRPr="000C718F" w:rsidRDefault="00E77960" w:rsidP="00E77960">
      <w:pPr>
        <w:pStyle w:val="Heading8"/>
      </w:pPr>
      <w:bookmarkStart w:id="3" w:name="_Toc508883401"/>
      <w:bookmarkStart w:id="4" w:name="_Toc35971637"/>
      <w:bookmarkStart w:id="5" w:name="_Toc58314742"/>
      <w:bookmarkStart w:id="6" w:name="_Toc75424268"/>
      <w:bookmarkEnd w:id="0"/>
      <w:bookmarkEnd w:id="1"/>
      <w:bookmarkEnd w:id="2"/>
      <w:r w:rsidRPr="000C718F">
        <w:t>Annex H (informative):</w:t>
      </w:r>
      <w:r w:rsidRPr="000C718F">
        <w:br/>
        <w:t>TTCN-3 Definitions of Common Interfaces</w:t>
      </w:r>
      <w:bookmarkEnd w:id="3"/>
      <w:bookmarkEnd w:id="4"/>
      <w:bookmarkEnd w:id="5"/>
      <w:bookmarkEnd w:id="6"/>
    </w:p>
    <w:p w14:paraId="0E30AD88" w14:textId="77777777" w:rsidR="00E77960" w:rsidRPr="000C718F" w:rsidRDefault="00E77960" w:rsidP="00E77960">
      <w:r w:rsidRPr="000C718F">
        <w:t>The multi-testers model according to clause 5 provides interfaces which can be re-used by implementations of the IP-CAN test model according to TS 34.229-4 [50].</w:t>
      </w:r>
    </w:p>
    <w:p w14:paraId="7C7DE2B7" w14:textId="77777777" w:rsidR="00E77960" w:rsidRDefault="00E77960" w:rsidP="00E77960">
      <w:pPr>
        <w:pStyle w:val="NO"/>
      </w:pPr>
      <w:r w:rsidRPr="000C718F">
        <w:t>NOTE: Common type definitions are according to annex D of TS 36.523-3 [30].</w:t>
      </w:r>
    </w:p>
    <w:p w14:paraId="046F7C0C" w14:textId="3EDEF192" w:rsidR="00E77960" w:rsidDel="00C70033" w:rsidRDefault="00E77960" w:rsidP="00E77960">
      <w:pPr>
        <w:pStyle w:val="Heading1"/>
        <w:rPr>
          <w:del w:id="7" w:author="MCC TF160" w:date="2023-03-13T14:38:00Z"/>
        </w:rPr>
      </w:pPr>
      <w:del w:id="8" w:author="MCC TF160" w:date="2023-03-13T14:38:00Z">
        <w:r w:rsidDel="00C70033">
          <w:delText>H.1</w:delText>
        </w:r>
        <w:r w:rsidDel="00C70033">
          <w:tab/>
          <w:delText>IMS_PTC_CoordMsg</w:delText>
        </w:r>
      </w:del>
    </w:p>
    <w:p w14:paraId="43F68BAF" w14:textId="60E7C55A" w:rsidR="00E77960" w:rsidDel="00C70033" w:rsidRDefault="00E77960" w:rsidP="00E77960">
      <w:pPr>
        <w:pStyle w:val="TH"/>
        <w:rPr>
          <w:del w:id="9" w:author="MCC TF160" w:date="2023-03-13T14:38:00Z"/>
        </w:rPr>
      </w:pPr>
      <w:del w:id="10" w:author="MCC TF160" w:date="2023-03-13T14:38:00Z">
        <w:r w:rsidDel="00C70033">
          <w:delText>IMS_TestProcedure_Type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7960" w:rsidDel="00C70033" w14:paraId="5DC2821D" w14:textId="7C924F0C" w:rsidTr="00806E9B">
        <w:trPr>
          <w:del w:id="11" w:author="MCC TF160" w:date="2023-03-13T14:38:00Z"/>
        </w:trPr>
        <w:tc>
          <w:tcPr>
            <w:tcW w:w="9857" w:type="dxa"/>
            <w:gridSpan w:val="2"/>
            <w:shd w:val="clear" w:color="auto" w:fill="E0E0E0"/>
          </w:tcPr>
          <w:p w14:paraId="6459A2AC" w14:textId="0A3A6070" w:rsidR="00E77960" w:rsidRPr="00376DBA" w:rsidDel="00C70033" w:rsidRDefault="00E77960" w:rsidP="00806E9B">
            <w:pPr>
              <w:pStyle w:val="TAL"/>
              <w:rPr>
                <w:del w:id="12" w:author="MCC TF160" w:date="2023-03-13T14:38:00Z"/>
                <w:b/>
              </w:rPr>
            </w:pPr>
            <w:del w:id="13" w:author="MCC TF160" w:date="2023-03-13T14:38:00Z">
              <w:r w:rsidRPr="00376DBA" w:rsidDel="00C70033">
                <w:rPr>
                  <w:b/>
                </w:rPr>
                <w:delText>TTCN-3 Enumerated Type</w:delText>
              </w:r>
            </w:del>
          </w:p>
        </w:tc>
      </w:tr>
      <w:tr w:rsidR="00E77960" w:rsidDel="00C70033" w14:paraId="27F40C50" w14:textId="007AB378" w:rsidTr="00806E9B">
        <w:trPr>
          <w:del w:id="14" w:author="MCC TF160" w:date="2023-03-13T14:38:00Z"/>
        </w:trPr>
        <w:tc>
          <w:tcPr>
            <w:tcW w:w="1971" w:type="dxa"/>
            <w:tcBorders>
              <w:bottom w:val="single" w:sz="4" w:space="0" w:color="auto"/>
            </w:tcBorders>
            <w:shd w:val="clear" w:color="auto" w:fill="E0E0E0"/>
          </w:tcPr>
          <w:p w14:paraId="0A068661" w14:textId="65FD890F" w:rsidR="00E77960" w:rsidRPr="00376DBA" w:rsidDel="00C70033" w:rsidRDefault="00E77960" w:rsidP="00806E9B">
            <w:pPr>
              <w:pStyle w:val="TAL"/>
              <w:rPr>
                <w:del w:id="15" w:author="MCC TF160" w:date="2023-03-13T14:38:00Z"/>
                <w:b/>
              </w:rPr>
            </w:pPr>
            <w:del w:id="16" w:author="MCC TF160" w:date="2023-03-13T14:38:00Z">
              <w:r w:rsidRPr="00376DBA" w:rsidDel="00C70033">
                <w:rPr>
                  <w:b/>
                </w:rPr>
                <w:delText>Name</w:delText>
              </w:r>
            </w:del>
          </w:p>
        </w:tc>
        <w:tc>
          <w:tcPr>
            <w:tcW w:w="7886" w:type="dxa"/>
            <w:tcBorders>
              <w:bottom w:val="single" w:sz="4" w:space="0" w:color="auto"/>
            </w:tcBorders>
            <w:shd w:val="clear" w:color="auto" w:fill="FFFF99"/>
          </w:tcPr>
          <w:p w14:paraId="375DE3AC" w14:textId="2779A34E" w:rsidR="00E77960" w:rsidRPr="00376DBA" w:rsidDel="00C70033" w:rsidRDefault="00E77960" w:rsidP="00806E9B">
            <w:pPr>
              <w:pStyle w:val="TAL"/>
              <w:rPr>
                <w:del w:id="17" w:author="MCC TF160" w:date="2023-03-13T14:38:00Z"/>
                <w:b/>
              </w:rPr>
            </w:pPr>
            <w:del w:id="18" w:author="MCC TF160" w:date="2023-03-13T14:38:00Z">
              <w:r w:rsidRPr="00376DBA" w:rsidDel="00C70033">
                <w:rPr>
                  <w:b/>
                </w:rPr>
                <w:delText>IMS_TestProcedure_Type</w:delText>
              </w:r>
            </w:del>
          </w:p>
        </w:tc>
      </w:tr>
      <w:tr w:rsidR="00E77960" w:rsidDel="00C70033" w14:paraId="08C17A6B" w14:textId="2125D6FF" w:rsidTr="00806E9B">
        <w:trPr>
          <w:del w:id="19" w:author="MCC TF160" w:date="2023-03-13T14:38:00Z"/>
        </w:trPr>
        <w:tc>
          <w:tcPr>
            <w:tcW w:w="1971" w:type="dxa"/>
            <w:tcBorders>
              <w:bottom w:val="double" w:sz="4" w:space="0" w:color="auto"/>
            </w:tcBorders>
            <w:shd w:val="clear" w:color="auto" w:fill="E0E0E0"/>
          </w:tcPr>
          <w:p w14:paraId="58890FD5" w14:textId="0411C038" w:rsidR="00E77960" w:rsidRPr="00376DBA" w:rsidDel="00C70033" w:rsidRDefault="00E77960" w:rsidP="00806E9B">
            <w:pPr>
              <w:pStyle w:val="TAL"/>
              <w:rPr>
                <w:del w:id="20" w:author="MCC TF160" w:date="2023-03-13T14:38:00Z"/>
                <w:b/>
              </w:rPr>
            </w:pPr>
            <w:del w:id="21" w:author="MCC TF160" w:date="2023-03-13T14:38:00Z">
              <w:r w:rsidRPr="00376DBA" w:rsidDel="00C70033">
                <w:rPr>
                  <w:b/>
                </w:rPr>
                <w:delText>Comment</w:delText>
              </w:r>
            </w:del>
          </w:p>
        </w:tc>
        <w:tc>
          <w:tcPr>
            <w:tcW w:w="7886" w:type="dxa"/>
            <w:tcBorders>
              <w:bottom w:val="double" w:sz="4" w:space="0" w:color="auto"/>
            </w:tcBorders>
            <w:shd w:val="clear" w:color="auto" w:fill="auto"/>
          </w:tcPr>
          <w:p w14:paraId="1D31561E" w14:textId="3807DFEA" w:rsidR="00E77960" w:rsidRPr="00376DBA" w:rsidDel="00C70033" w:rsidRDefault="00E77960" w:rsidP="00806E9B">
            <w:pPr>
              <w:pStyle w:val="TAL"/>
              <w:rPr>
                <w:del w:id="22" w:author="MCC TF160" w:date="2023-03-13T14:38:00Z"/>
              </w:rPr>
            </w:pPr>
          </w:p>
        </w:tc>
      </w:tr>
      <w:tr w:rsidR="00E77960" w:rsidDel="00C70033" w14:paraId="4EA8740E" w14:textId="3857A98F" w:rsidTr="00806E9B">
        <w:trPr>
          <w:del w:id="23" w:author="MCC TF160" w:date="2023-03-13T14:38:00Z"/>
        </w:trPr>
        <w:tc>
          <w:tcPr>
            <w:tcW w:w="1971" w:type="dxa"/>
            <w:tcBorders>
              <w:top w:val="double" w:sz="4" w:space="0" w:color="auto"/>
            </w:tcBorders>
            <w:shd w:val="clear" w:color="auto" w:fill="auto"/>
          </w:tcPr>
          <w:p w14:paraId="01821339" w14:textId="2D38589A" w:rsidR="00E77960" w:rsidRPr="00376DBA" w:rsidDel="00C70033" w:rsidRDefault="00E77960" w:rsidP="00806E9B">
            <w:pPr>
              <w:pStyle w:val="TAL"/>
              <w:rPr>
                <w:del w:id="24" w:author="MCC TF160" w:date="2023-03-13T14:38:00Z"/>
              </w:rPr>
            </w:pPr>
            <w:del w:id="25" w:author="MCC TF160" w:date="2023-03-13T14:38:00Z">
              <w:r w:rsidRPr="00376DBA" w:rsidDel="00C70033">
                <w:delText>IPCAN_InitialRegistration</w:delText>
              </w:r>
            </w:del>
          </w:p>
        </w:tc>
        <w:tc>
          <w:tcPr>
            <w:tcW w:w="7886" w:type="dxa"/>
            <w:tcBorders>
              <w:top w:val="double" w:sz="4" w:space="0" w:color="auto"/>
            </w:tcBorders>
            <w:shd w:val="clear" w:color="auto" w:fill="auto"/>
          </w:tcPr>
          <w:p w14:paraId="76281598" w14:textId="0CFD3451" w:rsidR="00E77960" w:rsidRPr="00376DBA" w:rsidDel="00C70033" w:rsidRDefault="00E77960" w:rsidP="00806E9B">
            <w:pPr>
              <w:pStyle w:val="TAL"/>
              <w:rPr>
                <w:del w:id="26" w:author="MCC TF160" w:date="2023-03-13T14:38:00Z"/>
              </w:rPr>
            </w:pPr>
            <w:del w:id="27" w:author="MCC TF160" w:date="2023-03-13T14:38:00Z">
              <w:r w:rsidRPr="00376DBA" w:rsidDel="00C70033">
                <w:delText>EUTRA/EPS signalling acc. to 36.508 cl. 4.5.2.3 without RRC Connection Release at the end of the procedure</w:delText>
              </w:r>
            </w:del>
          </w:p>
          <w:p w14:paraId="7AD168A5" w14:textId="0645A1AA" w:rsidR="00E77960" w:rsidRPr="00376DBA" w:rsidDel="00C70033" w:rsidRDefault="00E77960" w:rsidP="00806E9B">
            <w:pPr>
              <w:pStyle w:val="TAL"/>
              <w:rPr>
                <w:del w:id="28" w:author="MCC TF160" w:date="2023-03-13T14:38:00Z"/>
              </w:rPr>
            </w:pPr>
            <w:del w:id="29" w:author="MCC TF160" w:date="2023-03-13T14:38:00Z">
              <w:r w:rsidRPr="00376DBA" w:rsidDel="00C70033">
                <w:delText>NOTE: As working assumption the UE does IMS REGISTRATION automatically after RRC/NAS registration</w:delText>
              </w:r>
            </w:del>
          </w:p>
        </w:tc>
      </w:tr>
      <w:tr w:rsidR="00E77960" w:rsidDel="00C70033" w14:paraId="07DF3219" w14:textId="4CB8448B" w:rsidTr="00806E9B">
        <w:trPr>
          <w:del w:id="30" w:author="MCC TF160" w:date="2023-03-13T14:38:00Z"/>
        </w:trPr>
        <w:tc>
          <w:tcPr>
            <w:tcW w:w="1971" w:type="dxa"/>
            <w:shd w:val="clear" w:color="auto" w:fill="auto"/>
          </w:tcPr>
          <w:p w14:paraId="2F792F81" w14:textId="19A1C8F8" w:rsidR="00E77960" w:rsidRPr="00376DBA" w:rsidDel="00C70033" w:rsidRDefault="00E77960" w:rsidP="00806E9B">
            <w:pPr>
              <w:pStyle w:val="TAL"/>
              <w:rPr>
                <w:del w:id="31" w:author="MCC TF160" w:date="2023-03-13T14:38:00Z"/>
              </w:rPr>
            </w:pPr>
            <w:del w:id="32" w:author="MCC TF160" w:date="2023-03-13T14:38:00Z">
              <w:r w:rsidRPr="00376DBA" w:rsidDel="00C70033">
                <w:delText>IPCAN_EmergencyCall_NormalService</w:delText>
              </w:r>
            </w:del>
          </w:p>
        </w:tc>
        <w:tc>
          <w:tcPr>
            <w:tcW w:w="7886" w:type="dxa"/>
            <w:shd w:val="clear" w:color="auto" w:fill="auto"/>
          </w:tcPr>
          <w:p w14:paraId="57202959" w14:textId="2F3CDB5D" w:rsidR="00E77960" w:rsidRPr="00376DBA" w:rsidDel="00C70033" w:rsidRDefault="00E77960" w:rsidP="00806E9B">
            <w:pPr>
              <w:pStyle w:val="TAL"/>
              <w:rPr>
                <w:del w:id="33" w:author="MCC TF160" w:date="2023-03-13T14:38:00Z"/>
              </w:rPr>
            </w:pPr>
            <w:del w:id="34" w:author="MCC TF160" w:date="2023-03-13T14:38:00Z">
              <w:r w:rsidRPr="00376DBA" w:rsidDel="00C70033">
                <w:delText>EUTRA/EPS signalling acc. to 36.508 cl. 4.5A.4.3</w:delText>
              </w:r>
            </w:del>
          </w:p>
        </w:tc>
      </w:tr>
      <w:tr w:rsidR="00E77960" w:rsidDel="00C70033" w14:paraId="4267F3BA" w14:textId="233F6659" w:rsidTr="00806E9B">
        <w:trPr>
          <w:del w:id="35" w:author="MCC TF160" w:date="2023-03-13T14:38:00Z"/>
        </w:trPr>
        <w:tc>
          <w:tcPr>
            <w:tcW w:w="1971" w:type="dxa"/>
            <w:shd w:val="clear" w:color="auto" w:fill="auto"/>
          </w:tcPr>
          <w:p w14:paraId="189198BD" w14:textId="79A967CC" w:rsidR="00E77960" w:rsidRPr="00376DBA" w:rsidDel="00C70033" w:rsidRDefault="00E77960" w:rsidP="00806E9B">
            <w:pPr>
              <w:pStyle w:val="TAL"/>
              <w:rPr>
                <w:del w:id="36" w:author="MCC TF160" w:date="2023-03-13T14:38:00Z"/>
              </w:rPr>
            </w:pPr>
            <w:del w:id="37" w:author="MCC TF160" w:date="2023-03-13T14:38:00Z">
              <w:r w:rsidRPr="00376DBA" w:rsidDel="00C70033">
                <w:delText>IPCAN_EmergencyCall_OptionalPDNRelease</w:delText>
              </w:r>
            </w:del>
          </w:p>
        </w:tc>
        <w:tc>
          <w:tcPr>
            <w:tcW w:w="7886" w:type="dxa"/>
            <w:shd w:val="clear" w:color="auto" w:fill="auto"/>
          </w:tcPr>
          <w:p w14:paraId="249D5238" w14:textId="56CD7647" w:rsidR="00E77960" w:rsidRPr="00376DBA" w:rsidDel="00C70033" w:rsidRDefault="00E77960" w:rsidP="00806E9B">
            <w:pPr>
              <w:pStyle w:val="TAL"/>
              <w:rPr>
                <w:del w:id="38" w:author="MCC TF160" w:date="2023-03-13T14:38:00Z"/>
              </w:rPr>
            </w:pPr>
            <w:del w:id="39" w:author="MCC TF160" w:date="2023-03-13T14:38:00Z">
              <w:r w:rsidRPr="00376DBA" w:rsidDel="00C70033">
                <w:delText>EUTRA/EPS signalling acc. to 36.508 cl. 4.5A.4.3, but with Call Release according to 34.229-1 C.32a</w:delText>
              </w:r>
            </w:del>
          </w:p>
        </w:tc>
      </w:tr>
      <w:tr w:rsidR="00E77960" w:rsidDel="00C70033" w14:paraId="56F59529" w14:textId="618A21C0" w:rsidTr="00806E9B">
        <w:trPr>
          <w:del w:id="40" w:author="MCC TF160" w:date="2023-03-13T14:38:00Z"/>
        </w:trPr>
        <w:tc>
          <w:tcPr>
            <w:tcW w:w="1971" w:type="dxa"/>
            <w:shd w:val="clear" w:color="auto" w:fill="auto"/>
          </w:tcPr>
          <w:p w14:paraId="28FE080E" w14:textId="6A6D3F6F" w:rsidR="00E77960" w:rsidRPr="00376DBA" w:rsidDel="00C70033" w:rsidRDefault="00E77960" w:rsidP="00806E9B">
            <w:pPr>
              <w:pStyle w:val="TAL"/>
              <w:rPr>
                <w:del w:id="41" w:author="MCC TF160" w:date="2023-03-13T14:38:00Z"/>
              </w:rPr>
            </w:pPr>
            <w:del w:id="42" w:author="MCC TF160" w:date="2023-03-13T14:38:00Z">
              <w:r w:rsidRPr="00376DBA" w:rsidDel="00C70033">
                <w:delText>IPCAN_EmergencyCall_LimitedService</w:delText>
              </w:r>
            </w:del>
          </w:p>
        </w:tc>
        <w:tc>
          <w:tcPr>
            <w:tcW w:w="7886" w:type="dxa"/>
            <w:shd w:val="clear" w:color="auto" w:fill="auto"/>
          </w:tcPr>
          <w:p w14:paraId="3487C0A0" w14:textId="0E0499BA" w:rsidR="00E77960" w:rsidRPr="00376DBA" w:rsidDel="00C70033" w:rsidRDefault="00E77960" w:rsidP="00806E9B">
            <w:pPr>
              <w:pStyle w:val="TAL"/>
              <w:rPr>
                <w:del w:id="43" w:author="MCC TF160" w:date="2023-03-13T14:38:00Z"/>
              </w:rPr>
            </w:pPr>
            <w:del w:id="44" w:author="MCC TF160" w:date="2023-03-13T14:38:00Z">
              <w:r w:rsidRPr="00376DBA" w:rsidDel="00C70033">
                <w:delText>EUTRA/EPS signalling acc. to 36.508 cl. 4.5A.5.3</w:delText>
              </w:r>
            </w:del>
          </w:p>
        </w:tc>
      </w:tr>
      <w:tr w:rsidR="00E77960" w:rsidDel="00C70033" w14:paraId="21EC1AAC" w14:textId="2245E3FA" w:rsidTr="00806E9B">
        <w:trPr>
          <w:del w:id="45" w:author="MCC TF160" w:date="2023-03-13T14:38:00Z"/>
        </w:trPr>
        <w:tc>
          <w:tcPr>
            <w:tcW w:w="1971" w:type="dxa"/>
            <w:shd w:val="clear" w:color="auto" w:fill="auto"/>
          </w:tcPr>
          <w:p w14:paraId="26683A56" w14:textId="58B81B7B" w:rsidR="00E77960" w:rsidRPr="00376DBA" w:rsidDel="00C70033" w:rsidRDefault="00E77960" w:rsidP="00806E9B">
            <w:pPr>
              <w:pStyle w:val="TAL"/>
              <w:rPr>
                <w:del w:id="46" w:author="MCC TF160" w:date="2023-03-13T14:38:00Z"/>
              </w:rPr>
            </w:pPr>
            <w:del w:id="47" w:author="MCC TF160" w:date="2023-03-13T14:38:00Z">
              <w:r w:rsidRPr="00376DBA" w:rsidDel="00C70033">
                <w:delText>IPCAN_MO_SpeechCall</w:delText>
              </w:r>
            </w:del>
          </w:p>
        </w:tc>
        <w:tc>
          <w:tcPr>
            <w:tcW w:w="7886" w:type="dxa"/>
            <w:shd w:val="clear" w:color="auto" w:fill="auto"/>
          </w:tcPr>
          <w:p w14:paraId="0792B310" w14:textId="52F52980" w:rsidR="00E77960" w:rsidRPr="00376DBA" w:rsidDel="00C70033" w:rsidRDefault="00E77960" w:rsidP="00806E9B">
            <w:pPr>
              <w:pStyle w:val="TAL"/>
              <w:rPr>
                <w:del w:id="48" w:author="MCC TF160" w:date="2023-03-13T14:38:00Z"/>
              </w:rPr>
            </w:pPr>
            <w:del w:id="49" w:author="MCC TF160" w:date="2023-03-13T14:38:00Z">
              <w:r w:rsidRPr="00376DBA" w:rsidDel="00C70033">
                <w:delText>EUTRA/EPS signalling acc. to 36.508 cl. 4.5A.6.3</w:delText>
              </w:r>
            </w:del>
          </w:p>
        </w:tc>
      </w:tr>
      <w:tr w:rsidR="00E77960" w:rsidDel="00C70033" w14:paraId="16A62DFE" w14:textId="5E8F1282" w:rsidTr="00806E9B">
        <w:trPr>
          <w:del w:id="50" w:author="MCC TF160" w:date="2023-03-13T14:38:00Z"/>
        </w:trPr>
        <w:tc>
          <w:tcPr>
            <w:tcW w:w="1971" w:type="dxa"/>
            <w:shd w:val="clear" w:color="auto" w:fill="auto"/>
          </w:tcPr>
          <w:p w14:paraId="79C7F240" w14:textId="4D7C6CD9" w:rsidR="00E77960" w:rsidRPr="00376DBA" w:rsidDel="00C70033" w:rsidRDefault="00E77960" w:rsidP="00806E9B">
            <w:pPr>
              <w:pStyle w:val="TAL"/>
              <w:rPr>
                <w:del w:id="51" w:author="MCC TF160" w:date="2023-03-13T14:38:00Z"/>
              </w:rPr>
            </w:pPr>
            <w:del w:id="52" w:author="MCC TF160" w:date="2023-03-13T14:38:00Z">
              <w:r w:rsidRPr="00376DBA" w:rsidDel="00C70033">
                <w:delText>IPCAN_MT_SpeechCall</w:delText>
              </w:r>
            </w:del>
          </w:p>
        </w:tc>
        <w:tc>
          <w:tcPr>
            <w:tcW w:w="7886" w:type="dxa"/>
            <w:shd w:val="clear" w:color="auto" w:fill="auto"/>
          </w:tcPr>
          <w:p w14:paraId="06A5832E" w14:textId="0097E73F" w:rsidR="00E77960" w:rsidRPr="00376DBA" w:rsidDel="00C70033" w:rsidRDefault="00E77960" w:rsidP="00806E9B">
            <w:pPr>
              <w:pStyle w:val="TAL"/>
              <w:rPr>
                <w:del w:id="53" w:author="MCC TF160" w:date="2023-03-13T14:38:00Z"/>
              </w:rPr>
            </w:pPr>
            <w:del w:id="54" w:author="MCC TF160" w:date="2023-03-13T14:38:00Z">
              <w:r w:rsidRPr="00376DBA" w:rsidDel="00C70033">
                <w:delText>EUTRA/EPS signalling acc. to 36.508 cl. 4.5A.7.3</w:delText>
              </w:r>
            </w:del>
          </w:p>
        </w:tc>
      </w:tr>
      <w:tr w:rsidR="00E77960" w:rsidDel="00C70033" w14:paraId="0C14A44C" w14:textId="5EAE6332" w:rsidTr="00806E9B">
        <w:trPr>
          <w:del w:id="55" w:author="MCC TF160" w:date="2023-03-13T14:38:00Z"/>
        </w:trPr>
        <w:tc>
          <w:tcPr>
            <w:tcW w:w="1971" w:type="dxa"/>
            <w:shd w:val="clear" w:color="auto" w:fill="auto"/>
          </w:tcPr>
          <w:p w14:paraId="003F182F" w14:textId="116FB0C5" w:rsidR="00E77960" w:rsidRPr="00376DBA" w:rsidDel="00C70033" w:rsidRDefault="00E77960" w:rsidP="00806E9B">
            <w:pPr>
              <w:pStyle w:val="TAL"/>
              <w:rPr>
                <w:del w:id="56" w:author="MCC TF160" w:date="2023-03-13T14:38:00Z"/>
              </w:rPr>
            </w:pPr>
            <w:del w:id="57" w:author="MCC TF160" w:date="2023-03-13T14:38:00Z">
              <w:r w:rsidRPr="00376DBA" w:rsidDel="00C70033">
                <w:delText>IPCAN_MO_VideoCall</w:delText>
              </w:r>
            </w:del>
          </w:p>
        </w:tc>
        <w:tc>
          <w:tcPr>
            <w:tcW w:w="7886" w:type="dxa"/>
            <w:shd w:val="clear" w:color="auto" w:fill="auto"/>
          </w:tcPr>
          <w:p w14:paraId="0F8F6B50" w14:textId="32E6E365" w:rsidR="00E77960" w:rsidRPr="00376DBA" w:rsidDel="00C70033" w:rsidRDefault="00E77960" w:rsidP="00806E9B">
            <w:pPr>
              <w:pStyle w:val="TAL"/>
              <w:rPr>
                <w:del w:id="58" w:author="MCC TF160" w:date="2023-03-13T14:38:00Z"/>
              </w:rPr>
            </w:pPr>
            <w:del w:id="59" w:author="MCC TF160" w:date="2023-03-13T14:38:00Z">
              <w:r w:rsidRPr="00376DBA" w:rsidDel="00C70033">
                <w:delText>EUTRA/EPS signalling acc. to 36.508 cl. 4.5A.8.3</w:delText>
              </w:r>
            </w:del>
          </w:p>
        </w:tc>
      </w:tr>
      <w:tr w:rsidR="00E77960" w:rsidDel="00C70033" w14:paraId="14467200" w14:textId="090FD04F" w:rsidTr="00806E9B">
        <w:trPr>
          <w:del w:id="60" w:author="MCC TF160" w:date="2023-03-13T14:38:00Z"/>
        </w:trPr>
        <w:tc>
          <w:tcPr>
            <w:tcW w:w="1971" w:type="dxa"/>
            <w:shd w:val="clear" w:color="auto" w:fill="auto"/>
          </w:tcPr>
          <w:p w14:paraId="0EEFBD5A" w14:textId="6A9A7E7D" w:rsidR="00E77960" w:rsidRPr="00376DBA" w:rsidDel="00C70033" w:rsidRDefault="00E77960" w:rsidP="00806E9B">
            <w:pPr>
              <w:pStyle w:val="TAL"/>
              <w:rPr>
                <w:del w:id="61" w:author="MCC TF160" w:date="2023-03-13T14:38:00Z"/>
              </w:rPr>
            </w:pPr>
            <w:del w:id="62" w:author="MCC TF160" w:date="2023-03-13T14:38:00Z">
              <w:r w:rsidRPr="00376DBA" w:rsidDel="00C70033">
                <w:delText>IPCAN_MT_VideoCall</w:delText>
              </w:r>
            </w:del>
          </w:p>
        </w:tc>
        <w:tc>
          <w:tcPr>
            <w:tcW w:w="7886" w:type="dxa"/>
            <w:shd w:val="clear" w:color="auto" w:fill="auto"/>
          </w:tcPr>
          <w:p w14:paraId="1E3FE525" w14:textId="6D44F249" w:rsidR="00E77960" w:rsidRPr="00376DBA" w:rsidDel="00C70033" w:rsidRDefault="00E77960" w:rsidP="00806E9B">
            <w:pPr>
              <w:pStyle w:val="TAL"/>
              <w:rPr>
                <w:del w:id="63" w:author="MCC TF160" w:date="2023-03-13T14:38:00Z"/>
              </w:rPr>
            </w:pPr>
            <w:del w:id="64" w:author="MCC TF160" w:date="2023-03-13T14:38:00Z">
              <w:r w:rsidRPr="00376DBA" w:rsidDel="00C70033">
                <w:delText>EUTRA/EPS signalling acc. to 36.508 cl. 4.5A.9.3</w:delText>
              </w:r>
            </w:del>
          </w:p>
        </w:tc>
      </w:tr>
      <w:tr w:rsidR="00E77960" w:rsidDel="00C70033" w14:paraId="5CC54F70" w14:textId="38E0FA48" w:rsidTr="00806E9B">
        <w:trPr>
          <w:del w:id="65" w:author="MCC TF160" w:date="2023-03-13T14:38:00Z"/>
        </w:trPr>
        <w:tc>
          <w:tcPr>
            <w:tcW w:w="1971" w:type="dxa"/>
            <w:shd w:val="clear" w:color="auto" w:fill="auto"/>
          </w:tcPr>
          <w:p w14:paraId="6D902078" w14:textId="148D5E54" w:rsidR="00E77960" w:rsidRPr="00376DBA" w:rsidDel="00C70033" w:rsidRDefault="00E77960" w:rsidP="00806E9B">
            <w:pPr>
              <w:pStyle w:val="TAL"/>
              <w:rPr>
                <w:del w:id="66" w:author="MCC TF160" w:date="2023-03-13T14:38:00Z"/>
              </w:rPr>
            </w:pPr>
            <w:del w:id="67" w:author="MCC TF160" w:date="2023-03-13T14:38:00Z">
              <w:r w:rsidRPr="00376DBA" w:rsidDel="00C70033">
                <w:delText>IPCAN_MO_AddVideo</w:delText>
              </w:r>
            </w:del>
          </w:p>
        </w:tc>
        <w:tc>
          <w:tcPr>
            <w:tcW w:w="7886" w:type="dxa"/>
            <w:shd w:val="clear" w:color="auto" w:fill="auto"/>
          </w:tcPr>
          <w:p w14:paraId="4D3A9DD2" w14:textId="59915E71" w:rsidR="00E77960" w:rsidRPr="00376DBA" w:rsidDel="00C70033" w:rsidRDefault="00E77960" w:rsidP="00806E9B">
            <w:pPr>
              <w:pStyle w:val="TAL"/>
              <w:rPr>
                <w:del w:id="68" w:author="MCC TF160" w:date="2023-03-13T14:38:00Z"/>
              </w:rPr>
            </w:pPr>
            <w:del w:id="69" w:author="MCC TF160" w:date="2023-03-13T14:38:00Z">
              <w:r w:rsidRPr="00376DBA" w:rsidDel="00C70033">
                <w:delText>EUTRA/EPS signalling acc. to 36.508 cl. 4.5A.11.3</w:delText>
              </w:r>
            </w:del>
          </w:p>
        </w:tc>
      </w:tr>
      <w:tr w:rsidR="00E77960" w:rsidDel="00C70033" w14:paraId="7AEBEB9C" w14:textId="5CA9B3FD" w:rsidTr="00806E9B">
        <w:trPr>
          <w:del w:id="70" w:author="MCC TF160" w:date="2023-03-13T14:38:00Z"/>
        </w:trPr>
        <w:tc>
          <w:tcPr>
            <w:tcW w:w="1971" w:type="dxa"/>
            <w:shd w:val="clear" w:color="auto" w:fill="auto"/>
          </w:tcPr>
          <w:p w14:paraId="188566D6" w14:textId="38B95145" w:rsidR="00E77960" w:rsidRPr="00376DBA" w:rsidDel="00C70033" w:rsidRDefault="00E77960" w:rsidP="00806E9B">
            <w:pPr>
              <w:pStyle w:val="TAL"/>
              <w:rPr>
                <w:del w:id="71" w:author="MCC TF160" w:date="2023-03-13T14:38:00Z"/>
              </w:rPr>
            </w:pPr>
            <w:del w:id="72" w:author="MCC TF160" w:date="2023-03-13T14:38:00Z">
              <w:r w:rsidRPr="00376DBA" w:rsidDel="00C70033">
                <w:delText>IPCAN_MT_AddVideo</w:delText>
              </w:r>
            </w:del>
          </w:p>
        </w:tc>
        <w:tc>
          <w:tcPr>
            <w:tcW w:w="7886" w:type="dxa"/>
            <w:shd w:val="clear" w:color="auto" w:fill="auto"/>
          </w:tcPr>
          <w:p w14:paraId="50C6EFD7" w14:textId="74B847DC" w:rsidR="00E77960" w:rsidRPr="00376DBA" w:rsidDel="00C70033" w:rsidRDefault="00E77960" w:rsidP="00806E9B">
            <w:pPr>
              <w:pStyle w:val="TAL"/>
              <w:rPr>
                <w:del w:id="73" w:author="MCC TF160" w:date="2023-03-13T14:38:00Z"/>
              </w:rPr>
            </w:pPr>
            <w:del w:id="74" w:author="MCC TF160" w:date="2023-03-13T14:38:00Z">
              <w:r w:rsidRPr="00376DBA" w:rsidDel="00C70033">
                <w:delText>EUTRA/EPS signalling acc. to 36.508 cl. 4.5A.12.3</w:delText>
              </w:r>
            </w:del>
          </w:p>
        </w:tc>
      </w:tr>
      <w:tr w:rsidR="00E77960" w:rsidDel="00C70033" w14:paraId="38A6863F" w14:textId="7781260B" w:rsidTr="00806E9B">
        <w:trPr>
          <w:del w:id="75" w:author="MCC TF160" w:date="2023-03-13T14:38:00Z"/>
        </w:trPr>
        <w:tc>
          <w:tcPr>
            <w:tcW w:w="1971" w:type="dxa"/>
            <w:shd w:val="clear" w:color="auto" w:fill="auto"/>
          </w:tcPr>
          <w:p w14:paraId="47BABE13" w14:textId="1D80B2F5" w:rsidR="00E77960" w:rsidRPr="00376DBA" w:rsidDel="00C70033" w:rsidRDefault="00E77960" w:rsidP="00806E9B">
            <w:pPr>
              <w:pStyle w:val="TAL"/>
              <w:rPr>
                <w:del w:id="76" w:author="MCC TF160" w:date="2023-03-13T14:38:00Z"/>
              </w:rPr>
            </w:pPr>
            <w:del w:id="77" w:author="MCC TF160" w:date="2023-03-13T14:38:00Z">
              <w:r w:rsidRPr="00376DBA" w:rsidDel="00C70033">
                <w:delText>IPCAN_ReleaseVideo</w:delText>
              </w:r>
            </w:del>
          </w:p>
        </w:tc>
        <w:tc>
          <w:tcPr>
            <w:tcW w:w="7886" w:type="dxa"/>
            <w:shd w:val="clear" w:color="auto" w:fill="auto"/>
          </w:tcPr>
          <w:p w14:paraId="621AC939" w14:textId="50D0DB7D" w:rsidR="00E77960" w:rsidRPr="00376DBA" w:rsidDel="00C70033" w:rsidRDefault="00E77960" w:rsidP="00806E9B">
            <w:pPr>
              <w:pStyle w:val="TAL"/>
              <w:rPr>
                <w:del w:id="78" w:author="MCC TF160" w:date="2023-03-13T14:38:00Z"/>
              </w:rPr>
            </w:pPr>
            <w:del w:id="79" w:author="MCC TF160" w:date="2023-03-13T14:38:00Z">
              <w:r w:rsidRPr="00376DBA" w:rsidDel="00C70033">
                <w:delText>EUTRA/EPS signalling acc. to 36.508 cl. 4.5A.15.3</w:delText>
              </w:r>
            </w:del>
          </w:p>
        </w:tc>
      </w:tr>
      <w:tr w:rsidR="00E77960" w:rsidDel="00C70033" w14:paraId="7172A8FE" w14:textId="0A386A6B" w:rsidTr="00806E9B">
        <w:trPr>
          <w:del w:id="80" w:author="MCC TF160" w:date="2023-03-13T14:38:00Z"/>
        </w:trPr>
        <w:tc>
          <w:tcPr>
            <w:tcW w:w="1971" w:type="dxa"/>
            <w:shd w:val="clear" w:color="auto" w:fill="auto"/>
          </w:tcPr>
          <w:p w14:paraId="6778DFFF" w14:textId="245730A7" w:rsidR="00E77960" w:rsidRPr="00376DBA" w:rsidDel="00C70033" w:rsidRDefault="00E77960" w:rsidP="00806E9B">
            <w:pPr>
              <w:pStyle w:val="TAL"/>
              <w:rPr>
                <w:del w:id="81" w:author="MCC TF160" w:date="2023-03-13T14:38:00Z"/>
              </w:rPr>
            </w:pPr>
            <w:del w:id="82" w:author="MCC TF160" w:date="2023-03-13T14:38:00Z">
              <w:r w:rsidRPr="00376DBA" w:rsidDel="00C70033">
                <w:delText>IPCAN_MO_IMS_Signalling</w:delText>
              </w:r>
            </w:del>
          </w:p>
        </w:tc>
        <w:tc>
          <w:tcPr>
            <w:tcW w:w="7886" w:type="dxa"/>
            <w:shd w:val="clear" w:color="auto" w:fill="auto"/>
          </w:tcPr>
          <w:p w14:paraId="233633EC" w14:textId="49F9AB96" w:rsidR="00E77960" w:rsidRPr="00376DBA" w:rsidDel="00C70033" w:rsidRDefault="00E77960" w:rsidP="00806E9B">
            <w:pPr>
              <w:pStyle w:val="TAL"/>
              <w:rPr>
                <w:del w:id="83" w:author="MCC TF160" w:date="2023-03-13T14:38:00Z"/>
              </w:rPr>
            </w:pPr>
            <w:del w:id="84" w:author="MCC TF160" w:date="2023-03-13T14:38:00Z">
              <w:r w:rsidRPr="00376DBA" w:rsidDel="00C70033">
                <w:delText>EUTRA/EPS signalling acc. to 36.508 cl. 4.5.3.3 with m = n = 0; used e.g. for MT SMS test case 18.2</w:delText>
              </w:r>
            </w:del>
          </w:p>
        </w:tc>
      </w:tr>
      <w:tr w:rsidR="00E77960" w:rsidDel="00C70033" w14:paraId="73A251D0" w14:textId="67D5730E" w:rsidTr="00806E9B">
        <w:trPr>
          <w:del w:id="85" w:author="MCC TF160" w:date="2023-03-13T14:38:00Z"/>
        </w:trPr>
        <w:tc>
          <w:tcPr>
            <w:tcW w:w="1971" w:type="dxa"/>
            <w:shd w:val="clear" w:color="auto" w:fill="auto"/>
          </w:tcPr>
          <w:p w14:paraId="56CA0452" w14:textId="25F79C22" w:rsidR="00E77960" w:rsidRPr="00376DBA" w:rsidDel="00C70033" w:rsidRDefault="00E77960" w:rsidP="00806E9B">
            <w:pPr>
              <w:pStyle w:val="TAL"/>
              <w:rPr>
                <w:del w:id="86" w:author="MCC TF160" w:date="2023-03-13T14:38:00Z"/>
              </w:rPr>
            </w:pPr>
            <w:del w:id="87" w:author="MCC TF160" w:date="2023-03-13T14:38:00Z">
              <w:r w:rsidRPr="00376DBA" w:rsidDel="00C70033">
                <w:delText>IPCAN_MT_IMS_Signalling</w:delText>
              </w:r>
            </w:del>
          </w:p>
        </w:tc>
        <w:tc>
          <w:tcPr>
            <w:tcW w:w="7886" w:type="dxa"/>
            <w:shd w:val="clear" w:color="auto" w:fill="auto"/>
          </w:tcPr>
          <w:p w14:paraId="1F1494EF" w14:textId="1990ECB4" w:rsidR="00E77960" w:rsidRPr="00376DBA" w:rsidDel="00C70033" w:rsidRDefault="00E77960" w:rsidP="00806E9B">
            <w:pPr>
              <w:pStyle w:val="TAL"/>
              <w:rPr>
                <w:del w:id="88" w:author="MCC TF160" w:date="2023-03-13T14:38:00Z"/>
              </w:rPr>
            </w:pPr>
            <w:del w:id="89" w:author="MCC TF160" w:date="2023-03-13T14:38:00Z">
              <w:r w:rsidRPr="00376DBA" w:rsidDel="00C70033">
                <w:delText>EUTRA/EPS signalling acc. to 36.508 cl. 4.5.3.3 Steps 3 to 9 with m = n = 0; used e.g. for MT SMS test case 18.1</w:delText>
              </w:r>
            </w:del>
          </w:p>
        </w:tc>
      </w:tr>
      <w:tr w:rsidR="00E77960" w:rsidDel="00C70033" w14:paraId="372A76BA" w14:textId="559B161A" w:rsidTr="00806E9B">
        <w:trPr>
          <w:del w:id="90" w:author="MCC TF160" w:date="2023-03-13T14:38:00Z"/>
        </w:trPr>
        <w:tc>
          <w:tcPr>
            <w:tcW w:w="1971" w:type="dxa"/>
            <w:shd w:val="clear" w:color="auto" w:fill="auto"/>
          </w:tcPr>
          <w:p w14:paraId="35299339" w14:textId="13DA0A50" w:rsidR="00E77960" w:rsidRPr="00376DBA" w:rsidDel="00C70033" w:rsidRDefault="00E77960" w:rsidP="00806E9B">
            <w:pPr>
              <w:pStyle w:val="TAL"/>
              <w:rPr>
                <w:del w:id="91" w:author="MCC TF160" w:date="2023-03-13T14:38:00Z"/>
              </w:rPr>
            </w:pPr>
            <w:del w:id="92" w:author="MCC TF160" w:date="2023-03-13T14:38:00Z">
              <w:r w:rsidRPr="00376DBA" w:rsidDel="00C70033">
                <w:delText>IPCAN_XCAP_Signalling</w:delText>
              </w:r>
            </w:del>
          </w:p>
        </w:tc>
        <w:tc>
          <w:tcPr>
            <w:tcW w:w="7886" w:type="dxa"/>
            <w:shd w:val="clear" w:color="auto" w:fill="auto"/>
          </w:tcPr>
          <w:p w14:paraId="1701B286" w14:textId="22F2BF21" w:rsidR="00E77960" w:rsidRPr="00376DBA" w:rsidDel="00C70033" w:rsidRDefault="00E77960" w:rsidP="00806E9B">
            <w:pPr>
              <w:pStyle w:val="TAL"/>
              <w:rPr>
                <w:del w:id="93" w:author="MCC TF160" w:date="2023-03-13T14:38:00Z"/>
              </w:rPr>
            </w:pPr>
            <w:del w:id="94" w:author="MCC TF160" w:date="2023-03-13T14:38:00Z">
              <w:r w:rsidRPr="00376DBA" w:rsidDel="00C70033">
                <w:delText>EUTRA/EPS signalling acc. to 36.508 cl. 4.5A.14</w:delText>
              </w:r>
            </w:del>
          </w:p>
        </w:tc>
      </w:tr>
      <w:tr w:rsidR="00E77960" w:rsidDel="00C70033" w14:paraId="5357D2E6" w14:textId="68AFC025" w:rsidTr="00806E9B">
        <w:trPr>
          <w:del w:id="95" w:author="MCC TF160" w:date="2023-03-13T14:38:00Z"/>
        </w:trPr>
        <w:tc>
          <w:tcPr>
            <w:tcW w:w="1971" w:type="dxa"/>
            <w:shd w:val="clear" w:color="auto" w:fill="auto"/>
          </w:tcPr>
          <w:p w14:paraId="73199250" w14:textId="0BA65569" w:rsidR="00E77960" w:rsidRPr="00376DBA" w:rsidDel="00C70033" w:rsidRDefault="00E77960" w:rsidP="00806E9B">
            <w:pPr>
              <w:pStyle w:val="TAL"/>
              <w:rPr>
                <w:del w:id="96" w:author="MCC TF160" w:date="2023-03-13T14:38:00Z"/>
              </w:rPr>
            </w:pPr>
            <w:del w:id="97" w:author="MCC TF160" w:date="2023-03-13T14:38:00Z">
              <w:r w:rsidRPr="00376DBA" w:rsidDel="00C70033">
                <w:delText>IPCAN_MO_DataCall</w:delText>
              </w:r>
            </w:del>
          </w:p>
        </w:tc>
        <w:tc>
          <w:tcPr>
            <w:tcW w:w="7886" w:type="dxa"/>
            <w:shd w:val="clear" w:color="auto" w:fill="auto"/>
          </w:tcPr>
          <w:p w14:paraId="370EF19D" w14:textId="0D073603" w:rsidR="00E77960" w:rsidRPr="00376DBA" w:rsidDel="00C70033" w:rsidRDefault="00E77960" w:rsidP="00806E9B">
            <w:pPr>
              <w:pStyle w:val="TAL"/>
              <w:rPr>
                <w:del w:id="98" w:author="MCC TF160" w:date="2023-03-13T14:38:00Z"/>
              </w:rPr>
            </w:pPr>
            <w:del w:id="99" w:author="MCC TF160" w:date="2023-03-13T14:38:00Z">
              <w:r w:rsidRPr="00376DBA" w:rsidDel="00C70033">
                <w:delText>for MCData test cases</w:delText>
              </w:r>
            </w:del>
          </w:p>
        </w:tc>
      </w:tr>
      <w:tr w:rsidR="00E77960" w:rsidDel="00C70033" w14:paraId="150B180F" w14:textId="186BFFC4" w:rsidTr="00806E9B">
        <w:trPr>
          <w:del w:id="100" w:author="MCC TF160" w:date="2023-03-13T14:38:00Z"/>
        </w:trPr>
        <w:tc>
          <w:tcPr>
            <w:tcW w:w="1971" w:type="dxa"/>
            <w:shd w:val="clear" w:color="auto" w:fill="auto"/>
          </w:tcPr>
          <w:p w14:paraId="6B42AA9A" w14:textId="5EE9882C" w:rsidR="00E77960" w:rsidRPr="00376DBA" w:rsidDel="00C70033" w:rsidRDefault="00E77960" w:rsidP="00806E9B">
            <w:pPr>
              <w:pStyle w:val="TAL"/>
              <w:rPr>
                <w:del w:id="101" w:author="MCC TF160" w:date="2023-03-13T14:38:00Z"/>
              </w:rPr>
            </w:pPr>
            <w:del w:id="102" w:author="MCC TF160" w:date="2023-03-13T14:38:00Z">
              <w:r w:rsidRPr="00376DBA" w:rsidDel="00C70033">
                <w:delText>IPCAN_MT_DataCall</w:delText>
              </w:r>
            </w:del>
          </w:p>
        </w:tc>
        <w:tc>
          <w:tcPr>
            <w:tcW w:w="7886" w:type="dxa"/>
            <w:shd w:val="clear" w:color="auto" w:fill="auto"/>
          </w:tcPr>
          <w:p w14:paraId="7797C91B" w14:textId="3B787D4E" w:rsidR="00E77960" w:rsidRPr="00376DBA" w:rsidDel="00C70033" w:rsidRDefault="00E77960" w:rsidP="00806E9B">
            <w:pPr>
              <w:pStyle w:val="TAL"/>
              <w:rPr>
                <w:del w:id="103" w:author="MCC TF160" w:date="2023-03-13T14:38:00Z"/>
              </w:rPr>
            </w:pPr>
            <w:del w:id="104" w:author="MCC TF160" w:date="2023-03-13T14:38:00Z">
              <w:r w:rsidRPr="00376DBA" w:rsidDel="00C70033">
                <w:delText>for MCData test cases</w:delText>
              </w:r>
            </w:del>
          </w:p>
        </w:tc>
      </w:tr>
      <w:tr w:rsidR="00E77960" w:rsidDel="00C70033" w14:paraId="3273C59C" w14:textId="7C05823E" w:rsidTr="00806E9B">
        <w:trPr>
          <w:del w:id="105" w:author="MCC TF160" w:date="2023-03-13T14:38:00Z"/>
        </w:trPr>
        <w:tc>
          <w:tcPr>
            <w:tcW w:w="1971" w:type="dxa"/>
            <w:shd w:val="clear" w:color="auto" w:fill="auto"/>
          </w:tcPr>
          <w:p w14:paraId="65A6A5AE" w14:textId="62E731D6" w:rsidR="00E77960" w:rsidRPr="00376DBA" w:rsidDel="00C70033" w:rsidRDefault="00E77960" w:rsidP="00806E9B">
            <w:pPr>
              <w:pStyle w:val="TAL"/>
              <w:rPr>
                <w:del w:id="106" w:author="MCC TF160" w:date="2023-03-13T14:38:00Z"/>
              </w:rPr>
            </w:pPr>
            <w:del w:id="107" w:author="MCC TF160" w:date="2023-03-13T14:38:00Z">
              <w:r w:rsidRPr="00376DBA" w:rsidDel="00C70033">
                <w:delText>IPCAN_AdditionalIPAddress</w:delText>
              </w:r>
            </w:del>
          </w:p>
        </w:tc>
        <w:tc>
          <w:tcPr>
            <w:tcW w:w="7886" w:type="dxa"/>
            <w:shd w:val="clear" w:color="auto" w:fill="auto"/>
          </w:tcPr>
          <w:p w14:paraId="452EE0D3" w14:textId="0CFA5E6F" w:rsidR="00E77960" w:rsidRPr="00376DBA" w:rsidDel="00C70033" w:rsidRDefault="00E77960" w:rsidP="00806E9B">
            <w:pPr>
              <w:pStyle w:val="TAL"/>
              <w:rPr>
                <w:del w:id="108" w:author="MCC TF160" w:date="2023-03-13T14:38:00Z"/>
              </w:rPr>
            </w:pPr>
            <w:del w:id="109" w:author="MCC TF160" w:date="2023-03-13T14:38:00Z">
              <w:r w:rsidRPr="00376DBA" w:rsidDel="00C70033">
                <w:delText>CR 213400</w:delText>
              </w:r>
            </w:del>
          </w:p>
        </w:tc>
      </w:tr>
      <w:tr w:rsidR="00E77960" w:rsidDel="00C70033" w14:paraId="6C4DF2F6" w14:textId="67C915AA" w:rsidTr="00806E9B">
        <w:trPr>
          <w:del w:id="110" w:author="MCC TF160" w:date="2023-03-13T14:38:00Z"/>
        </w:trPr>
        <w:tc>
          <w:tcPr>
            <w:tcW w:w="1971" w:type="dxa"/>
            <w:shd w:val="clear" w:color="auto" w:fill="auto"/>
          </w:tcPr>
          <w:p w14:paraId="1E70CC0A" w14:textId="2D23AC6E" w:rsidR="00E77960" w:rsidRPr="00376DBA" w:rsidDel="00C70033" w:rsidRDefault="00E77960" w:rsidP="00806E9B">
            <w:pPr>
              <w:pStyle w:val="TAL"/>
              <w:rPr>
                <w:del w:id="111" w:author="MCC TF160" w:date="2023-03-13T14:38:00Z"/>
              </w:rPr>
            </w:pPr>
            <w:del w:id="112" w:author="MCC TF160" w:date="2023-03-13T14:38:00Z">
              <w:r w:rsidRPr="00376DBA" w:rsidDel="00C70033">
                <w:delText>IPCAN_Deregistration</w:delText>
              </w:r>
            </w:del>
          </w:p>
        </w:tc>
        <w:tc>
          <w:tcPr>
            <w:tcW w:w="7886" w:type="dxa"/>
            <w:shd w:val="clear" w:color="auto" w:fill="auto"/>
          </w:tcPr>
          <w:p w14:paraId="6850515B" w14:textId="4C9AC01E" w:rsidR="00E77960" w:rsidRPr="00376DBA" w:rsidDel="00C70033" w:rsidRDefault="00E77960" w:rsidP="00806E9B">
            <w:pPr>
              <w:pStyle w:val="TAL"/>
              <w:rPr>
                <w:del w:id="113" w:author="MCC TF160" w:date="2023-03-13T14:38:00Z"/>
              </w:rPr>
            </w:pPr>
          </w:p>
        </w:tc>
      </w:tr>
      <w:tr w:rsidR="00E77960" w:rsidDel="00C70033" w14:paraId="7215457F" w14:textId="55C7F0D0" w:rsidTr="00806E9B">
        <w:trPr>
          <w:del w:id="114" w:author="MCC TF160" w:date="2023-03-13T14:38:00Z"/>
        </w:trPr>
        <w:tc>
          <w:tcPr>
            <w:tcW w:w="1971" w:type="dxa"/>
            <w:shd w:val="clear" w:color="auto" w:fill="auto"/>
          </w:tcPr>
          <w:p w14:paraId="056EBE95" w14:textId="46B88CC0" w:rsidR="00E77960" w:rsidRPr="00376DBA" w:rsidDel="00C70033" w:rsidRDefault="00E77960" w:rsidP="00806E9B">
            <w:pPr>
              <w:pStyle w:val="TAL"/>
              <w:rPr>
                <w:del w:id="115" w:author="MCC TF160" w:date="2023-03-13T14:38:00Z"/>
              </w:rPr>
            </w:pPr>
            <w:del w:id="116" w:author="MCC TF160" w:date="2023-03-13T14:38:00Z">
              <w:r w:rsidRPr="00376DBA" w:rsidDel="00C70033">
                <w:delText>IPCAN_UseVPLMN</w:delText>
              </w:r>
            </w:del>
          </w:p>
        </w:tc>
        <w:tc>
          <w:tcPr>
            <w:tcW w:w="7886" w:type="dxa"/>
            <w:shd w:val="clear" w:color="auto" w:fill="auto"/>
          </w:tcPr>
          <w:p w14:paraId="04920D4F" w14:textId="62D30DDE" w:rsidR="00E77960" w:rsidRPr="00376DBA" w:rsidDel="00C70033" w:rsidRDefault="00E77960" w:rsidP="00806E9B">
            <w:pPr>
              <w:pStyle w:val="TAL"/>
              <w:rPr>
                <w:del w:id="117" w:author="MCC TF160" w:date="2023-03-13T14:38:00Z"/>
              </w:rPr>
            </w:pPr>
            <w:del w:id="118" w:author="MCC TF160" w:date="2023-03-13T14:38:00Z">
              <w:r w:rsidRPr="00376DBA" w:rsidDel="00C70033">
                <w:delText>Change cell used from Cell 1 (HPLMN) to Cell 12 (VPLMN)</w:delText>
              </w:r>
            </w:del>
          </w:p>
        </w:tc>
      </w:tr>
    </w:tbl>
    <w:p w14:paraId="35180303" w14:textId="726E3C5E" w:rsidR="00E77960" w:rsidDel="00C70033" w:rsidRDefault="00E77960" w:rsidP="00E77960">
      <w:pPr>
        <w:rPr>
          <w:del w:id="119" w:author="MCC TF160" w:date="2023-03-13T14:38:00Z"/>
        </w:rPr>
      </w:pPr>
    </w:p>
    <w:p w14:paraId="753856E3" w14:textId="7636FDA6" w:rsidR="00E77960" w:rsidDel="00C70033" w:rsidRDefault="00E77960" w:rsidP="00E77960">
      <w:pPr>
        <w:pStyle w:val="TH"/>
        <w:rPr>
          <w:del w:id="120" w:author="MCC TF160" w:date="2023-03-13T14:38:00Z"/>
        </w:rPr>
      </w:pPr>
      <w:del w:id="121" w:author="MCC TF160" w:date="2023-03-13T14:38:00Z">
        <w:r w:rsidDel="00C70033">
          <w:lastRenderedPageBreak/>
          <w:delText>IMS_TestConfiguration_Type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7960" w:rsidDel="00C70033" w14:paraId="4197BFC4" w14:textId="0015679C" w:rsidTr="00806E9B">
        <w:trPr>
          <w:del w:id="122" w:author="MCC TF160" w:date="2023-03-13T14:38:00Z"/>
        </w:trPr>
        <w:tc>
          <w:tcPr>
            <w:tcW w:w="9857" w:type="dxa"/>
            <w:gridSpan w:val="2"/>
            <w:shd w:val="clear" w:color="auto" w:fill="E0E0E0"/>
          </w:tcPr>
          <w:p w14:paraId="0D6A49A4" w14:textId="42DF0025" w:rsidR="00E77960" w:rsidRPr="00376DBA" w:rsidDel="00C70033" w:rsidRDefault="00E77960" w:rsidP="00806E9B">
            <w:pPr>
              <w:pStyle w:val="TAL"/>
              <w:rPr>
                <w:del w:id="123" w:author="MCC TF160" w:date="2023-03-13T14:38:00Z"/>
                <w:b/>
              </w:rPr>
            </w:pPr>
            <w:del w:id="124" w:author="MCC TF160" w:date="2023-03-13T14:38:00Z">
              <w:r w:rsidRPr="00376DBA" w:rsidDel="00C70033">
                <w:rPr>
                  <w:b/>
                </w:rPr>
                <w:delText>TTCN-3 Enumerated Type</w:delText>
              </w:r>
            </w:del>
          </w:p>
        </w:tc>
      </w:tr>
      <w:tr w:rsidR="00E77960" w:rsidDel="00C70033" w14:paraId="7035C6B1" w14:textId="70ECFADC" w:rsidTr="00806E9B">
        <w:trPr>
          <w:del w:id="125" w:author="MCC TF160" w:date="2023-03-13T14:38:00Z"/>
        </w:trPr>
        <w:tc>
          <w:tcPr>
            <w:tcW w:w="1971" w:type="dxa"/>
            <w:tcBorders>
              <w:bottom w:val="single" w:sz="4" w:space="0" w:color="auto"/>
            </w:tcBorders>
            <w:shd w:val="clear" w:color="auto" w:fill="E0E0E0"/>
          </w:tcPr>
          <w:p w14:paraId="75A49BF7" w14:textId="05A60D05" w:rsidR="00E77960" w:rsidRPr="00376DBA" w:rsidDel="00C70033" w:rsidRDefault="00E77960" w:rsidP="00806E9B">
            <w:pPr>
              <w:pStyle w:val="TAL"/>
              <w:rPr>
                <w:del w:id="126" w:author="MCC TF160" w:date="2023-03-13T14:38:00Z"/>
                <w:b/>
              </w:rPr>
            </w:pPr>
            <w:del w:id="127" w:author="MCC TF160" w:date="2023-03-13T14:38:00Z">
              <w:r w:rsidRPr="00376DBA" w:rsidDel="00C70033">
                <w:rPr>
                  <w:b/>
                </w:rPr>
                <w:delText>Name</w:delText>
              </w:r>
            </w:del>
          </w:p>
        </w:tc>
        <w:tc>
          <w:tcPr>
            <w:tcW w:w="7886" w:type="dxa"/>
            <w:tcBorders>
              <w:bottom w:val="single" w:sz="4" w:space="0" w:color="auto"/>
            </w:tcBorders>
            <w:shd w:val="clear" w:color="auto" w:fill="FFFF99"/>
          </w:tcPr>
          <w:p w14:paraId="470043CC" w14:textId="2A113362" w:rsidR="00E77960" w:rsidRPr="00376DBA" w:rsidDel="00C70033" w:rsidRDefault="00E77960" w:rsidP="00806E9B">
            <w:pPr>
              <w:pStyle w:val="TAL"/>
              <w:rPr>
                <w:del w:id="128" w:author="MCC TF160" w:date="2023-03-13T14:38:00Z"/>
                <w:b/>
              </w:rPr>
            </w:pPr>
            <w:del w:id="129" w:author="MCC TF160" w:date="2023-03-13T14:38:00Z">
              <w:r w:rsidRPr="00376DBA" w:rsidDel="00C70033">
                <w:rPr>
                  <w:b/>
                </w:rPr>
                <w:delText>IMS_TestConfiguration_Type</w:delText>
              </w:r>
            </w:del>
          </w:p>
        </w:tc>
      </w:tr>
      <w:tr w:rsidR="00E77960" w:rsidDel="00C70033" w14:paraId="3EB88C7C" w14:textId="79B6BB9C" w:rsidTr="00806E9B">
        <w:trPr>
          <w:del w:id="130" w:author="MCC TF160" w:date="2023-03-13T14:38:00Z"/>
        </w:trPr>
        <w:tc>
          <w:tcPr>
            <w:tcW w:w="1971" w:type="dxa"/>
            <w:tcBorders>
              <w:bottom w:val="double" w:sz="4" w:space="0" w:color="auto"/>
            </w:tcBorders>
            <w:shd w:val="clear" w:color="auto" w:fill="E0E0E0"/>
          </w:tcPr>
          <w:p w14:paraId="5A146F7B" w14:textId="6F31C23C" w:rsidR="00E77960" w:rsidRPr="00376DBA" w:rsidDel="00C70033" w:rsidRDefault="00E77960" w:rsidP="00806E9B">
            <w:pPr>
              <w:pStyle w:val="TAL"/>
              <w:rPr>
                <w:del w:id="131" w:author="MCC TF160" w:date="2023-03-13T14:38:00Z"/>
                <w:b/>
              </w:rPr>
            </w:pPr>
            <w:del w:id="132" w:author="MCC TF160" w:date="2023-03-13T14:38:00Z">
              <w:r w:rsidRPr="00376DBA" w:rsidDel="00C70033">
                <w:rPr>
                  <w:b/>
                </w:rPr>
                <w:delText>Comment</w:delText>
              </w:r>
            </w:del>
          </w:p>
        </w:tc>
        <w:tc>
          <w:tcPr>
            <w:tcW w:w="7886" w:type="dxa"/>
            <w:tcBorders>
              <w:bottom w:val="double" w:sz="4" w:space="0" w:color="auto"/>
            </w:tcBorders>
            <w:shd w:val="clear" w:color="auto" w:fill="auto"/>
          </w:tcPr>
          <w:p w14:paraId="5D05B333" w14:textId="62F55B26" w:rsidR="00E77960" w:rsidRPr="00376DBA" w:rsidDel="00C70033" w:rsidRDefault="00E77960" w:rsidP="00806E9B">
            <w:pPr>
              <w:pStyle w:val="TAL"/>
              <w:rPr>
                <w:del w:id="133" w:author="MCC TF160" w:date="2023-03-13T14:38:00Z"/>
              </w:rPr>
            </w:pPr>
          </w:p>
        </w:tc>
      </w:tr>
      <w:tr w:rsidR="00E77960" w:rsidDel="00C70033" w14:paraId="45C509B3" w14:textId="0AC254E4" w:rsidTr="00806E9B">
        <w:trPr>
          <w:del w:id="134" w:author="MCC TF160" w:date="2023-03-13T14:38:00Z"/>
        </w:trPr>
        <w:tc>
          <w:tcPr>
            <w:tcW w:w="1971" w:type="dxa"/>
            <w:tcBorders>
              <w:top w:val="double" w:sz="4" w:space="0" w:color="auto"/>
            </w:tcBorders>
            <w:shd w:val="clear" w:color="auto" w:fill="auto"/>
          </w:tcPr>
          <w:p w14:paraId="48F24C89" w14:textId="5980C977" w:rsidR="00E77960" w:rsidRPr="00376DBA" w:rsidDel="00C70033" w:rsidRDefault="00E77960" w:rsidP="00806E9B">
            <w:pPr>
              <w:pStyle w:val="TAL"/>
              <w:rPr>
                <w:del w:id="135" w:author="MCC TF160" w:date="2023-03-13T14:38:00Z"/>
              </w:rPr>
            </w:pPr>
            <w:del w:id="136" w:author="MCC TF160" w:date="2023-03-13T14:38:00Z">
              <w:r w:rsidRPr="00376DBA" w:rsidDel="00C70033">
                <w:delText>IPCAN_SignallingOnly</w:delText>
              </w:r>
            </w:del>
          </w:p>
        </w:tc>
        <w:tc>
          <w:tcPr>
            <w:tcW w:w="7886" w:type="dxa"/>
            <w:tcBorders>
              <w:top w:val="double" w:sz="4" w:space="0" w:color="auto"/>
            </w:tcBorders>
            <w:shd w:val="clear" w:color="auto" w:fill="auto"/>
          </w:tcPr>
          <w:p w14:paraId="126EF54B" w14:textId="56C2D06A" w:rsidR="00E77960" w:rsidRPr="00376DBA" w:rsidDel="00C70033" w:rsidRDefault="00E77960" w:rsidP="00806E9B">
            <w:pPr>
              <w:pStyle w:val="TAL"/>
              <w:rPr>
                <w:del w:id="137" w:author="MCC TF160" w:date="2023-03-13T14:38:00Z"/>
              </w:rPr>
            </w:pPr>
            <w:del w:id="138" w:author="MCC TF160" w:date="2023-03-13T14:38:00Z">
              <w:r w:rsidRPr="00376DBA" w:rsidDel="00C70033">
                <w:delText>EUTRA: default DRB is used only</w:delText>
              </w:r>
            </w:del>
          </w:p>
        </w:tc>
      </w:tr>
      <w:tr w:rsidR="00E77960" w:rsidDel="00C70033" w14:paraId="16BDBD1A" w14:textId="3E55CABC" w:rsidTr="00806E9B">
        <w:trPr>
          <w:del w:id="139" w:author="MCC TF160" w:date="2023-03-13T14:38:00Z"/>
        </w:trPr>
        <w:tc>
          <w:tcPr>
            <w:tcW w:w="1971" w:type="dxa"/>
            <w:shd w:val="clear" w:color="auto" w:fill="auto"/>
          </w:tcPr>
          <w:p w14:paraId="3311EE7F" w14:textId="09825B4B" w:rsidR="00E77960" w:rsidRPr="00376DBA" w:rsidDel="00C70033" w:rsidRDefault="00E77960" w:rsidP="00806E9B">
            <w:pPr>
              <w:pStyle w:val="TAL"/>
              <w:rPr>
                <w:del w:id="140" w:author="MCC TF160" w:date="2023-03-13T14:38:00Z"/>
              </w:rPr>
            </w:pPr>
            <w:del w:id="141" w:author="MCC TF160" w:date="2023-03-13T14:38:00Z">
              <w:r w:rsidRPr="00376DBA" w:rsidDel="00C70033">
                <w:delText>IPCAN_SpeechCall</w:delText>
              </w:r>
            </w:del>
          </w:p>
        </w:tc>
        <w:tc>
          <w:tcPr>
            <w:tcW w:w="7886" w:type="dxa"/>
            <w:shd w:val="clear" w:color="auto" w:fill="auto"/>
          </w:tcPr>
          <w:p w14:paraId="51F74924" w14:textId="18EC5A6D" w:rsidR="00E77960" w:rsidRPr="00376DBA" w:rsidDel="00C70033" w:rsidRDefault="00E77960" w:rsidP="00806E9B">
            <w:pPr>
              <w:pStyle w:val="TAL"/>
              <w:rPr>
                <w:del w:id="142" w:author="MCC TF160" w:date="2023-03-13T14:38:00Z"/>
              </w:rPr>
            </w:pPr>
            <w:del w:id="143" w:author="MCC TF160" w:date="2023-03-13T14:38:00Z">
              <w:r w:rsidRPr="00376DBA" w:rsidDel="00C70033">
                <w:delText>EUTRA: one dedicated UM bearer; for normal speech calls and emergency call for limited services</w:delText>
              </w:r>
            </w:del>
          </w:p>
        </w:tc>
      </w:tr>
      <w:tr w:rsidR="00E77960" w:rsidDel="00C70033" w14:paraId="5B8224BD" w14:textId="419A3DCA" w:rsidTr="00806E9B">
        <w:trPr>
          <w:del w:id="144" w:author="MCC TF160" w:date="2023-03-13T14:38:00Z"/>
        </w:trPr>
        <w:tc>
          <w:tcPr>
            <w:tcW w:w="1971" w:type="dxa"/>
            <w:shd w:val="clear" w:color="auto" w:fill="auto"/>
          </w:tcPr>
          <w:p w14:paraId="080C4BD1" w14:textId="0BEAE8F2" w:rsidR="00E77960" w:rsidRPr="00376DBA" w:rsidDel="00C70033" w:rsidRDefault="00E77960" w:rsidP="00806E9B">
            <w:pPr>
              <w:pStyle w:val="TAL"/>
              <w:rPr>
                <w:del w:id="145" w:author="MCC TF160" w:date="2023-03-13T14:38:00Z"/>
              </w:rPr>
            </w:pPr>
            <w:del w:id="146" w:author="MCC TF160" w:date="2023-03-13T14:38:00Z">
              <w:r w:rsidRPr="00376DBA" w:rsidDel="00C70033">
                <w:delText>IPCAN_VideoCall</w:delText>
              </w:r>
            </w:del>
          </w:p>
        </w:tc>
        <w:tc>
          <w:tcPr>
            <w:tcW w:w="7886" w:type="dxa"/>
            <w:shd w:val="clear" w:color="auto" w:fill="auto"/>
          </w:tcPr>
          <w:p w14:paraId="5AC53B55" w14:textId="7A0F8CD2" w:rsidR="00E77960" w:rsidRPr="00376DBA" w:rsidDel="00C70033" w:rsidRDefault="00E77960" w:rsidP="00806E9B">
            <w:pPr>
              <w:pStyle w:val="TAL"/>
              <w:rPr>
                <w:del w:id="147" w:author="MCC TF160" w:date="2023-03-13T14:38:00Z"/>
              </w:rPr>
            </w:pPr>
            <w:del w:id="148" w:author="MCC TF160" w:date="2023-03-13T14:38:00Z">
              <w:r w:rsidRPr="00376DBA" w:rsidDel="00C70033">
                <w:delText>EUTRA: two dedicated UM bearers</w:delText>
              </w:r>
            </w:del>
          </w:p>
        </w:tc>
      </w:tr>
      <w:tr w:rsidR="00E77960" w:rsidDel="00C70033" w14:paraId="6040CC23" w14:textId="29E38501" w:rsidTr="00806E9B">
        <w:trPr>
          <w:del w:id="149" w:author="MCC TF160" w:date="2023-03-13T14:38:00Z"/>
        </w:trPr>
        <w:tc>
          <w:tcPr>
            <w:tcW w:w="1971" w:type="dxa"/>
            <w:shd w:val="clear" w:color="auto" w:fill="auto"/>
          </w:tcPr>
          <w:p w14:paraId="2AC83FFA" w14:textId="430C94EF" w:rsidR="00E77960" w:rsidRPr="00376DBA" w:rsidDel="00C70033" w:rsidRDefault="00E77960" w:rsidP="00806E9B">
            <w:pPr>
              <w:pStyle w:val="TAL"/>
              <w:rPr>
                <w:del w:id="150" w:author="MCC TF160" w:date="2023-03-13T14:38:00Z"/>
              </w:rPr>
            </w:pPr>
            <w:del w:id="151" w:author="MCC TF160" w:date="2023-03-13T14:38:00Z">
              <w:r w:rsidRPr="00376DBA" w:rsidDel="00C70033">
                <w:delText>IPCAN_EmergencyCall</w:delText>
              </w:r>
            </w:del>
          </w:p>
        </w:tc>
        <w:tc>
          <w:tcPr>
            <w:tcW w:w="7886" w:type="dxa"/>
            <w:shd w:val="clear" w:color="auto" w:fill="auto"/>
          </w:tcPr>
          <w:p w14:paraId="5F4B2113" w14:textId="0DB312C3" w:rsidR="00E77960" w:rsidRPr="00376DBA" w:rsidDel="00C70033" w:rsidRDefault="00E77960" w:rsidP="00806E9B">
            <w:pPr>
              <w:pStyle w:val="TAL"/>
              <w:rPr>
                <w:del w:id="152" w:author="MCC TF160" w:date="2023-03-13T14:38:00Z"/>
              </w:rPr>
            </w:pPr>
            <w:del w:id="153" w:author="MCC TF160" w:date="2023-03-13T14:38:00Z">
              <w:r w:rsidRPr="00376DBA" w:rsidDel="00C70033">
                <w:delText>EUTRA: second default bearer (AM) and one dedicated UM bearer</w:delText>
              </w:r>
            </w:del>
          </w:p>
        </w:tc>
      </w:tr>
      <w:tr w:rsidR="00E77960" w:rsidDel="00C70033" w14:paraId="6451D728" w14:textId="1A2D33A8" w:rsidTr="00806E9B">
        <w:trPr>
          <w:del w:id="154" w:author="MCC TF160" w:date="2023-03-13T14:38:00Z"/>
        </w:trPr>
        <w:tc>
          <w:tcPr>
            <w:tcW w:w="1971" w:type="dxa"/>
            <w:shd w:val="clear" w:color="auto" w:fill="auto"/>
          </w:tcPr>
          <w:p w14:paraId="30E44CAF" w14:textId="711E520A" w:rsidR="00E77960" w:rsidRPr="00376DBA" w:rsidDel="00C70033" w:rsidRDefault="00E77960" w:rsidP="00806E9B">
            <w:pPr>
              <w:pStyle w:val="TAL"/>
              <w:rPr>
                <w:del w:id="155" w:author="MCC TF160" w:date="2023-03-13T14:38:00Z"/>
              </w:rPr>
            </w:pPr>
            <w:del w:id="156" w:author="MCC TF160" w:date="2023-03-13T14:38:00Z">
              <w:r w:rsidRPr="00376DBA" w:rsidDel="00C70033">
                <w:delText>IPCAN_SpeechAndEmergencyCall</w:delText>
              </w:r>
            </w:del>
          </w:p>
        </w:tc>
        <w:tc>
          <w:tcPr>
            <w:tcW w:w="7886" w:type="dxa"/>
            <w:shd w:val="clear" w:color="auto" w:fill="auto"/>
          </w:tcPr>
          <w:p w14:paraId="415E939D" w14:textId="75676226" w:rsidR="00E77960" w:rsidRPr="00376DBA" w:rsidDel="00C70033" w:rsidRDefault="00E77960" w:rsidP="00806E9B">
            <w:pPr>
              <w:pStyle w:val="TAL"/>
              <w:rPr>
                <w:del w:id="157" w:author="MCC TF160" w:date="2023-03-13T14:38:00Z"/>
              </w:rPr>
            </w:pPr>
            <w:del w:id="158" w:author="MCC TF160" w:date="2023-03-13T14:38:00Z">
              <w:r w:rsidRPr="00376DBA" w:rsidDel="00C70033">
                <w:delText>EUTRA: default bearer + dedicated bearer for normal speech call and another default bearer + dedicated bearer for emergency call</w:delText>
              </w:r>
            </w:del>
          </w:p>
        </w:tc>
      </w:tr>
      <w:tr w:rsidR="00E77960" w:rsidDel="00C70033" w14:paraId="0E5D0C58" w14:textId="6C7FA80E" w:rsidTr="00806E9B">
        <w:trPr>
          <w:del w:id="159" w:author="MCC TF160" w:date="2023-03-13T14:38:00Z"/>
        </w:trPr>
        <w:tc>
          <w:tcPr>
            <w:tcW w:w="1971" w:type="dxa"/>
            <w:shd w:val="clear" w:color="auto" w:fill="auto"/>
          </w:tcPr>
          <w:p w14:paraId="32B813AA" w14:textId="26C24986" w:rsidR="00E77960" w:rsidRPr="00376DBA" w:rsidDel="00C70033" w:rsidRDefault="00E77960" w:rsidP="00806E9B">
            <w:pPr>
              <w:pStyle w:val="TAL"/>
              <w:rPr>
                <w:del w:id="160" w:author="MCC TF160" w:date="2023-03-13T14:38:00Z"/>
              </w:rPr>
            </w:pPr>
            <w:del w:id="161" w:author="MCC TF160" w:date="2023-03-13T14:38:00Z">
              <w:r w:rsidRPr="00376DBA" w:rsidDel="00C70033">
                <w:delText>IPCAN_XCAP</w:delText>
              </w:r>
            </w:del>
          </w:p>
        </w:tc>
        <w:tc>
          <w:tcPr>
            <w:tcW w:w="7886" w:type="dxa"/>
            <w:shd w:val="clear" w:color="auto" w:fill="auto"/>
          </w:tcPr>
          <w:p w14:paraId="5AD73D71" w14:textId="2BE78901" w:rsidR="00E77960" w:rsidRPr="00376DBA" w:rsidDel="00C70033" w:rsidRDefault="00E77960" w:rsidP="00806E9B">
            <w:pPr>
              <w:pStyle w:val="TAL"/>
              <w:rPr>
                <w:del w:id="162" w:author="MCC TF160" w:date="2023-03-13T14:38:00Z"/>
              </w:rPr>
            </w:pPr>
            <w:del w:id="163" w:author="MCC TF160" w:date="2023-03-13T14:38:00Z">
              <w:r w:rsidRPr="00376DBA" w:rsidDel="00C70033">
                <w:delText>EUTRA: second default bearer (AM) for second PDN used for XCAP signalling</w:delText>
              </w:r>
            </w:del>
          </w:p>
        </w:tc>
      </w:tr>
      <w:tr w:rsidR="00E77960" w:rsidDel="00C70033" w14:paraId="561EACA1" w14:textId="5001A581" w:rsidTr="00806E9B">
        <w:trPr>
          <w:del w:id="164" w:author="MCC TF160" w:date="2023-03-13T14:38:00Z"/>
        </w:trPr>
        <w:tc>
          <w:tcPr>
            <w:tcW w:w="1971" w:type="dxa"/>
            <w:shd w:val="clear" w:color="auto" w:fill="auto"/>
          </w:tcPr>
          <w:p w14:paraId="22AF3BDA" w14:textId="6F8ADF4E" w:rsidR="00E77960" w:rsidRPr="00376DBA" w:rsidDel="00C70033" w:rsidRDefault="00E77960" w:rsidP="00806E9B">
            <w:pPr>
              <w:pStyle w:val="TAL"/>
              <w:rPr>
                <w:del w:id="165" w:author="MCC TF160" w:date="2023-03-13T14:38:00Z"/>
              </w:rPr>
            </w:pPr>
            <w:del w:id="166" w:author="MCC TF160" w:date="2023-03-13T14:38:00Z">
              <w:r w:rsidRPr="00376DBA" w:rsidDel="00C70033">
                <w:delText>IPCAN_DataCall</w:delText>
              </w:r>
            </w:del>
          </w:p>
        </w:tc>
        <w:tc>
          <w:tcPr>
            <w:tcW w:w="7886" w:type="dxa"/>
            <w:shd w:val="clear" w:color="auto" w:fill="auto"/>
          </w:tcPr>
          <w:p w14:paraId="3797D04B" w14:textId="195E4173" w:rsidR="00E77960" w:rsidRPr="00376DBA" w:rsidDel="00C70033" w:rsidRDefault="00E77960" w:rsidP="00806E9B">
            <w:pPr>
              <w:pStyle w:val="TAL"/>
              <w:rPr>
                <w:del w:id="167" w:author="MCC TF160" w:date="2023-03-13T14:38:00Z"/>
              </w:rPr>
            </w:pPr>
            <w:del w:id="168" w:author="MCC TF160" w:date="2023-03-13T14:38:00Z">
              <w:r w:rsidRPr="00376DBA" w:rsidDel="00C70033">
                <w:delText>MCData: one dedicated UM bearer</w:delText>
              </w:r>
            </w:del>
          </w:p>
        </w:tc>
      </w:tr>
    </w:tbl>
    <w:p w14:paraId="71D17F17" w14:textId="6A371FB3" w:rsidR="00E77960" w:rsidDel="00C70033" w:rsidRDefault="00E77960" w:rsidP="00E77960">
      <w:pPr>
        <w:rPr>
          <w:del w:id="169" w:author="MCC TF160" w:date="2023-03-13T14:38:00Z"/>
        </w:rPr>
      </w:pPr>
    </w:p>
    <w:p w14:paraId="0D05970F" w14:textId="18D05534" w:rsidR="00E77960" w:rsidDel="00C70033" w:rsidRDefault="00E77960" w:rsidP="00E77960">
      <w:pPr>
        <w:pStyle w:val="TH"/>
        <w:rPr>
          <w:del w:id="170" w:author="MCC TF160" w:date="2023-03-13T14:38:00Z"/>
        </w:rPr>
      </w:pPr>
      <w:del w:id="171" w:author="MCC TF160" w:date="2023-03-13T14:38:00Z">
        <w:r w:rsidDel="00C70033">
          <w:delText>IPCAN_INFO_Type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2CD5B2D6" w14:textId="6E047EA5" w:rsidTr="00806E9B">
        <w:trPr>
          <w:del w:id="172" w:author="MCC TF160" w:date="2023-03-13T14:38:00Z"/>
        </w:trPr>
        <w:tc>
          <w:tcPr>
            <w:tcW w:w="9857" w:type="dxa"/>
            <w:gridSpan w:val="4"/>
            <w:shd w:val="clear" w:color="auto" w:fill="E0E0E0"/>
          </w:tcPr>
          <w:p w14:paraId="2A80DE1C" w14:textId="35969CA7" w:rsidR="00E77960" w:rsidRPr="00376DBA" w:rsidDel="00C70033" w:rsidRDefault="00E77960" w:rsidP="00806E9B">
            <w:pPr>
              <w:pStyle w:val="TAL"/>
              <w:rPr>
                <w:del w:id="173" w:author="MCC TF160" w:date="2023-03-13T14:38:00Z"/>
                <w:b/>
              </w:rPr>
            </w:pPr>
            <w:del w:id="174" w:author="MCC TF160" w:date="2023-03-13T14:38:00Z">
              <w:r w:rsidRPr="00376DBA" w:rsidDel="00C70033">
                <w:rPr>
                  <w:b/>
                </w:rPr>
                <w:delText>TTCN-3 Record Type</w:delText>
              </w:r>
            </w:del>
          </w:p>
        </w:tc>
      </w:tr>
      <w:tr w:rsidR="00E77960" w:rsidDel="00C70033" w14:paraId="2A2C7FE4" w14:textId="428377DE" w:rsidTr="00806E9B">
        <w:trPr>
          <w:del w:id="175" w:author="MCC TF160" w:date="2023-03-13T14:38:00Z"/>
        </w:trPr>
        <w:tc>
          <w:tcPr>
            <w:tcW w:w="1479" w:type="dxa"/>
            <w:tcBorders>
              <w:bottom w:val="single" w:sz="4" w:space="0" w:color="auto"/>
            </w:tcBorders>
            <w:shd w:val="clear" w:color="auto" w:fill="E0E0E0"/>
          </w:tcPr>
          <w:p w14:paraId="1D3A8D57" w14:textId="413E533F" w:rsidR="00E77960" w:rsidRPr="00376DBA" w:rsidDel="00C70033" w:rsidRDefault="00E77960" w:rsidP="00806E9B">
            <w:pPr>
              <w:pStyle w:val="TAL"/>
              <w:rPr>
                <w:del w:id="176" w:author="MCC TF160" w:date="2023-03-13T14:38:00Z"/>
                <w:b/>
              </w:rPr>
            </w:pPr>
            <w:del w:id="177"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6A4D1506" w14:textId="6BDE1974" w:rsidR="00E77960" w:rsidRPr="00376DBA" w:rsidDel="00C70033" w:rsidRDefault="00E77960" w:rsidP="00806E9B">
            <w:pPr>
              <w:pStyle w:val="TAL"/>
              <w:rPr>
                <w:del w:id="178" w:author="MCC TF160" w:date="2023-03-13T14:38:00Z"/>
                <w:b/>
              </w:rPr>
            </w:pPr>
            <w:del w:id="179" w:author="MCC TF160" w:date="2023-03-13T14:38:00Z">
              <w:r w:rsidRPr="00376DBA" w:rsidDel="00C70033">
                <w:rPr>
                  <w:b/>
                </w:rPr>
                <w:delText>IPCAN_INFO_Type</w:delText>
              </w:r>
            </w:del>
          </w:p>
        </w:tc>
      </w:tr>
      <w:tr w:rsidR="00E77960" w:rsidDel="00C70033" w14:paraId="56C71C3D" w14:textId="5EABA987" w:rsidTr="00806E9B">
        <w:trPr>
          <w:del w:id="180" w:author="MCC TF160" w:date="2023-03-13T14:38:00Z"/>
        </w:trPr>
        <w:tc>
          <w:tcPr>
            <w:tcW w:w="1479" w:type="dxa"/>
            <w:tcBorders>
              <w:bottom w:val="double" w:sz="4" w:space="0" w:color="auto"/>
            </w:tcBorders>
            <w:shd w:val="clear" w:color="auto" w:fill="E0E0E0"/>
          </w:tcPr>
          <w:p w14:paraId="08331936" w14:textId="64C3DDF1" w:rsidR="00E77960" w:rsidRPr="00376DBA" w:rsidDel="00C70033" w:rsidRDefault="00E77960" w:rsidP="00806E9B">
            <w:pPr>
              <w:pStyle w:val="TAL"/>
              <w:rPr>
                <w:del w:id="181" w:author="MCC TF160" w:date="2023-03-13T14:38:00Z"/>
                <w:b/>
              </w:rPr>
            </w:pPr>
            <w:del w:id="182"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2B5AD5C1" w14:textId="49265585" w:rsidR="00E77960" w:rsidRPr="00376DBA" w:rsidDel="00C70033" w:rsidRDefault="00E77960" w:rsidP="00806E9B">
            <w:pPr>
              <w:pStyle w:val="TAL"/>
              <w:rPr>
                <w:del w:id="183" w:author="MCC TF160" w:date="2023-03-13T14:38:00Z"/>
              </w:rPr>
            </w:pPr>
          </w:p>
        </w:tc>
      </w:tr>
      <w:tr w:rsidR="00E77960" w:rsidDel="00C70033" w14:paraId="710ED546" w14:textId="003EE963" w:rsidTr="00806E9B">
        <w:trPr>
          <w:del w:id="184" w:author="MCC TF160" w:date="2023-03-13T14:38:00Z"/>
        </w:trPr>
        <w:tc>
          <w:tcPr>
            <w:tcW w:w="1479" w:type="dxa"/>
            <w:tcBorders>
              <w:top w:val="double" w:sz="4" w:space="0" w:color="auto"/>
            </w:tcBorders>
            <w:shd w:val="clear" w:color="auto" w:fill="auto"/>
          </w:tcPr>
          <w:p w14:paraId="2F9322CF" w14:textId="0AB6F6BD" w:rsidR="00E77960" w:rsidRPr="00376DBA" w:rsidDel="00C70033" w:rsidRDefault="00E77960" w:rsidP="00806E9B">
            <w:pPr>
              <w:pStyle w:val="TAL"/>
              <w:rPr>
                <w:del w:id="185" w:author="MCC TF160" w:date="2023-03-13T14:38:00Z"/>
              </w:rPr>
            </w:pPr>
            <w:del w:id="186" w:author="MCC TF160" w:date="2023-03-13T14:38:00Z">
              <w:r w:rsidRPr="00376DBA" w:rsidDel="00C70033">
                <w:delText>RanType</w:delText>
              </w:r>
            </w:del>
          </w:p>
        </w:tc>
        <w:tc>
          <w:tcPr>
            <w:tcW w:w="2464" w:type="dxa"/>
            <w:tcBorders>
              <w:top w:val="double" w:sz="4" w:space="0" w:color="auto"/>
            </w:tcBorders>
            <w:shd w:val="clear" w:color="auto" w:fill="auto"/>
          </w:tcPr>
          <w:p w14:paraId="3AAB2016" w14:textId="15B274F1" w:rsidR="00E77960" w:rsidRPr="00376DBA" w:rsidDel="00C70033" w:rsidRDefault="00E77960" w:rsidP="00806E9B">
            <w:pPr>
              <w:pStyle w:val="TAL"/>
              <w:rPr>
                <w:del w:id="187" w:author="MCC TF160" w:date="2023-03-13T14:38:00Z"/>
              </w:rPr>
            </w:pPr>
            <w:del w:id="188" w:author="MCC TF160" w:date="2023-03-13T14:38:00Z">
              <w:r w:rsidRPr="00376DBA" w:rsidDel="00C70033">
                <w:delText>IPCAN_RAN_Type</w:delText>
              </w:r>
            </w:del>
          </w:p>
        </w:tc>
        <w:tc>
          <w:tcPr>
            <w:tcW w:w="493" w:type="dxa"/>
            <w:tcBorders>
              <w:top w:val="double" w:sz="4" w:space="0" w:color="auto"/>
            </w:tcBorders>
            <w:shd w:val="clear" w:color="auto" w:fill="auto"/>
          </w:tcPr>
          <w:p w14:paraId="51FAD15F" w14:textId="13CF6E55" w:rsidR="00E77960" w:rsidRPr="00376DBA" w:rsidDel="00C70033" w:rsidRDefault="00E77960" w:rsidP="00806E9B">
            <w:pPr>
              <w:pStyle w:val="TAL"/>
              <w:rPr>
                <w:del w:id="189" w:author="MCC TF160" w:date="2023-03-13T14:38:00Z"/>
              </w:rPr>
            </w:pPr>
            <w:del w:id="190" w:author="MCC TF160" w:date="2023-03-13T14:38:00Z">
              <w:r w:rsidRPr="00376DBA" w:rsidDel="00C70033">
                <w:delText>opt</w:delText>
              </w:r>
            </w:del>
          </w:p>
        </w:tc>
        <w:tc>
          <w:tcPr>
            <w:tcW w:w="5421" w:type="dxa"/>
            <w:tcBorders>
              <w:top w:val="double" w:sz="4" w:space="0" w:color="auto"/>
            </w:tcBorders>
            <w:shd w:val="clear" w:color="auto" w:fill="auto"/>
          </w:tcPr>
          <w:p w14:paraId="1E3EFA23" w14:textId="17C8750B" w:rsidR="00E77960" w:rsidRPr="00376DBA" w:rsidDel="00C70033" w:rsidRDefault="00E77960" w:rsidP="00806E9B">
            <w:pPr>
              <w:pStyle w:val="TAL"/>
              <w:rPr>
                <w:del w:id="191" w:author="MCC TF160" w:date="2023-03-13T14:38:00Z"/>
              </w:rPr>
            </w:pPr>
          </w:p>
        </w:tc>
      </w:tr>
      <w:tr w:rsidR="00E77960" w:rsidDel="00C70033" w14:paraId="2C15C972" w14:textId="1D3ED3FE" w:rsidTr="00806E9B">
        <w:trPr>
          <w:del w:id="192" w:author="MCC TF160" w:date="2023-03-13T14:38:00Z"/>
        </w:trPr>
        <w:tc>
          <w:tcPr>
            <w:tcW w:w="1479" w:type="dxa"/>
            <w:shd w:val="clear" w:color="auto" w:fill="auto"/>
          </w:tcPr>
          <w:p w14:paraId="6118BFFC" w14:textId="047CBB20" w:rsidR="00E77960" w:rsidRPr="00376DBA" w:rsidDel="00C70033" w:rsidRDefault="00E77960" w:rsidP="00806E9B">
            <w:pPr>
              <w:pStyle w:val="TAL"/>
              <w:rPr>
                <w:del w:id="193" w:author="MCC TF160" w:date="2023-03-13T14:38:00Z"/>
              </w:rPr>
            </w:pPr>
            <w:del w:id="194" w:author="MCC TF160" w:date="2023-03-13T14:38:00Z">
              <w:r w:rsidRPr="00376DBA" w:rsidDel="00C70033">
                <w:delText>UE_Release</w:delText>
              </w:r>
            </w:del>
          </w:p>
        </w:tc>
        <w:tc>
          <w:tcPr>
            <w:tcW w:w="2464" w:type="dxa"/>
            <w:shd w:val="clear" w:color="auto" w:fill="auto"/>
          </w:tcPr>
          <w:p w14:paraId="0D8A1392" w14:textId="2A5A501A" w:rsidR="00E77960" w:rsidRPr="00376DBA" w:rsidDel="00C70033" w:rsidRDefault="00E77960" w:rsidP="00806E9B">
            <w:pPr>
              <w:pStyle w:val="TAL"/>
              <w:rPr>
                <w:del w:id="195" w:author="MCC TF160" w:date="2023-03-13T14:38:00Z"/>
              </w:rPr>
            </w:pPr>
            <w:del w:id="196" w:author="MCC TF160" w:date="2023-03-13T14:38:00Z">
              <w:r w:rsidRPr="00376DBA" w:rsidDel="00C70033">
                <w:delText>integer</w:delText>
              </w:r>
            </w:del>
          </w:p>
        </w:tc>
        <w:tc>
          <w:tcPr>
            <w:tcW w:w="493" w:type="dxa"/>
            <w:shd w:val="clear" w:color="auto" w:fill="auto"/>
          </w:tcPr>
          <w:p w14:paraId="051D8688" w14:textId="064A05B1" w:rsidR="00E77960" w:rsidRPr="00376DBA" w:rsidDel="00C70033" w:rsidRDefault="00E77960" w:rsidP="00806E9B">
            <w:pPr>
              <w:pStyle w:val="TAL"/>
              <w:rPr>
                <w:del w:id="197" w:author="MCC TF160" w:date="2023-03-13T14:38:00Z"/>
              </w:rPr>
            </w:pPr>
            <w:del w:id="198" w:author="MCC TF160" w:date="2023-03-13T14:38:00Z">
              <w:r w:rsidRPr="00376DBA" w:rsidDel="00C70033">
                <w:delText>opt</w:delText>
              </w:r>
            </w:del>
          </w:p>
        </w:tc>
        <w:tc>
          <w:tcPr>
            <w:tcW w:w="5421" w:type="dxa"/>
            <w:shd w:val="clear" w:color="auto" w:fill="auto"/>
          </w:tcPr>
          <w:p w14:paraId="58BED59D" w14:textId="60C91531" w:rsidR="00E77960" w:rsidRPr="00376DBA" w:rsidDel="00C70033" w:rsidRDefault="00E77960" w:rsidP="00806E9B">
            <w:pPr>
              <w:pStyle w:val="TAL"/>
              <w:rPr>
                <w:del w:id="199" w:author="MCC TF160" w:date="2023-03-13T14:38:00Z"/>
              </w:rPr>
            </w:pPr>
          </w:p>
        </w:tc>
      </w:tr>
      <w:tr w:rsidR="00E77960" w:rsidDel="00C70033" w14:paraId="5E7956EE" w14:textId="21D6A5CC" w:rsidTr="00806E9B">
        <w:trPr>
          <w:del w:id="200" w:author="MCC TF160" w:date="2023-03-13T14:38:00Z"/>
        </w:trPr>
        <w:tc>
          <w:tcPr>
            <w:tcW w:w="1479" w:type="dxa"/>
            <w:shd w:val="clear" w:color="auto" w:fill="auto"/>
          </w:tcPr>
          <w:p w14:paraId="5ADDD2FC" w14:textId="4AFA75AC" w:rsidR="00E77960" w:rsidRPr="00376DBA" w:rsidDel="00C70033" w:rsidRDefault="00E77960" w:rsidP="00806E9B">
            <w:pPr>
              <w:pStyle w:val="TAL"/>
              <w:rPr>
                <w:del w:id="201" w:author="MCC TF160" w:date="2023-03-13T14:38:00Z"/>
              </w:rPr>
            </w:pPr>
            <w:del w:id="202" w:author="MCC TF160" w:date="2023-03-13T14:38:00Z">
              <w:r w:rsidRPr="00376DBA" w:rsidDel="00C70033">
                <w:delText>AuthResLength</w:delText>
              </w:r>
            </w:del>
          </w:p>
        </w:tc>
        <w:tc>
          <w:tcPr>
            <w:tcW w:w="2464" w:type="dxa"/>
            <w:shd w:val="clear" w:color="auto" w:fill="auto"/>
          </w:tcPr>
          <w:p w14:paraId="0AF3ECB6" w14:textId="452D673B" w:rsidR="00E77960" w:rsidRPr="00376DBA" w:rsidDel="00C70033" w:rsidRDefault="00E77960" w:rsidP="00806E9B">
            <w:pPr>
              <w:pStyle w:val="TAL"/>
              <w:rPr>
                <w:del w:id="203" w:author="MCC TF160" w:date="2023-03-13T14:38:00Z"/>
              </w:rPr>
            </w:pPr>
            <w:del w:id="204" w:author="MCC TF160" w:date="2023-03-13T14:38:00Z">
              <w:r w:rsidRPr="00376DBA" w:rsidDel="00C70033">
                <w:delText>integer</w:delText>
              </w:r>
            </w:del>
          </w:p>
        </w:tc>
        <w:tc>
          <w:tcPr>
            <w:tcW w:w="493" w:type="dxa"/>
            <w:shd w:val="clear" w:color="auto" w:fill="auto"/>
          </w:tcPr>
          <w:p w14:paraId="4ACCA974" w14:textId="58C45D0A" w:rsidR="00E77960" w:rsidRPr="00376DBA" w:rsidDel="00C70033" w:rsidRDefault="00E77960" w:rsidP="00806E9B">
            <w:pPr>
              <w:pStyle w:val="TAL"/>
              <w:rPr>
                <w:del w:id="205" w:author="MCC TF160" w:date="2023-03-13T14:38:00Z"/>
              </w:rPr>
            </w:pPr>
            <w:del w:id="206" w:author="MCC TF160" w:date="2023-03-13T14:38:00Z">
              <w:r w:rsidRPr="00376DBA" w:rsidDel="00C70033">
                <w:delText>opt</w:delText>
              </w:r>
            </w:del>
          </w:p>
        </w:tc>
        <w:tc>
          <w:tcPr>
            <w:tcW w:w="5421" w:type="dxa"/>
            <w:shd w:val="clear" w:color="auto" w:fill="auto"/>
          </w:tcPr>
          <w:p w14:paraId="288DAED8" w14:textId="0032398E" w:rsidR="00E77960" w:rsidRPr="00376DBA" w:rsidDel="00C70033" w:rsidRDefault="00E77960" w:rsidP="00806E9B">
            <w:pPr>
              <w:pStyle w:val="TAL"/>
              <w:rPr>
                <w:del w:id="207" w:author="MCC TF160" w:date="2023-03-13T14:38:00Z"/>
              </w:rPr>
            </w:pPr>
          </w:p>
        </w:tc>
      </w:tr>
      <w:tr w:rsidR="00E77960" w:rsidDel="00C70033" w14:paraId="3B1FF739" w14:textId="1A30324B" w:rsidTr="00806E9B">
        <w:trPr>
          <w:del w:id="208" w:author="MCC TF160" w:date="2023-03-13T14:38:00Z"/>
        </w:trPr>
        <w:tc>
          <w:tcPr>
            <w:tcW w:w="1479" w:type="dxa"/>
            <w:shd w:val="clear" w:color="auto" w:fill="auto"/>
          </w:tcPr>
          <w:p w14:paraId="7008C6B8" w14:textId="0FA1FCCE" w:rsidR="00E77960" w:rsidRPr="00376DBA" w:rsidDel="00C70033" w:rsidRDefault="00E77960" w:rsidP="00806E9B">
            <w:pPr>
              <w:pStyle w:val="TAL"/>
              <w:rPr>
                <w:del w:id="209" w:author="MCC TF160" w:date="2023-03-13T14:38:00Z"/>
              </w:rPr>
            </w:pPr>
            <w:del w:id="210" w:author="MCC TF160" w:date="2023-03-13T14:38:00Z">
              <w:r w:rsidRPr="00376DBA" w:rsidDel="00C70033">
                <w:delText>NetworkSupportsVoiceOverIMS</w:delText>
              </w:r>
            </w:del>
          </w:p>
        </w:tc>
        <w:tc>
          <w:tcPr>
            <w:tcW w:w="2464" w:type="dxa"/>
            <w:shd w:val="clear" w:color="auto" w:fill="auto"/>
          </w:tcPr>
          <w:p w14:paraId="1BBC6E04" w14:textId="542CA537" w:rsidR="00E77960" w:rsidRPr="00376DBA" w:rsidDel="00C70033" w:rsidRDefault="00E77960" w:rsidP="00806E9B">
            <w:pPr>
              <w:pStyle w:val="TAL"/>
              <w:rPr>
                <w:del w:id="211" w:author="MCC TF160" w:date="2023-03-13T14:38:00Z"/>
              </w:rPr>
            </w:pPr>
            <w:del w:id="212" w:author="MCC TF160" w:date="2023-03-13T14:38:00Z">
              <w:r w:rsidRPr="00376DBA" w:rsidDel="00C70033">
                <w:delText>boolean</w:delText>
              </w:r>
            </w:del>
          </w:p>
        </w:tc>
        <w:tc>
          <w:tcPr>
            <w:tcW w:w="493" w:type="dxa"/>
            <w:shd w:val="clear" w:color="auto" w:fill="auto"/>
          </w:tcPr>
          <w:p w14:paraId="26D55BF5" w14:textId="4FCB0C91" w:rsidR="00E77960" w:rsidRPr="00376DBA" w:rsidDel="00C70033" w:rsidRDefault="00E77960" w:rsidP="00806E9B">
            <w:pPr>
              <w:pStyle w:val="TAL"/>
              <w:rPr>
                <w:del w:id="213" w:author="MCC TF160" w:date="2023-03-13T14:38:00Z"/>
              </w:rPr>
            </w:pPr>
          </w:p>
        </w:tc>
        <w:tc>
          <w:tcPr>
            <w:tcW w:w="5421" w:type="dxa"/>
            <w:shd w:val="clear" w:color="auto" w:fill="auto"/>
          </w:tcPr>
          <w:p w14:paraId="62358AF0" w14:textId="3BADEB7F" w:rsidR="00E77960" w:rsidRPr="00376DBA" w:rsidDel="00C70033" w:rsidRDefault="00E77960" w:rsidP="00806E9B">
            <w:pPr>
              <w:pStyle w:val="TAL"/>
              <w:rPr>
                <w:del w:id="214" w:author="MCC TF160" w:date="2023-03-13T14:38:00Z"/>
              </w:rPr>
            </w:pPr>
          </w:p>
        </w:tc>
      </w:tr>
    </w:tbl>
    <w:p w14:paraId="545C1DF9" w14:textId="460621D7" w:rsidR="00E77960" w:rsidDel="00C70033" w:rsidRDefault="00E77960" w:rsidP="00E77960">
      <w:pPr>
        <w:rPr>
          <w:del w:id="215" w:author="MCC TF160" w:date="2023-03-13T14:38:00Z"/>
        </w:rPr>
      </w:pPr>
    </w:p>
    <w:p w14:paraId="6CF6B23F" w14:textId="4B8268BE" w:rsidR="00E77960" w:rsidDel="00C70033" w:rsidRDefault="00E77960" w:rsidP="00E77960">
      <w:pPr>
        <w:pStyle w:val="TH"/>
        <w:rPr>
          <w:del w:id="216" w:author="MCC TF160" w:date="2023-03-13T14:38:00Z"/>
        </w:rPr>
      </w:pPr>
      <w:del w:id="217" w:author="MCC TF160" w:date="2023-03-13T14:38:00Z">
        <w:r w:rsidDel="00C70033">
          <w:delText>IMS_IPCAN_CommandName_Type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7960" w:rsidDel="00C70033" w14:paraId="3FC0A514" w14:textId="2D536263" w:rsidTr="00806E9B">
        <w:trPr>
          <w:del w:id="218" w:author="MCC TF160" w:date="2023-03-13T14:38:00Z"/>
        </w:trPr>
        <w:tc>
          <w:tcPr>
            <w:tcW w:w="9857" w:type="dxa"/>
            <w:gridSpan w:val="2"/>
            <w:shd w:val="clear" w:color="auto" w:fill="E0E0E0"/>
          </w:tcPr>
          <w:p w14:paraId="4F20FE17" w14:textId="41607ACA" w:rsidR="00E77960" w:rsidRPr="00376DBA" w:rsidDel="00C70033" w:rsidRDefault="00E77960" w:rsidP="00806E9B">
            <w:pPr>
              <w:pStyle w:val="TAL"/>
              <w:rPr>
                <w:del w:id="219" w:author="MCC TF160" w:date="2023-03-13T14:38:00Z"/>
                <w:b/>
              </w:rPr>
            </w:pPr>
            <w:del w:id="220" w:author="MCC TF160" w:date="2023-03-13T14:38:00Z">
              <w:r w:rsidRPr="00376DBA" w:rsidDel="00C70033">
                <w:rPr>
                  <w:b/>
                </w:rPr>
                <w:delText>TTCN-3 Enumerated Type</w:delText>
              </w:r>
            </w:del>
          </w:p>
        </w:tc>
      </w:tr>
      <w:tr w:rsidR="00E77960" w:rsidDel="00C70033" w14:paraId="1D7C19AD" w14:textId="77AE4D30" w:rsidTr="00806E9B">
        <w:trPr>
          <w:del w:id="221" w:author="MCC TF160" w:date="2023-03-13T14:38:00Z"/>
        </w:trPr>
        <w:tc>
          <w:tcPr>
            <w:tcW w:w="1971" w:type="dxa"/>
            <w:tcBorders>
              <w:bottom w:val="single" w:sz="4" w:space="0" w:color="auto"/>
            </w:tcBorders>
            <w:shd w:val="clear" w:color="auto" w:fill="E0E0E0"/>
          </w:tcPr>
          <w:p w14:paraId="5C89B93F" w14:textId="5300A147" w:rsidR="00E77960" w:rsidRPr="00376DBA" w:rsidDel="00C70033" w:rsidRDefault="00E77960" w:rsidP="00806E9B">
            <w:pPr>
              <w:pStyle w:val="TAL"/>
              <w:rPr>
                <w:del w:id="222" w:author="MCC TF160" w:date="2023-03-13T14:38:00Z"/>
                <w:b/>
              </w:rPr>
            </w:pPr>
            <w:del w:id="223" w:author="MCC TF160" w:date="2023-03-13T14:38:00Z">
              <w:r w:rsidRPr="00376DBA" w:rsidDel="00C70033">
                <w:rPr>
                  <w:b/>
                </w:rPr>
                <w:delText>Name</w:delText>
              </w:r>
            </w:del>
          </w:p>
        </w:tc>
        <w:tc>
          <w:tcPr>
            <w:tcW w:w="7886" w:type="dxa"/>
            <w:tcBorders>
              <w:bottom w:val="single" w:sz="4" w:space="0" w:color="auto"/>
            </w:tcBorders>
            <w:shd w:val="clear" w:color="auto" w:fill="FFFF99"/>
          </w:tcPr>
          <w:p w14:paraId="2A947C95" w14:textId="2F3DFA0B" w:rsidR="00E77960" w:rsidRPr="00376DBA" w:rsidDel="00C70033" w:rsidRDefault="00E77960" w:rsidP="00806E9B">
            <w:pPr>
              <w:pStyle w:val="TAL"/>
              <w:rPr>
                <w:del w:id="224" w:author="MCC TF160" w:date="2023-03-13T14:38:00Z"/>
                <w:b/>
              </w:rPr>
            </w:pPr>
            <w:del w:id="225" w:author="MCC TF160" w:date="2023-03-13T14:38:00Z">
              <w:r w:rsidRPr="00376DBA" w:rsidDel="00C70033">
                <w:rPr>
                  <w:b/>
                </w:rPr>
                <w:delText>IMS_IPCAN_CommandName_Type</w:delText>
              </w:r>
            </w:del>
          </w:p>
        </w:tc>
      </w:tr>
      <w:tr w:rsidR="00E77960" w:rsidDel="00C70033" w14:paraId="50D1160D" w14:textId="1360EF68" w:rsidTr="00806E9B">
        <w:trPr>
          <w:del w:id="226" w:author="MCC TF160" w:date="2023-03-13T14:38:00Z"/>
        </w:trPr>
        <w:tc>
          <w:tcPr>
            <w:tcW w:w="1971" w:type="dxa"/>
            <w:tcBorders>
              <w:bottom w:val="double" w:sz="4" w:space="0" w:color="auto"/>
            </w:tcBorders>
            <w:shd w:val="clear" w:color="auto" w:fill="E0E0E0"/>
          </w:tcPr>
          <w:p w14:paraId="3CF1C881" w14:textId="07BA26AE" w:rsidR="00E77960" w:rsidRPr="00376DBA" w:rsidDel="00C70033" w:rsidRDefault="00E77960" w:rsidP="00806E9B">
            <w:pPr>
              <w:pStyle w:val="TAL"/>
              <w:rPr>
                <w:del w:id="227" w:author="MCC TF160" w:date="2023-03-13T14:38:00Z"/>
                <w:b/>
              </w:rPr>
            </w:pPr>
            <w:del w:id="228" w:author="MCC TF160" w:date="2023-03-13T14:38:00Z">
              <w:r w:rsidRPr="00376DBA" w:rsidDel="00C70033">
                <w:rPr>
                  <w:b/>
                </w:rPr>
                <w:delText>Comment</w:delText>
              </w:r>
            </w:del>
          </w:p>
        </w:tc>
        <w:tc>
          <w:tcPr>
            <w:tcW w:w="7886" w:type="dxa"/>
            <w:tcBorders>
              <w:bottom w:val="double" w:sz="4" w:space="0" w:color="auto"/>
            </w:tcBorders>
            <w:shd w:val="clear" w:color="auto" w:fill="auto"/>
          </w:tcPr>
          <w:p w14:paraId="22A5E1B8" w14:textId="0B6A9849" w:rsidR="00E77960" w:rsidRPr="00376DBA" w:rsidDel="00C70033" w:rsidRDefault="00E77960" w:rsidP="00806E9B">
            <w:pPr>
              <w:pStyle w:val="TAL"/>
              <w:rPr>
                <w:del w:id="229" w:author="MCC TF160" w:date="2023-03-13T14:38:00Z"/>
              </w:rPr>
            </w:pPr>
          </w:p>
        </w:tc>
      </w:tr>
      <w:tr w:rsidR="00E77960" w:rsidDel="00C70033" w14:paraId="5B9C23F4" w14:textId="78A0A681" w:rsidTr="00806E9B">
        <w:trPr>
          <w:del w:id="230" w:author="MCC TF160" w:date="2023-03-13T14:38:00Z"/>
        </w:trPr>
        <w:tc>
          <w:tcPr>
            <w:tcW w:w="1971" w:type="dxa"/>
            <w:tcBorders>
              <w:top w:val="double" w:sz="4" w:space="0" w:color="auto"/>
            </w:tcBorders>
            <w:shd w:val="clear" w:color="auto" w:fill="auto"/>
          </w:tcPr>
          <w:p w14:paraId="0047D222" w14:textId="3ECAACC5" w:rsidR="00E77960" w:rsidRPr="00376DBA" w:rsidDel="00C70033" w:rsidRDefault="00E77960" w:rsidP="00806E9B">
            <w:pPr>
              <w:pStyle w:val="TAL"/>
              <w:rPr>
                <w:del w:id="231" w:author="MCC TF160" w:date="2023-03-13T14:38:00Z"/>
              </w:rPr>
            </w:pPr>
            <w:del w:id="232" w:author="MCC TF160" w:date="2023-03-13T14:38:00Z">
              <w:r w:rsidRPr="00376DBA" w:rsidDel="00C70033">
                <w:delText>IPCAN_INIT</w:delText>
              </w:r>
            </w:del>
          </w:p>
        </w:tc>
        <w:tc>
          <w:tcPr>
            <w:tcW w:w="7886" w:type="dxa"/>
            <w:tcBorders>
              <w:top w:val="double" w:sz="4" w:space="0" w:color="auto"/>
            </w:tcBorders>
            <w:shd w:val="clear" w:color="auto" w:fill="auto"/>
          </w:tcPr>
          <w:p w14:paraId="5E551AEC" w14:textId="755E94D8" w:rsidR="00E77960" w:rsidRPr="00376DBA" w:rsidDel="00C70033" w:rsidRDefault="00E77960" w:rsidP="00806E9B">
            <w:pPr>
              <w:pStyle w:val="TAL"/>
              <w:rPr>
                <w:del w:id="233" w:author="MCC TF160" w:date="2023-03-13T14:38:00Z"/>
              </w:rPr>
            </w:pPr>
            <w:del w:id="234" w:author="MCC TF160" w:date="2023-03-13T14:38:00Z">
              <w:r w:rsidRPr="00376DBA" w:rsidDel="00C70033">
                <w:delText>trigger the IPCAN_PTC to create a cell and do further appropriate initialisation;</w:delText>
              </w:r>
            </w:del>
          </w:p>
          <w:p w14:paraId="01F6AEE6" w14:textId="1E4968B8" w:rsidR="00E77960" w:rsidRPr="00376DBA" w:rsidDel="00C70033" w:rsidRDefault="00E77960" w:rsidP="00806E9B">
            <w:pPr>
              <w:pStyle w:val="TAL"/>
              <w:rPr>
                <w:del w:id="235" w:author="MCC TF160" w:date="2023-03-13T14:38:00Z"/>
              </w:rPr>
            </w:pPr>
            <w:del w:id="236" w:author="MCC TF160" w:date="2023-03-13T14:38:00Z">
              <w:r w:rsidRPr="00376DBA" w:rsidDel="00C70033">
                <w:delText>which RAN technology to be use is decided by the IPCAN_PTC based on PIXITs;</w:delText>
              </w:r>
            </w:del>
          </w:p>
          <w:p w14:paraId="6FA06347" w14:textId="04A3104D" w:rsidR="00E77960" w:rsidRPr="00376DBA" w:rsidDel="00C70033" w:rsidRDefault="00E77960" w:rsidP="00806E9B">
            <w:pPr>
              <w:pStyle w:val="TAL"/>
              <w:rPr>
                <w:del w:id="237" w:author="MCC TF160" w:date="2023-03-13T14:38:00Z"/>
              </w:rPr>
            </w:pPr>
            <w:del w:id="238" w:author="MCC TF160" w:date="2023-03-13T14:38:00Z">
              <w:r w:rsidRPr="00376DBA" w:rsidDel="00C70033">
                <w:delText>as test procedure shall be specified which procedure is used during the test body to know which DRBs need to be pre-configured;</w:delText>
              </w:r>
            </w:del>
          </w:p>
          <w:p w14:paraId="770D7DB3" w14:textId="03769E39" w:rsidR="00E77960" w:rsidRPr="00376DBA" w:rsidDel="00C70033" w:rsidRDefault="00E77960" w:rsidP="00806E9B">
            <w:pPr>
              <w:pStyle w:val="TAL"/>
              <w:rPr>
                <w:del w:id="239" w:author="MCC TF160" w:date="2023-03-13T14:38:00Z"/>
              </w:rPr>
            </w:pPr>
            <w:del w:id="240" w:author="MCC TF160" w:date="2023-03-13T14:38:00Z">
              <w:r w:rsidRPr="00376DBA" w:rsidDel="00C70033">
                <w:delText>IPCAN returns response indicating the RAN type</w:delText>
              </w:r>
            </w:del>
          </w:p>
        </w:tc>
      </w:tr>
      <w:tr w:rsidR="00E77960" w:rsidDel="00C70033" w14:paraId="3989354F" w14:textId="7D7D0851" w:rsidTr="00806E9B">
        <w:trPr>
          <w:del w:id="241" w:author="MCC TF160" w:date="2023-03-13T14:38:00Z"/>
        </w:trPr>
        <w:tc>
          <w:tcPr>
            <w:tcW w:w="1971" w:type="dxa"/>
            <w:shd w:val="clear" w:color="auto" w:fill="auto"/>
          </w:tcPr>
          <w:p w14:paraId="101C1F16" w14:textId="6D3617D2" w:rsidR="00E77960" w:rsidRPr="00376DBA" w:rsidDel="00C70033" w:rsidRDefault="00E77960" w:rsidP="00806E9B">
            <w:pPr>
              <w:pStyle w:val="TAL"/>
              <w:rPr>
                <w:del w:id="242" w:author="MCC TF160" w:date="2023-03-13T14:38:00Z"/>
              </w:rPr>
            </w:pPr>
            <w:del w:id="243" w:author="MCC TF160" w:date="2023-03-13T14:38:00Z">
              <w:r w:rsidRPr="00376DBA" w:rsidDel="00C70033">
                <w:delText>IPCAN_STARTPROCEDURE</w:delText>
              </w:r>
            </w:del>
          </w:p>
        </w:tc>
        <w:tc>
          <w:tcPr>
            <w:tcW w:w="7886" w:type="dxa"/>
            <w:shd w:val="clear" w:color="auto" w:fill="auto"/>
          </w:tcPr>
          <w:p w14:paraId="21E1417F" w14:textId="67B066CD" w:rsidR="00E77960" w:rsidRPr="00376DBA" w:rsidDel="00C70033" w:rsidRDefault="00E77960" w:rsidP="00806E9B">
            <w:pPr>
              <w:pStyle w:val="TAL"/>
              <w:rPr>
                <w:del w:id="244" w:author="MCC TF160" w:date="2023-03-13T14:38:00Z"/>
              </w:rPr>
            </w:pPr>
            <w:del w:id="245" w:author="MCC TF160" w:date="2023-03-13T14:38:00Z">
              <w:r w:rsidRPr="00376DBA" w:rsidDel="00C70033">
                <w:delText>trigger the IPCAN to expect (MO) or page (MT) the UE to establish an RRC connection;</w:delText>
              </w:r>
            </w:del>
          </w:p>
          <w:p w14:paraId="599A68F2" w14:textId="67541B13" w:rsidR="00E77960" w:rsidRPr="00376DBA" w:rsidDel="00C70033" w:rsidRDefault="00E77960" w:rsidP="00806E9B">
            <w:pPr>
              <w:pStyle w:val="TAL"/>
              <w:rPr>
                <w:del w:id="246" w:author="MCC TF160" w:date="2023-03-13T14:38:00Z"/>
              </w:rPr>
            </w:pPr>
            <w:del w:id="247" w:author="MCC TF160" w:date="2023-03-13T14:38:00Z">
              <w:r w:rsidRPr="00376DBA" w:rsidDel="00C70033">
                <w:delText>depending on the connection type triggers may need to be sent from IPCAN to IMS or from IMS to IPCAN to synchronise establishment</w:delText>
              </w:r>
            </w:del>
          </w:p>
          <w:p w14:paraId="13B8F484" w14:textId="22890477" w:rsidR="00E77960" w:rsidRPr="00376DBA" w:rsidDel="00C70033" w:rsidRDefault="00E77960" w:rsidP="00806E9B">
            <w:pPr>
              <w:pStyle w:val="TAL"/>
              <w:rPr>
                <w:del w:id="248" w:author="MCC TF160" w:date="2023-03-13T14:38:00Z"/>
              </w:rPr>
            </w:pPr>
            <w:del w:id="249" w:author="MCC TF160" w:date="2023-03-13T14:38:00Z">
              <w:r w:rsidRPr="00376DBA" w:rsidDel="00C70033">
                <w:delText>of dedicated DRBs (EUTRA) or secondary PDP contexts (UTRAN)</w:delText>
              </w:r>
            </w:del>
          </w:p>
        </w:tc>
      </w:tr>
      <w:tr w:rsidR="00E77960" w:rsidDel="00C70033" w14:paraId="1391A718" w14:textId="79F6B61B" w:rsidTr="00806E9B">
        <w:trPr>
          <w:del w:id="250" w:author="MCC TF160" w:date="2023-03-13T14:38:00Z"/>
        </w:trPr>
        <w:tc>
          <w:tcPr>
            <w:tcW w:w="1971" w:type="dxa"/>
            <w:shd w:val="clear" w:color="auto" w:fill="auto"/>
          </w:tcPr>
          <w:p w14:paraId="5FCEEADE" w14:textId="7C35B51D" w:rsidR="00E77960" w:rsidRPr="00376DBA" w:rsidDel="00C70033" w:rsidRDefault="00E77960" w:rsidP="00806E9B">
            <w:pPr>
              <w:pStyle w:val="TAL"/>
              <w:rPr>
                <w:del w:id="251" w:author="MCC TF160" w:date="2023-03-13T14:38:00Z"/>
              </w:rPr>
            </w:pPr>
            <w:del w:id="252" w:author="MCC TF160" w:date="2023-03-13T14:38:00Z">
              <w:r w:rsidRPr="00376DBA" w:rsidDel="00C70033">
                <w:delText>IPCAN_ENDPROCEDURE</w:delText>
              </w:r>
            </w:del>
          </w:p>
        </w:tc>
        <w:tc>
          <w:tcPr>
            <w:tcW w:w="7886" w:type="dxa"/>
            <w:shd w:val="clear" w:color="auto" w:fill="auto"/>
          </w:tcPr>
          <w:p w14:paraId="20153851" w14:textId="37D4418E" w:rsidR="00E77960" w:rsidRPr="00376DBA" w:rsidDel="00C70033" w:rsidRDefault="00E77960" w:rsidP="00806E9B">
            <w:pPr>
              <w:pStyle w:val="TAL"/>
              <w:rPr>
                <w:del w:id="253" w:author="MCC TF160" w:date="2023-03-13T14:38:00Z"/>
              </w:rPr>
            </w:pPr>
            <w:del w:id="254" w:author="MCC TF160" w:date="2023-03-13T14:38:00Z">
              <w:r w:rsidRPr="00376DBA" w:rsidDel="00C70033">
                <w:delText>trigger RRC connection release by the IPCAN_PTC;</w:delText>
              </w:r>
            </w:del>
          </w:p>
          <w:p w14:paraId="691E43F4" w14:textId="4990B93E" w:rsidR="00E77960" w:rsidRPr="00376DBA" w:rsidDel="00C70033" w:rsidRDefault="00E77960" w:rsidP="00806E9B">
            <w:pPr>
              <w:pStyle w:val="TAL"/>
              <w:rPr>
                <w:del w:id="255" w:author="MCC TF160" w:date="2023-03-13T14:38:00Z"/>
              </w:rPr>
            </w:pPr>
            <w:del w:id="256" w:author="MCC TF160" w:date="2023-03-13T14:38:00Z">
              <w:r w:rsidRPr="00376DBA" w:rsidDel="00C70033">
                <w:delText>as a SIP message may be sent out just before end of the procedure in general a delay of 2s shall be added before sending IPCAN_ENDPROCEDURE to IPCAN;</w:delText>
              </w:r>
            </w:del>
          </w:p>
          <w:p w14:paraId="4921E140" w14:textId="5BDCABAA" w:rsidR="00E77960" w:rsidRPr="00376DBA" w:rsidDel="00C70033" w:rsidRDefault="00E77960" w:rsidP="00806E9B">
            <w:pPr>
              <w:pStyle w:val="TAL"/>
              <w:rPr>
                <w:del w:id="257" w:author="MCC TF160" w:date="2023-03-13T14:38:00Z"/>
              </w:rPr>
            </w:pPr>
            <w:del w:id="258" w:author="MCC TF160" w:date="2023-03-13T14:38:00Z">
              <w:r w:rsidRPr="00376DBA" w:rsidDel="00C70033">
                <w:delText>for UTRAN it is up to IPCAN and SS implementation to cope with possible/necessary release of (secondary) PDP context;</w:delText>
              </w:r>
            </w:del>
          </w:p>
          <w:p w14:paraId="33CB2686" w14:textId="4B5E412A" w:rsidR="00E77960" w:rsidRPr="00376DBA" w:rsidDel="00C70033" w:rsidRDefault="00E77960" w:rsidP="00806E9B">
            <w:pPr>
              <w:pStyle w:val="TAL"/>
              <w:rPr>
                <w:del w:id="259" w:author="MCC TF160" w:date="2023-03-13T14:38:00Z"/>
              </w:rPr>
            </w:pPr>
            <w:del w:id="260" w:author="MCC TF160" w:date="2023-03-13T14:38:00Z">
              <w:r w:rsidRPr="00376DBA" w:rsidDel="00C70033">
                <w:delText>a trigger shall be sent from IPCAN to IMS to indicate when RRC connection is released</w:delText>
              </w:r>
            </w:del>
          </w:p>
        </w:tc>
      </w:tr>
      <w:tr w:rsidR="00E77960" w:rsidDel="00C70033" w14:paraId="20981EC0" w14:textId="35944293" w:rsidTr="00806E9B">
        <w:trPr>
          <w:del w:id="261" w:author="MCC TF160" w:date="2023-03-13T14:38:00Z"/>
        </w:trPr>
        <w:tc>
          <w:tcPr>
            <w:tcW w:w="1971" w:type="dxa"/>
            <w:shd w:val="clear" w:color="auto" w:fill="auto"/>
          </w:tcPr>
          <w:p w14:paraId="55C3F0F9" w14:textId="27843926" w:rsidR="00E77960" w:rsidRPr="00376DBA" w:rsidDel="00C70033" w:rsidRDefault="00E77960" w:rsidP="00806E9B">
            <w:pPr>
              <w:pStyle w:val="TAL"/>
              <w:rPr>
                <w:del w:id="262" w:author="MCC TF160" w:date="2023-03-13T14:38:00Z"/>
              </w:rPr>
            </w:pPr>
            <w:del w:id="263" w:author="MCC TF160" w:date="2023-03-13T14:38:00Z">
              <w:r w:rsidRPr="00376DBA" w:rsidDel="00C70033">
                <w:delText>IPCAN_RELEASE</w:delText>
              </w:r>
            </w:del>
          </w:p>
        </w:tc>
        <w:tc>
          <w:tcPr>
            <w:tcW w:w="7886" w:type="dxa"/>
            <w:shd w:val="clear" w:color="auto" w:fill="auto"/>
          </w:tcPr>
          <w:p w14:paraId="59007592" w14:textId="5A870CD9" w:rsidR="00E77960" w:rsidRPr="00376DBA" w:rsidDel="00C70033" w:rsidRDefault="00E77960" w:rsidP="00806E9B">
            <w:pPr>
              <w:pStyle w:val="TAL"/>
              <w:rPr>
                <w:del w:id="264" w:author="MCC TF160" w:date="2023-03-13T14:38:00Z"/>
              </w:rPr>
            </w:pPr>
            <w:del w:id="265" w:author="MCC TF160" w:date="2023-03-13T14:38:00Z">
              <w:r w:rsidRPr="00376DBA" w:rsidDel="00C70033">
                <w:delText>Detach UE and release cell (postamble);</w:delText>
              </w:r>
            </w:del>
          </w:p>
          <w:p w14:paraId="01AB3836" w14:textId="75E6E2B5" w:rsidR="00E77960" w:rsidRPr="00376DBA" w:rsidDel="00C70033" w:rsidRDefault="00E77960" w:rsidP="00806E9B">
            <w:pPr>
              <w:pStyle w:val="TAL"/>
              <w:rPr>
                <w:del w:id="266" w:author="MCC TF160" w:date="2023-03-13T14:38:00Z"/>
              </w:rPr>
            </w:pPr>
            <w:del w:id="267" w:author="MCC TF160" w:date="2023-03-13T14:38:00Z">
              <w:r w:rsidRPr="00376DBA" w:rsidDel="00C70033">
                <w:delText>a trigger is shall be sent from IPCAN to IMS to indicate when IPCAN is released</w:delText>
              </w:r>
            </w:del>
          </w:p>
        </w:tc>
      </w:tr>
      <w:tr w:rsidR="00E77960" w:rsidDel="00C70033" w14:paraId="2580F79B" w14:textId="7EDD45CC" w:rsidTr="00806E9B">
        <w:trPr>
          <w:del w:id="268" w:author="MCC TF160" w:date="2023-03-13T14:38:00Z"/>
        </w:trPr>
        <w:tc>
          <w:tcPr>
            <w:tcW w:w="1971" w:type="dxa"/>
            <w:shd w:val="clear" w:color="auto" w:fill="auto"/>
          </w:tcPr>
          <w:p w14:paraId="06E068E6" w14:textId="66724067" w:rsidR="00E77960" w:rsidRPr="00376DBA" w:rsidDel="00C70033" w:rsidRDefault="00E77960" w:rsidP="00806E9B">
            <w:pPr>
              <w:pStyle w:val="TAL"/>
              <w:rPr>
                <w:del w:id="269" w:author="MCC TF160" w:date="2023-03-13T14:38:00Z"/>
              </w:rPr>
            </w:pPr>
            <w:del w:id="270" w:author="MCC TF160" w:date="2023-03-13T14:38:00Z">
              <w:r w:rsidRPr="00376DBA" w:rsidDel="00C70033">
                <w:delText>IPCAN_QUERY</w:delText>
              </w:r>
            </w:del>
          </w:p>
        </w:tc>
        <w:tc>
          <w:tcPr>
            <w:tcW w:w="7886" w:type="dxa"/>
            <w:shd w:val="clear" w:color="auto" w:fill="auto"/>
          </w:tcPr>
          <w:p w14:paraId="6A24EC0F" w14:textId="33A2928F" w:rsidR="00E77960" w:rsidRPr="00376DBA" w:rsidDel="00C70033" w:rsidRDefault="00E77960" w:rsidP="00806E9B">
            <w:pPr>
              <w:pStyle w:val="TAL"/>
              <w:rPr>
                <w:del w:id="271" w:author="MCC TF160" w:date="2023-03-13T14:38:00Z"/>
              </w:rPr>
            </w:pPr>
            <w:del w:id="272" w:author="MCC TF160" w:date="2023-03-13T14:38:00Z">
              <w:r w:rsidRPr="00376DBA" w:rsidDel="00C70033">
                <w:delText>query information from the IPCAN PTC</w:delText>
              </w:r>
            </w:del>
          </w:p>
        </w:tc>
      </w:tr>
      <w:tr w:rsidR="00E77960" w:rsidDel="00C70033" w14:paraId="62D8B2E9" w14:textId="781FBAFE" w:rsidTr="00806E9B">
        <w:trPr>
          <w:del w:id="273" w:author="MCC TF160" w:date="2023-03-13T14:38:00Z"/>
        </w:trPr>
        <w:tc>
          <w:tcPr>
            <w:tcW w:w="1971" w:type="dxa"/>
            <w:shd w:val="clear" w:color="auto" w:fill="auto"/>
          </w:tcPr>
          <w:p w14:paraId="5FA7CE52" w14:textId="62AFB81E" w:rsidR="00E77960" w:rsidRPr="00376DBA" w:rsidDel="00C70033" w:rsidRDefault="00E77960" w:rsidP="00806E9B">
            <w:pPr>
              <w:pStyle w:val="TAL"/>
              <w:rPr>
                <w:del w:id="274" w:author="MCC TF160" w:date="2023-03-13T14:38:00Z"/>
              </w:rPr>
            </w:pPr>
            <w:del w:id="275" w:author="MCC TF160" w:date="2023-03-13T14:38:00Z">
              <w:r w:rsidRPr="00376DBA" w:rsidDel="00C70033">
                <w:delText>IPCAN_PROVIDELOCATIONINFORMATION</w:delText>
              </w:r>
            </w:del>
          </w:p>
        </w:tc>
        <w:tc>
          <w:tcPr>
            <w:tcW w:w="7886" w:type="dxa"/>
            <w:shd w:val="clear" w:color="auto" w:fill="auto"/>
          </w:tcPr>
          <w:p w14:paraId="43A317E6" w14:textId="004BD464" w:rsidR="00E77960" w:rsidRPr="00376DBA" w:rsidDel="00C70033" w:rsidRDefault="00E77960" w:rsidP="00806E9B">
            <w:pPr>
              <w:pStyle w:val="TAL"/>
              <w:rPr>
                <w:del w:id="276" w:author="MCC TF160" w:date="2023-03-13T14:38:00Z"/>
              </w:rPr>
            </w:pPr>
            <w:del w:id="277" w:author="MCC TF160" w:date="2023-03-13T14:38:00Z">
              <w:r w:rsidRPr="00376DBA" w:rsidDel="00C70033">
                <w:delText>trigger IPCAN to provide UELocationInformation to the UE acc. to 36.509</w:delText>
              </w:r>
            </w:del>
          </w:p>
        </w:tc>
      </w:tr>
    </w:tbl>
    <w:p w14:paraId="2E54851D" w14:textId="7455AB17" w:rsidR="00E77960" w:rsidDel="00C70033" w:rsidRDefault="00E77960" w:rsidP="00E77960">
      <w:pPr>
        <w:rPr>
          <w:del w:id="278" w:author="MCC TF160" w:date="2023-03-13T14:38:00Z"/>
        </w:rPr>
      </w:pPr>
    </w:p>
    <w:p w14:paraId="7B8375A9" w14:textId="0CD4A956" w:rsidR="00E77960" w:rsidDel="00C70033" w:rsidRDefault="00E77960" w:rsidP="00E77960">
      <w:pPr>
        <w:pStyle w:val="TH"/>
        <w:rPr>
          <w:del w:id="279" w:author="MCC TF160" w:date="2023-03-13T14:38:00Z"/>
        </w:rPr>
      </w:pPr>
      <w:del w:id="280" w:author="MCC TF160" w:date="2023-03-13T14:38:00Z">
        <w:r w:rsidDel="00C70033">
          <w:lastRenderedPageBreak/>
          <w:delText>IMS_IPCAN_Command_Type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785EE154" w14:textId="5EBEDD3D" w:rsidTr="00806E9B">
        <w:trPr>
          <w:del w:id="281" w:author="MCC TF160" w:date="2023-03-13T14:38:00Z"/>
        </w:trPr>
        <w:tc>
          <w:tcPr>
            <w:tcW w:w="9857" w:type="dxa"/>
            <w:gridSpan w:val="4"/>
            <w:shd w:val="clear" w:color="auto" w:fill="E0E0E0"/>
          </w:tcPr>
          <w:p w14:paraId="7D45C336" w14:textId="6CA05A8E" w:rsidR="00E77960" w:rsidRPr="00376DBA" w:rsidDel="00C70033" w:rsidRDefault="00E77960" w:rsidP="00806E9B">
            <w:pPr>
              <w:pStyle w:val="TAL"/>
              <w:rPr>
                <w:del w:id="282" w:author="MCC TF160" w:date="2023-03-13T14:38:00Z"/>
                <w:b/>
              </w:rPr>
            </w:pPr>
            <w:del w:id="283" w:author="MCC TF160" w:date="2023-03-13T14:38:00Z">
              <w:r w:rsidRPr="00376DBA" w:rsidDel="00C70033">
                <w:rPr>
                  <w:b/>
                </w:rPr>
                <w:delText>TTCN-3 Record Type</w:delText>
              </w:r>
            </w:del>
          </w:p>
        </w:tc>
      </w:tr>
      <w:tr w:rsidR="00E77960" w:rsidDel="00C70033" w14:paraId="2652DB0B" w14:textId="31F5A866" w:rsidTr="00806E9B">
        <w:trPr>
          <w:del w:id="284" w:author="MCC TF160" w:date="2023-03-13T14:38:00Z"/>
        </w:trPr>
        <w:tc>
          <w:tcPr>
            <w:tcW w:w="1479" w:type="dxa"/>
            <w:tcBorders>
              <w:bottom w:val="single" w:sz="4" w:space="0" w:color="auto"/>
            </w:tcBorders>
            <w:shd w:val="clear" w:color="auto" w:fill="E0E0E0"/>
          </w:tcPr>
          <w:p w14:paraId="6AF75750" w14:textId="6920F5DF" w:rsidR="00E77960" w:rsidRPr="00376DBA" w:rsidDel="00C70033" w:rsidRDefault="00E77960" w:rsidP="00806E9B">
            <w:pPr>
              <w:pStyle w:val="TAL"/>
              <w:rPr>
                <w:del w:id="285" w:author="MCC TF160" w:date="2023-03-13T14:38:00Z"/>
                <w:b/>
              </w:rPr>
            </w:pPr>
            <w:del w:id="286"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2DDD8562" w14:textId="08369B6F" w:rsidR="00E77960" w:rsidRPr="00376DBA" w:rsidDel="00C70033" w:rsidRDefault="00E77960" w:rsidP="00806E9B">
            <w:pPr>
              <w:pStyle w:val="TAL"/>
              <w:rPr>
                <w:del w:id="287" w:author="MCC TF160" w:date="2023-03-13T14:38:00Z"/>
                <w:b/>
              </w:rPr>
            </w:pPr>
            <w:del w:id="288" w:author="MCC TF160" w:date="2023-03-13T14:38:00Z">
              <w:r w:rsidRPr="00376DBA" w:rsidDel="00C70033">
                <w:rPr>
                  <w:b/>
                </w:rPr>
                <w:delText>IMS_IPCAN_Command_Type</w:delText>
              </w:r>
            </w:del>
          </w:p>
        </w:tc>
      </w:tr>
      <w:tr w:rsidR="00E77960" w:rsidDel="00C70033" w14:paraId="41F9496E" w14:textId="264E9E4D" w:rsidTr="00806E9B">
        <w:trPr>
          <w:del w:id="289" w:author="MCC TF160" w:date="2023-03-13T14:38:00Z"/>
        </w:trPr>
        <w:tc>
          <w:tcPr>
            <w:tcW w:w="1479" w:type="dxa"/>
            <w:tcBorders>
              <w:bottom w:val="double" w:sz="4" w:space="0" w:color="auto"/>
            </w:tcBorders>
            <w:shd w:val="clear" w:color="auto" w:fill="E0E0E0"/>
          </w:tcPr>
          <w:p w14:paraId="53A9F1B0" w14:textId="0D852596" w:rsidR="00E77960" w:rsidRPr="00376DBA" w:rsidDel="00C70033" w:rsidRDefault="00E77960" w:rsidP="00806E9B">
            <w:pPr>
              <w:pStyle w:val="TAL"/>
              <w:rPr>
                <w:del w:id="290" w:author="MCC TF160" w:date="2023-03-13T14:38:00Z"/>
                <w:b/>
              </w:rPr>
            </w:pPr>
            <w:del w:id="291"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39A9CBB9" w14:textId="3576B6C6" w:rsidR="00E77960" w:rsidRPr="00376DBA" w:rsidDel="00C70033" w:rsidRDefault="00E77960" w:rsidP="00806E9B">
            <w:pPr>
              <w:pStyle w:val="TAL"/>
              <w:rPr>
                <w:del w:id="292" w:author="MCC TF160" w:date="2023-03-13T14:38:00Z"/>
              </w:rPr>
            </w:pPr>
            <w:del w:id="293" w:author="MCC TF160" w:date="2023-03-13T14:38:00Z">
              <w:r w:rsidRPr="00376DBA" w:rsidDel="00C70033">
                <w:delText>Messages IMS_PTC -&gt; IPCAN</w:delText>
              </w:r>
            </w:del>
          </w:p>
        </w:tc>
      </w:tr>
      <w:tr w:rsidR="00E77960" w:rsidDel="00C70033" w14:paraId="53A5ABDF" w14:textId="501DCFCA" w:rsidTr="00806E9B">
        <w:trPr>
          <w:del w:id="294" w:author="MCC TF160" w:date="2023-03-13T14:38:00Z"/>
        </w:trPr>
        <w:tc>
          <w:tcPr>
            <w:tcW w:w="1479" w:type="dxa"/>
            <w:tcBorders>
              <w:top w:val="double" w:sz="4" w:space="0" w:color="auto"/>
            </w:tcBorders>
            <w:shd w:val="clear" w:color="auto" w:fill="auto"/>
          </w:tcPr>
          <w:p w14:paraId="1382D6E8" w14:textId="0F626189" w:rsidR="00E77960" w:rsidRPr="00376DBA" w:rsidDel="00C70033" w:rsidRDefault="00E77960" w:rsidP="00806E9B">
            <w:pPr>
              <w:pStyle w:val="TAL"/>
              <w:rPr>
                <w:del w:id="295" w:author="MCC TF160" w:date="2023-03-13T14:38:00Z"/>
              </w:rPr>
            </w:pPr>
            <w:del w:id="296" w:author="MCC TF160" w:date="2023-03-13T14:38:00Z">
              <w:r w:rsidRPr="00376DBA" w:rsidDel="00C70033">
                <w:delText>Name</w:delText>
              </w:r>
            </w:del>
          </w:p>
        </w:tc>
        <w:tc>
          <w:tcPr>
            <w:tcW w:w="2464" w:type="dxa"/>
            <w:tcBorders>
              <w:top w:val="double" w:sz="4" w:space="0" w:color="auto"/>
            </w:tcBorders>
            <w:shd w:val="clear" w:color="auto" w:fill="auto"/>
          </w:tcPr>
          <w:p w14:paraId="1D7B42DF" w14:textId="1797455E" w:rsidR="00E77960" w:rsidRPr="00376DBA" w:rsidDel="00C70033" w:rsidRDefault="00E77960" w:rsidP="00806E9B">
            <w:pPr>
              <w:pStyle w:val="TAL"/>
              <w:rPr>
                <w:del w:id="297" w:author="MCC TF160" w:date="2023-03-13T14:38:00Z"/>
              </w:rPr>
            </w:pPr>
            <w:del w:id="298" w:author="MCC TF160" w:date="2023-03-13T14:38:00Z">
              <w:r w:rsidDel="00C70033">
                <w:fldChar w:fldCharType="begin"/>
              </w:r>
              <w:r w:rsidDel="00C70033">
                <w:delInstrText>HYPERLINK \l "IMS_IPCAN_CommandName_Type"</w:delInstrText>
              </w:r>
              <w:r w:rsidDel="00C70033">
                <w:fldChar w:fldCharType="separate"/>
              </w:r>
              <w:r w:rsidDel="00C70033">
                <w:rPr>
                  <w:rStyle w:val="Hyperlink"/>
                </w:rPr>
                <w:delText>IMS_IPCAN_CommandName_Type</w:delText>
              </w:r>
              <w:r w:rsidDel="00C70033">
                <w:rPr>
                  <w:rStyle w:val="Hyperlink"/>
                </w:rPr>
                <w:fldChar w:fldCharType="end"/>
              </w:r>
            </w:del>
          </w:p>
        </w:tc>
        <w:tc>
          <w:tcPr>
            <w:tcW w:w="493" w:type="dxa"/>
            <w:tcBorders>
              <w:top w:val="double" w:sz="4" w:space="0" w:color="auto"/>
            </w:tcBorders>
            <w:shd w:val="clear" w:color="auto" w:fill="auto"/>
          </w:tcPr>
          <w:p w14:paraId="1CC12E85" w14:textId="214CEB8F" w:rsidR="00E77960" w:rsidRPr="00376DBA" w:rsidDel="00C70033" w:rsidRDefault="00E77960" w:rsidP="00806E9B">
            <w:pPr>
              <w:pStyle w:val="TAL"/>
              <w:rPr>
                <w:del w:id="299" w:author="MCC TF160" w:date="2023-03-13T14:38:00Z"/>
              </w:rPr>
            </w:pPr>
          </w:p>
        </w:tc>
        <w:tc>
          <w:tcPr>
            <w:tcW w:w="5421" w:type="dxa"/>
            <w:tcBorders>
              <w:top w:val="double" w:sz="4" w:space="0" w:color="auto"/>
            </w:tcBorders>
            <w:shd w:val="clear" w:color="auto" w:fill="auto"/>
          </w:tcPr>
          <w:p w14:paraId="3A225F10" w14:textId="1EF5A092" w:rsidR="00E77960" w:rsidRPr="00376DBA" w:rsidDel="00C70033" w:rsidRDefault="00E77960" w:rsidP="00806E9B">
            <w:pPr>
              <w:pStyle w:val="TAL"/>
              <w:rPr>
                <w:del w:id="300" w:author="MCC TF160" w:date="2023-03-13T14:38:00Z"/>
              </w:rPr>
            </w:pPr>
          </w:p>
        </w:tc>
      </w:tr>
      <w:tr w:rsidR="00E77960" w:rsidDel="00C70033" w14:paraId="43D65A0D" w14:textId="0651C1FB" w:rsidTr="00806E9B">
        <w:trPr>
          <w:del w:id="301" w:author="MCC TF160" w:date="2023-03-13T14:38:00Z"/>
        </w:trPr>
        <w:tc>
          <w:tcPr>
            <w:tcW w:w="1479" w:type="dxa"/>
            <w:shd w:val="clear" w:color="auto" w:fill="auto"/>
          </w:tcPr>
          <w:p w14:paraId="15BF79A8" w14:textId="3A074CB7" w:rsidR="00E77960" w:rsidRPr="00376DBA" w:rsidDel="00C70033" w:rsidRDefault="00E77960" w:rsidP="00806E9B">
            <w:pPr>
              <w:pStyle w:val="TAL"/>
              <w:rPr>
                <w:del w:id="302" w:author="MCC TF160" w:date="2023-03-13T14:38:00Z"/>
              </w:rPr>
            </w:pPr>
            <w:del w:id="303" w:author="MCC TF160" w:date="2023-03-13T14:38:00Z">
              <w:r w:rsidRPr="00376DBA" w:rsidDel="00C70033">
                <w:delText>TestConfiguration</w:delText>
              </w:r>
            </w:del>
          </w:p>
        </w:tc>
        <w:tc>
          <w:tcPr>
            <w:tcW w:w="2464" w:type="dxa"/>
            <w:shd w:val="clear" w:color="auto" w:fill="auto"/>
          </w:tcPr>
          <w:p w14:paraId="6DAAEE3B" w14:textId="76B9D25C" w:rsidR="00E77960" w:rsidRPr="00376DBA" w:rsidDel="00C70033" w:rsidRDefault="00E77960" w:rsidP="00806E9B">
            <w:pPr>
              <w:pStyle w:val="TAL"/>
              <w:rPr>
                <w:del w:id="304" w:author="MCC TF160" w:date="2023-03-13T14:38:00Z"/>
              </w:rPr>
            </w:pPr>
            <w:del w:id="305" w:author="MCC TF160" w:date="2023-03-13T14:38:00Z">
              <w:r w:rsidDel="00C70033">
                <w:fldChar w:fldCharType="begin"/>
              </w:r>
              <w:r w:rsidDel="00C70033">
                <w:delInstrText>HYPERLINK \l "IMS_TestConfiguration_Type"</w:delInstrText>
              </w:r>
              <w:r w:rsidDel="00C70033">
                <w:fldChar w:fldCharType="separate"/>
              </w:r>
              <w:r w:rsidDel="00C70033">
                <w:rPr>
                  <w:rStyle w:val="Hyperlink"/>
                </w:rPr>
                <w:delText>IMS_TestConfiguration_Type</w:delText>
              </w:r>
              <w:r w:rsidDel="00C70033">
                <w:rPr>
                  <w:rStyle w:val="Hyperlink"/>
                </w:rPr>
                <w:fldChar w:fldCharType="end"/>
              </w:r>
            </w:del>
          </w:p>
        </w:tc>
        <w:tc>
          <w:tcPr>
            <w:tcW w:w="493" w:type="dxa"/>
            <w:shd w:val="clear" w:color="auto" w:fill="auto"/>
          </w:tcPr>
          <w:p w14:paraId="51824338" w14:textId="051B6210" w:rsidR="00E77960" w:rsidRPr="00376DBA" w:rsidDel="00C70033" w:rsidRDefault="00E77960" w:rsidP="00806E9B">
            <w:pPr>
              <w:pStyle w:val="TAL"/>
              <w:rPr>
                <w:del w:id="306" w:author="MCC TF160" w:date="2023-03-13T14:38:00Z"/>
              </w:rPr>
            </w:pPr>
            <w:del w:id="307" w:author="MCC TF160" w:date="2023-03-13T14:38:00Z">
              <w:r w:rsidRPr="00376DBA" w:rsidDel="00C70033">
                <w:delText>opt</w:delText>
              </w:r>
            </w:del>
          </w:p>
        </w:tc>
        <w:tc>
          <w:tcPr>
            <w:tcW w:w="5421" w:type="dxa"/>
            <w:shd w:val="clear" w:color="auto" w:fill="auto"/>
          </w:tcPr>
          <w:p w14:paraId="0D59A9DE" w14:textId="068DBB29" w:rsidR="00E77960" w:rsidRPr="00376DBA" w:rsidDel="00C70033" w:rsidRDefault="00E77960" w:rsidP="00806E9B">
            <w:pPr>
              <w:pStyle w:val="TAL"/>
              <w:rPr>
                <w:del w:id="308" w:author="MCC TF160" w:date="2023-03-13T14:38:00Z"/>
              </w:rPr>
            </w:pPr>
          </w:p>
        </w:tc>
      </w:tr>
      <w:tr w:rsidR="00E77960" w:rsidDel="00C70033" w14:paraId="6A92F477" w14:textId="607A7B52" w:rsidTr="00806E9B">
        <w:trPr>
          <w:del w:id="309" w:author="MCC TF160" w:date="2023-03-13T14:38:00Z"/>
        </w:trPr>
        <w:tc>
          <w:tcPr>
            <w:tcW w:w="1479" w:type="dxa"/>
            <w:shd w:val="clear" w:color="auto" w:fill="auto"/>
          </w:tcPr>
          <w:p w14:paraId="11498B9A" w14:textId="434E7156" w:rsidR="00E77960" w:rsidRPr="00376DBA" w:rsidDel="00C70033" w:rsidRDefault="00E77960" w:rsidP="00806E9B">
            <w:pPr>
              <w:pStyle w:val="TAL"/>
              <w:rPr>
                <w:del w:id="310" w:author="MCC TF160" w:date="2023-03-13T14:38:00Z"/>
              </w:rPr>
            </w:pPr>
            <w:del w:id="311" w:author="MCC TF160" w:date="2023-03-13T14:38:00Z">
              <w:r w:rsidRPr="00376DBA" w:rsidDel="00C70033">
                <w:delText>TestProcedure</w:delText>
              </w:r>
            </w:del>
          </w:p>
        </w:tc>
        <w:tc>
          <w:tcPr>
            <w:tcW w:w="2464" w:type="dxa"/>
            <w:shd w:val="clear" w:color="auto" w:fill="auto"/>
          </w:tcPr>
          <w:p w14:paraId="4D7D557B" w14:textId="7BF093D4" w:rsidR="00E77960" w:rsidRPr="00376DBA" w:rsidDel="00C70033" w:rsidRDefault="00E77960" w:rsidP="00806E9B">
            <w:pPr>
              <w:pStyle w:val="TAL"/>
              <w:rPr>
                <w:del w:id="312" w:author="MCC TF160" w:date="2023-03-13T14:38:00Z"/>
              </w:rPr>
            </w:pPr>
            <w:del w:id="313" w:author="MCC TF160" w:date="2023-03-13T14:38:00Z">
              <w:r w:rsidDel="00C70033">
                <w:fldChar w:fldCharType="begin"/>
              </w:r>
              <w:r w:rsidDel="00C70033">
                <w:delInstrText>HYPERLINK \l "IMS_TestProcedure_Type"</w:delInstrText>
              </w:r>
              <w:r w:rsidDel="00C70033">
                <w:fldChar w:fldCharType="separate"/>
              </w:r>
              <w:r w:rsidDel="00C70033">
                <w:rPr>
                  <w:rStyle w:val="Hyperlink"/>
                </w:rPr>
                <w:delText>IMS_TestProcedure_Type</w:delText>
              </w:r>
              <w:r w:rsidDel="00C70033">
                <w:rPr>
                  <w:rStyle w:val="Hyperlink"/>
                </w:rPr>
                <w:fldChar w:fldCharType="end"/>
              </w:r>
            </w:del>
          </w:p>
        </w:tc>
        <w:tc>
          <w:tcPr>
            <w:tcW w:w="493" w:type="dxa"/>
            <w:shd w:val="clear" w:color="auto" w:fill="auto"/>
          </w:tcPr>
          <w:p w14:paraId="5C4534E9" w14:textId="3A5FE250" w:rsidR="00E77960" w:rsidRPr="00376DBA" w:rsidDel="00C70033" w:rsidRDefault="00E77960" w:rsidP="00806E9B">
            <w:pPr>
              <w:pStyle w:val="TAL"/>
              <w:rPr>
                <w:del w:id="314" w:author="MCC TF160" w:date="2023-03-13T14:38:00Z"/>
              </w:rPr>
            </w:pPr>
            <w:del w:id="315" w:author="MCC TF160" w:date="2023-03-13T14:38:00Z">
              <w:r w:rsidRPr="00376DBA" w:rsidDel="00C70033">
                <w:delText>opt</w:delText>
              </w:r>
            </w:del>
          </w:p>
        </w:tc>
        <w:tc>
          <w:tcPr>
            <w:tcW w:w="5421" w:type="dxa"/>
            <w:shd w:val="clear" w:color="auto" w:fill="auto"/>
          </w:tcPr>
          <w:p w14:paraId="660BB7B1" w14:textId="0B79F361" w:rsidR="00E77960" w:rsidRPr="00376DBA" w:rsidDel="00C70033" w:rsidRDefault="00E77960" w:rsidP="00806E9B">
            <w:pPr>
              <w:pStyle w:val="TAL"/>
              <w:rPr>
                <w:del w:id="316" w:author="MCC TF160" w:date="2023-03-13T14:38:00Z"/>
              </w:rPr>
            </w:pPr>
          </w:p>
        </w:tc>
      </w:tr>
    </w:tbl>
    <w:p w14:paraId="22B95A0A" w14:textId="55D9E3A3" w:rsidR="00E77960" w:rsidDel="00C70033" w:rsidRDefault="00E77960" w:rsidP="00E77960">
      <w:pPr>
        <w:rPr>
          <w:del w:id="317" w:author="MCC TF160" w:date="2023-03-13T14:38:00Z"/>
        </w:rPr>
      </w:pPr>
    </w:p>
    <w:p w14:paraId="3BBFFF2F" w14:textId="21EAAF77" w:rsidR="00E77960" w:rsidDel="00C70033" w:rsidRDefault="00E77960" w:rsidP="00E77960">
      <w:pPr>
        <w:pStyle w:val="TH"/>
        <w:rPr>
          <w:del w:id="318" w:author="MCC TF160" w:date="2023-03-13T14:38:00Z"/>
        </w:rPr>
      </w:pPr>
      <w:del w:id="319" w:author="MCC TF160" w:date="2023-03-13T14:38:00Z">
        <w:r w:rsidDel="00C70033">
          <w:delText>IMS_IPCAN_ResponseName_Type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7960" w:rsidDel="00C70033" w14:paraId="4F410DCF" w14:textId="0BCD83D2" w:rsidTr="00806E9B">
        <w:trPr>
          <w:del w:id="320" w:author="MCC TF160" w:date="2023-03-13T14:38:00Z"/>
        </w:trPr>
        <w:tc>
          <w:tcPr>
            <w:tcW w:w="9857" w:type="dxa"/>
            <w:gridSpan w:val="2"/>
            <w:shd w:val="clear" w:color="auto" w:fill="E0E0E0"/>
          </w:tcPr>
          <w:p w14:paraId="4FAD87D6" w14:textId="782703E6" w:rsidR="00E77960" w:rsidRPr="00376DBA" w:rsidDel="00C70033" w:rsidRDefault="00E77960" w:rsidP="00806E9B">
            <w:pPr>
              <w:pStyle w:val="TAL"/>
              <w:rPr>
                <w:del w:id="321" w:author="MCC TF160" w:date="2023-03-13T14:38:00Z"/>
                <w:b/>
              </w:rPr>
            </w:pPr>
            <w:del w:id="322" w:author="MCC TF160" w:date="2023-03-13T14:38:00Z">
              <w:r w:rsidRPr="00376DBA" w:rsidDel="00C70033">
                <w:rPr>
                  <w:b/>
                </w:rPr>
                <w:delText>TTCN-3 Enumerated Type</w:delText>
              </w:r>
            </w:del>
          </w:p>
        </w:tc>
      </w:tr>
      <w:tr w:rsidR="00E77960" w:rsidDel="00C70033" w14:paraId="5A4E935E" w14:textId="45AA45C9" w:rsidTr="00806E9B">
        <w:trPr>
          <w:del w:id="323" w:author="MCC TF160" w:date="2023-03-13T14:38:00Z"/>
        </w:trPr>
        <w:tc>
          <w:tcPr>
            <w:tcW w:w="1971" w:type="dxa"/>
            <w:tcBorders>
              <w:bottom w:val="single" w:sz="4" w:space="0" w:color="auto"/>
            </w:tcBorders>
            <w:shd w:val="clear" w:color="auto" w:fill="E0E0E0"/>
          </w:tcPr>
          <w:p w14:paraId="0DBB9BB7" w14:textId="45375907" w:rsidR="00E77960" w:rsidRPr="00376DBA" w:rsidDel="00C70033" w:rsidRDefault="00E77960" w:rsidP="00806E9B">
            <w:pPr>
              <w:pStyle w:val="TAL"/>
              <w:rPr>
                <w:del w:id="324" w:author="MCC TF160" w:date="2023-03-13T14:38:00Z"/>
                <w:b/>
              </w:rPr>
            </w:pPr>
            <w:del w:id="325" w:author="MCC TF160" w:date="2023-03-13T14:38:00Z">
              <w:r w:rsidRPr="00376DBA" w:rsidDel="00C70033">
                <w:rPr>
                  <w:b/>
                </w:rPr>
                <w:delText>Name</w:delText>
              </w:r>
            </w:del>
          </w:p>
        </w:tc>
        <w:tc>
          <w:tcPr>
            <w:tcW w:w="7886" w:type="dxa"/>
            <w:tcBorders>
              <w:bottom w:val="single" w:sz="4" w:space="0" w:color="auto"/>
            </w:tcBorders>
            <w:shd w:val="clear" w:color="auto" w:fill="FFFF99"/>
          </w:tcPr>
          <w:p w14:paraId="715162F7" w14:textId="1C67656A" w:rsidR="00E77960" w:rsidRPr="00376DBA" w:rsidDel="00C70033" w:rsidRDefault="00E77960" w:rsidP="00806E9B">
            <w:pPr>
              <w:pStyle w:val="TAL"/>
              <w:rPr>
                <w:del w:id="326" w:author="MCC TF160" w:date="2023-03-13T14:38:00Z"/>
                <w:b/>
              </w:rPr>
            </w:pPr>
            <w:del w:id="327" w:author="MCC TF160" w:date="2023-03-13T14:38:00Z">
              <w:r w:rsidRPr="00376DBA" w:rsidDel="00C70033">
                <w:rPr>
                  <w:b/>
                </w:rPr>
                <w:delText>IMS_IPCAN_ResponseName_Type</w:delText>
              </w:r>
            </w:del>
          </w:p>
        </w:tc>
      </w:tr>
      <w:tr w:rsidR="00E77960" w:rsidDel="00C70033" w14:paraId="709AB075" w14:textId="165A3088" w:rsidTr="00806E9B">
        <w:trPr>
          <w:del w:id="328" w:author="MCC TF160" w:date="2023-03-13T14:38:00Z"/>
        </w:trPr>
        <w:tc>
          <w:tcPr>
            <w:tcW w:w="1971" w:type="dxa"/>
            <w:tcBorders>
              <w:bottom w:val="double" w:sz="4" w:space="0" w:color="auto"/>
            </w:tcBorders>
            <w:shd w:val="clear" w:color="auto" w:fill="E0E0E0"/>
          </w:tcPr>
          <w:p w14:paraId="13785DE2" w14:textId="3C8BB67C" w:rsidR="00E77960" w:rsidRPr="00376DBA" w:rsidDel="00C70033" w:rsidRDefault="00E77960" w:rsidP="00806E9B">
            <w:pPr>
              <w:pStyle w:val="TAL"/>
              <w:rPr>
                <w:del w:id="329" w:author="MCC TF160" w:date="2023-03-13T14:38:00Z"/>
                <w:b/>
              </w:rPr>
            </w:pPr>
            <w:del w:id="330" w:author="MCC TF160" w:date="2023-03-13T14:38:00Z">
              <w:r w:rsidRPr="00376DBA" w:rsidDel="00C70033">
                <w:rPr>
                  <w:b/>
                </w:rPr>
                <w:delText>Comment</w:delText>
              </w:r>
            </w:del>
          </w:p>
        </w:tc>
        <w:tc>
          <w:tcPr>
            <w:tcW w:w="7886" w:type="dxa"/>
            <w:tcBorders>
              <w:bottom w:val="double" w:sz="4" w:space="0" w:color="auto"/>
            </w:tcBorders>
            <w:shd w:val="clear" w:color="auto" w:fill="auto"/>
          </w:tcPr>
          <w:p w14:paraId="0BB66DB0" w14:textId="56E47B47" w:rsidR="00E77960" w:rsidRPr="00376DBA" w:rsidDel="00C70033" w:rsidRDefault="00E77960" w:rsidP="00806E9B">
            <w:pPr>
              <w:pStyle w:val="TAL"/>
              <w:rPr>
                <w:del w:id="331" w:author="MCC TF160" w:date="2023-03-13T14:38:00Z"/>
              </w:rPr>
            </w:pPr>
          </w:p>
        </w:tc>
      </w:tr>
      <w:tr w:rsidR="00E77960" w:rsidDel="00C70033" w14:paraId="5BC2D724" w14:textId="23397DAE" w:rsidTr="00806E9B">
        <w:trPr>
          <w:del w:id="332" w:author="MCC TF160" w:date="2023-03-13T14:38:00Z"/>
        </w:trPr>
        <w:tc>
          <w:tcPr>
            <w:tcW w:w="1971" w:type="dxa"/>
            <w:tcBorders>
              <w:top w:val="double" w:sz="4" w:space="0" w:color="auto"/>
            </w:tcBorders>
            <w:shd w:val="clear" w:color="auto" w:fill="auto"/>
          </w:tcPr>
          <w:p w14:paraId="79706931" w14:textId="52C0B462" w:rsidR="00E77960" w:rsidRPr="00376DBA" w:rsidDel="00C70033" w:rsidRDefault="00E77960" w:rsidP="00806E9B">
            <w:pPr>
              <w:pStyle w:val="TAL"/>
              <w:rPr>
                <w:del w:id="333" w:author="MCC TF160" w:date="2023-03-13T14:38:00Z"/>
              </w:rPr>
            </w:pPr>
            <w:del w:id="334" w:author="MCC TF160" w:date="2023-03-13T14:38:00Z">
              <w:r w:rsidRPr="00376DBA" w:rsidDel="00C70033">
                <w:delText>IPCAN_INIT</w:delText>
              </w:r>
            </w:del>
          </w:p>
        </w:tc>
        <w:tc>
          <w:tcPr>
            <w:tcW w:w="7886" w:type="dxa"/>
            <w:tcBorders>
              <w:top w:val="double" w:sz="4" w:space="0" w:color="auto"/>
            </w:tcBorders>
            <w:shd w:val="clear" w:color="auto" w:fill="auto"/>
          </w:tcPr>
          <w:p w14:paraId="68808432" w14:textId="15D3AC25" w:rsidR="00E77960" w:rsidRPr="00376DBA" w:rsidDel="00C70033" w:rsidRDefault="00E77960" w:rsidP="00806E9B">
            <w:pPr>
              <w:pStyle w:val="TAL"/>
              <w:rPr>
                <w:del w:id="335" w:author="MCC TF160" w:date="2023-03-13T14:38:00Z"/>
              </w:rPr>
            </w:pPr>
            <w:del w:id="336" w:author="MCC TF160" w:date="2023-03-13T14:38:00Z">
              <w:r w:rsidRPr="00376DBA" w:rsidDel="00C70033">
                <w:delText>response for INIT command: carries the RAN type as used by the IPCAN PTC;</w:delText>
              </w:r>
            </w:del>
          </w:p>
          <w:p w14:paraId="255C54B2" w14:textId="67460C18" w:rsidR="00E77960" w:rsidRPr="00376DBA" w:rsidDel="00C70033" w:rsidRDefault="00E77960" w:rsidP="00806E9B">
            <w:pPr>
              <w:pStyle w:val="TAL"/>
              <w:rPr>
                <w:del w:id="337" w:author="MCC TF160" w:date="2023-03-13T14:38:00Z"/>
              </w:rPr>
            </w:pPr>
            <w:del w:id="338" w:author="MCC TF160" w:date="2023-03-13T14:38:00Z">
              <w:r w:rsidRPr="00376DBA" w:rsidDel="00C70033">
                <w:delText>the RAN type depends on PIXIT settings:</w:delText>
              </w:r>
            </w:del>
          </w:p>
          <w:p w14:paraId="622A0508" w14:textId="279D13AB" w:rsidR="00E77960" w:rsidRPr="00376DBA" w:rsidDel="00C70033" w:rsidRDefault="00E77960" w:rsidP="00806E9B">
            <w:pPr>
              <w:pStyle w:val="TAL"/>
              <w:rPr>
                <w:del w:id="339" w:author="MCC TF160" w:date="2023-03-13T14:38:00Z"/>
              </w:rPr>
            </w:pPr>
            <w:del w:id="340" w:author="MCC TF160" w:date="2023-03-13T14:38:00Z">
              <w:r w:rsidRPr="00376DBA" w:rsidDel="00C70033">
                <w:delText>part 4 model:   px_RANTech</w:delText>
              </w:r>
            </w:del>
          </w:p>
          <w:p w14:paraId="010FF1FB" w14:textId="414F88A2" w:rsidR="00E77960" w:rsidRPr="00376DBA" w:rsidDel="00C70033" w:rsidRDefault="00E77960" w:rsidP="00806E9B">
            <w:pPr>
              <w:pStyle w:val="TAL"/>
              <w:rPr>
                <w:del w:id="341" w:author="MCC TF160" w:date="2023-03-13T14:38:00Z"/>
              </w:rPr>
            </w:pPr>
            <w:del w:id="342" w:author="MCC TF160" w:date="2023-03-13T14:38:00Z">
              <w:r w:rsidRPr="00376DBA" w:rsidDel="00C70033">
                <w:delText>part 3 model:   EUTRA_FDD or EUTRA_TDD depending on px_ePrimaryFrequencyBand (px_ePrimaryFrequencyBand &lt; 33 =&gt; FDD)</w:delText>
              </w:r>
            </w:del>
          </w:p>
        </w:tc>
      </w:tr>
      <w:tr w:rsidR="00E77960" w:rsidDel="00C70033" w14:paraId="5F3B2279" w14:textId="409632B3" w:rsidTr="00806E9B">
        <w:trPr>
          <w:del w:id="343" w:author="MCC TF160" w:date="2023-03-13T14:38:00Z"/>
        </w:trPr>
        <w:tc>
          <w:tcPr>
            <w:tcW w:w="1971" w:type="dxa"/>
            <w:shd w:val="clear" w:color="auto" w:fill="auto"/>
          </w:tcPr>
          <w:p w14:paraId="5CC45951" w14:textId="168BBEEC" w:rsidR="00E77960" w:rsidRPr="00376DBA" w:rsidDel="00C70033" w:rsidRDefault="00E77960" w:rsidP="00806E9B">
            <w:pPr>
              <w:pStyle w:val="TAL"/>
              <w:rPr>
                <w:del w:id="344" w:author="MCC TF160" w:date="2023-03-13T14:38:00Z"/>
              </w:rPr>
            </w:pPr>
            <w:del w:id="345" w:author="MCC TF160" w:date="2023-03-13T14:38:00Z">
              <w:r w:rsidRPr="00376DBA" w:rsidDel="00C70033">
                <w:delText>IPCAN_QUERY</w:delText>
              </w:r>
            </w:del>
          </w:p>
        </w:tc>
        <w:tc>
          <w:tcPr>
            <w:tcW w:w="7886" w:type="dxa"/>
            <w:shd w:val="clear" w:color="auto" w:fill="auto"/>
          </w:tcPr>
          <w:p w14:paraId="73A36A8A" w14:textId="0A282167" w:rsidR="00E77960" w:rsidRPr="00376DBA" w:rsidDel="00C70033" w:rsidRDefault="00E77960" w:rsidP="00806E9B">
            <w:pPr>
              <w:pStyle w:val="TAL"/>
              <w:rPr>
                <w:del w:id="346" w:author="MCC TF160" w:date="2023-03-13T14:38:00Z"/>
              </w:rPr>
            </w:pPr>
          </w:p>
        </w:tc>
      </w:tr>
    </w:tbl>
    <w:p w14:paraId="7AA65CFC" w14:textId="5D23E567" w:rsidR="00E77960" w:rsidDel="00C70033" w:rsidRDefault="00E77960" w:rsidP="00E77960">
      <w:pPr>
        <w:rPr>
          <w:del w:id="347" w:author="MCC TF160" w:date="2023-03-13T14:38:00Z"/>
        </w:rPr>
      </w:pPr>
    </w:p>
    <w:p w14:paraId="5B4A385D" w14:textId="239865F8" w:rsidR="00E77960" w:rsidDel="00C70033" w:rsidRDefault="00E77960" w:rsidP="00E77960">
      <w:pPr>
        <w:pStyle w:val="TH"/>
        <w:rPr>
          <w:del w:id="348" w:author="MCC TF160" w:date="2023-03-13T14:38:00Z"/>
        </w:rPr>
      </w:pPr>
      <w:del w:id="349" w:author="MCC TF160" w:date="2023-03-13T14:38:00Z">
        <w:r w:rsidDel="00C70033">
          <w:delText>IPCAN_IMS_Response_Type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323C1BCB" w14:textId="2FB79C61" w:rsidTr="00806E9B">
        <w:trPr>
          <w:del w:id="350" w:author="MCC TF160" w:date="2023-03-13T14:38:00Z"/>
        </w:trPr>
        <w:tc>
          <w:tcPr>
            <w:tcW w:w="9857" w:type="dxa"/>
            <w:gridSpan w:val="4"/>
            <w:shd w:val="clear" w:color="auto" w:fill="E0E0E0"/>
          </w:tcPr>
          <w:p w14:paraId="49613BB3" w14:textId="36AD4187" w:rsidR="00E77960" w:rsidRPr="00376DBA" w:rsidDel="00C70033" w:rsidRDefault="00E77960" w:rsidP="00806E9B">
            <w:pPr>
              <w:pStyle w:val="TAL"/>
              <w:rPr>
                <w:del w:id="351" w:author="MCC TF160" w:date="2023-03-13T14:38:00Z"/>
                <w:b/>
              </w:rPr>
            </w:pPr>
            <w:del w:id="352" w:author="MCC TF160" w:date="2023-03-13T14:38:00Z">
              <w:r w:rsidRPr="00376DBA" w:rsidDel="00C70033">
                <w:rPr>
                  <w:b/>
                </w:rPr>
                <w:delText>TTCN-3 Record Type</w:delText>
              </w:r>
            </w:del>
          </w:p>
        </w:tc>
      </w:tr>
      <w:tr w:rsidR="00E77960" w:rsidDel="00C70033" w14:paraId="23CCE6BC" w14:textId="100778F5" w:rsidTr="00806E9B">
        <w:trPr>
          <w:del w:id="353" w:author="MCC TF160" w:date="2023-03-13T14:38:00Z"/>
        </w:trPr>
        <w:tc>
          <w:tcPr>
            <w:tcW w:w="1479" w:type="dxa"/>
            <w:tcBorders>
              <w:bottom w:val="single" w:sz="4" w:space="0" w:color="auto"/>
            </w:tcBorders>
            <w:shd w:val="clear" w:color="auto" w:fill="E0E0E0"/>
          </w:tcPr>
          <w:p w14:paraId="47030573" w14:textId="6C105AB2" w:rsidR="00E77960" w:rsidRPr="00376DBA" w:rsidDel="00C70033" w:rsidRDefault="00E77960" w:rsidP="00806E9B">
            <w:pPr>
              <w:pStyle w:val="TAL"/>
              <w:rPr>
                <w:del w:id="354" w:author="MCC TF160" w:date="2023-03-13T14:38:00Z"/>
                <w:b/>
              </w:rPr>
            </w:pPr>
            <w:del w:id="355"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59F4EA49" w14:textId="6CCD0360" w:rsidR="00E77960" w:rsidRPr="00376DBA" w:rsidDel="00C70033" w:rsidRDefault="00E77960" w:rsidP="00806E9B">
            <w:pPr>
              <w:pStyle w:val="TAL"/>
              <w:rPr>
                <w:del w:id="356" w:author="MCC TF160" w:date="2023-03-13T14:38:00Z"/>
                <w:b/>
              </w:rPr>
            </w:pPr>
            <w:del w:id="357" w:author="MCC TF160" w:date="2023-03-13T14:38:00Z">
              <w:r w:rsidRPr="00376DBA" w:rsidDel="00C70033">
                <w:rPr>
                  <w:b/>
                </w:rPr>
                <w:delText>IPCAN_IMS_Response_Type</w:delText>
              </w:r>
            </w:del>
          </w:p>
        </w:tc>
      </w:tr>
      <w:tr w:rsidR="00E77960" w:rsidDel="00C70033" w14:paraId="519760C5" w14:textId="01A06692" w:rsidTr="00806E9B">
        <w:trPr>
          <w:del w:id="358" w:author="MCC TF160" w:date="2023-03-13T14:38:00Z"/>
        </w:trPr>
        <w:tc>
          <w:tcPr>
            <w:tcW w:w="1479" w:type="dxa"/>
            <w:tcBorders>
              <w:bottom w:val="double" w:sz="4" w:space="0" w:color="auto"/>
            </w:tcBorders>
            <w:shd w:val="clear" w:color="auto" w:fill="E0E0E0"/>
          </w:tcPr>
          <w:p w14:paraId="06BC8993" w14:textId="739FF637" w:rsidR="00E77960" w:rsidRPr="00376DBA" w:rsidDel="00C70033" w:rsidRDefault="00E77960" w:rsidP="00806E9B">
            <w:pPr>
              <w:pStyle w:val="TAL"/>
              <w:rPr>
                <w:del w:id="359" w:author="MCC TF160" w:date="2023-03-13T14:38:00Z"/>
                <w:b/>
              </w:rPr>
            </w:pPr>
            <w:del w:id="360"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09F686A0" w14:textId="5AB58AF3" w:rsidR="00E77960" w:rsidRPr="00376DBA" w:rsidDel="00C70033" w:rsidRDefault="00E77960" w:rsidP="00806E9B">
            <w:pPr>
              <w:pStyle w:val="TAL"/>
              <w:rPr>
                <w:del w:id="361" w:author="MCC TF160" w:date="2023-03-13T14:38:00Z"/>
              </w:rPr>
            </w:pPr>
          </w:p>
        </w:tc>
      </w:tr>
      <w:tr w:rsidR="00E77960" w:rsidDel="00C70033" w14:paraId="6DFCE31E" w14:textId="1C2A7D46" w:rsidTr="00806E9B">
        <w:trPr>
          <w:del w:id="362" w:author="MCC TF160" w:date="2023-03-13T14:38:00Z"/>
        </w:trPr>
        <w:tc>
          <w:tcPr>
            <w:tcW w:w="1479" w:type="dxa"/>
            <w:tcBorders>
              <w:top w:val="double" w:sz="4" w:space="0" w:color="auto"/>
            </w:tcBorders>
            <w:shd w:val="clear" w:color="auto" w:fill="auto"/>
          </w:tcPr>
          <w:p w14:paraId="37684BB2" w14:textId="64315BC6" w:rsidR="00E77960" w:rsidRPr="00376DBA" w:rsidDel="00C70033" w:rsidRDefault="00E77960" w:rsidP="00806E9B">
            <w:pPr>
              <w:pStyle w:val="TAL"/>
              <w:rPr>
                <w:del w:id="363" w:author="MCC TF160" w:date="2023-03-13T14:38:00Z"/>
              </w:rPr>
            </w:pPr>
            <w:del w:id="364" w:author="MCC TF160" w:date="2023-03-13T14:38:00Z">
              <w:r w:rsidRPr="00376DBA" w:rsidDel="00C70033">
                <w:delText>Name</w:delText>
              </w:r>
            </w:del>
          </w:p>
        </w:tc>
        <w:tc>
          <w:tcPr>
            <w:tcW w:w="2464" w:type="dxa"/>
            <w:tcBorders>
              <w:top w:val="double" w:sz="4" w:space="0" w:color="auto"/>
            </w:tcBorders>
            <w:shd w:val="clear" w:color="auto" w:fill="auto"/>
          </w:tcPr>
          <w:p w14:paraId="372CB53F" w14:textId="5384E910" w:rsidR="00E77960" w:rsidRPr="00376DBA" w:rsidDel="00C70033" w:rsidRDefault="00E77960" w:rsidP="00806E9B">
            <w:pPr>
              <w:pStyle w:val="TAL"/>
              <w:rPr>
                <w:del w:id="365" w:author="MCC TF160" w:date="2023-03-13T14:38:00Z"/>
              </w:rPr>
            </w:pPr>
            <w:del w:id="366" w:author="MCC TF160" w:date="2023-03-13T14:38:00Z">
              <w:r w:rsidDel="00C70033">
                <w:fldChar w:fldCharType="begin"/>
              </w:r>
              <w:r w:rsidDel="00C70033">
                <w:delInstrText>HYPERLINK \l "IMS_IPCAN_ResponseName_Type"</w:delInstrText>
              </w:r>
              <w:r w:rsidDel="00C70033">
                <w:fldChar w:fldCharType="separate"/>
              </w:r>
              <w:r w:rsidDel="00C70033">
                <w:rPr>
                  <w:rStyle w:val="Hyperlink"/>
                </w:rPr>
                <w:delText>IMS_IPCAN_ResponseName_Type</w:delText>
              </w:r>
              <w:r w:rsidDel="00C70033">
                <w:rPr>
                  <w:rStyle w:val="Hyperlink"/>
                </w:rPr>
                <w:fldChar w:fldCharType="end"/>
              </w:r>
            </w:del>
          </w:p>
        </w:tc>
        <w:tc>
          <w:tcPr>
            <w:tcW w:w="493" w:type="dxa"/>
            <w:tcBorders>
              <w:top w:val="double" w:sz="4" w:space="0" w:color="auto"/>
            </w:tcBorders>
            <w:shd w:val="clear" w:color="auto" w:fill="auto"/>
          </w:tcPr>
          <w:p w14:paraId="4931F399" w14:textId="2CEDDD9C" w:rsidR="00E77960" w:rsidRPr="00376DBA" w:rsidDel="00C70033" w:rsidRDefault="00E77960" w:rsidP="00806E9B">
            <w:pPr>
              <w:pStyle w:val="TAL"/>
              <w:rPr>
                <w:del w:id="367" w:author="MCC TF160" w:date="2023-03-13T14:38:00Z"/>
              </w:rPr>
            </w:pPr>
          </w:p>
        </w:tc>
        <w:tc>
          <w:tcPr>
            <w:tcW w:w="5421" w:type="dxa"/>
            <w:tcBorders>
              <w:top w:val="double" w:sz="4" w:space="0" w:color="auto"/>
            </w:tcBorders>
            <w:shd w:val="clear" w:color="auto" w:fill="auto"/>
          </w:tcPr>
          <w:p w14:paraId="1C5B19E3" w14:textId="3C5B787F" w:rsidR="00E77960" w:rsidRPr="00376DBA" w:rsidDel="00C70033" w:rsidRDefault="00E77960" w:rsidP="00806E9B">
            <w:pPr>
              <w:pStyle w:val="TAL"/>
              <w:rPr>
                <w:del w:id="368" w:author="MCC TF160" w:date="2023-03-13T14:38:00Z"/>
              </w:rPr>
            </w:pPr>
          </w:p>
        </w:tc>
      </w:tr>
      <w:tr w:rsidR="00E77960" w:rsidDel="00C70033" w14:paraId="10906894" w14:textId="6A1F8094" w:rsidTr="00806E9B">
        <w:trPr>
          <w:del w:id="369" w:author="MCC TF160" w:date="2023-03-13T14:38:00Z"/>
        </w:trPr>
        <w:tc>
          <w:tcPr>
            <w:tcW w:w="1479" w:type="dxa"/>
            <w:shd w:val="clear" w:color="auto" w:fill="auto"/>
          </w:tcPr>
          <w:p w14:paraId="19A1E4F2" w14:textId="26DC175B" w:rsidR="00E77960" w:rsidRPr="00376DBA" w:rsidDel="00C70033" w:rsidRDefault="00E77960" w:rsidP="00806E9B">
            <w:pPr>
              <w:pStyle w:val="TAL"/>
              <w:rPr>
                <w:del w:id="370" w:author="MCC TF160" w:date="2023-03-13T14:38:00Z"/>
              </w:rPr>
            </w:pPr>
            <w:del w:id="371" w:author="MCC TF160" w:date="2023-03-13T14:38:00Z">
              <w:r w:rsidRPr="00376DBA" w:rsidDel="00C70033">
                <w:delText>IpcanInfo</w:delText>
              </w:r>
            </w:del>
          </w:p>
        </w:tc>
        <w:tc>
          <w:tcPr>
            <w:tcW w:w="2464" w:type="dxa"/>
            <w:shd w:val="clear" w:color="auto" w:fill="auto"/>
          </w:tcPr>
          <w:p w14:paraId="72D8D2E1" w14:textId="2293E28F" w:rsidR="00E77960" w:rsidRPr="00376DBA" w:rsidDel="00C70033" w:rsidRDefault="00E77960" w:rsidP="00806E9B">
            <w:pPr>
              <w:pStyle w:val="TAL"/>
              <w:rPr>
                <w:del w:id="372" w:author="MCC TF160" w:date="2023-03-13T14:38:00Z"/>
              </w:rPr>
            </w:pPr>
            <w:del w:id="373" w:author="MCC TF160" w:date="2023-03-13T14:38:00Z">
              <w:r w:rsidDel="00C70033">
                <w:fldChar w:fldCharType="begin"/>
              </w:r>
              <w:r w:rsidDel="00C70033">
                <w:delInstrText>HYPERLINK \l "IPCAN_INFO_Type"</w:delInstrText>
              </w:r>
              <w:r w:rsidDel="00C70033">
                <w:fldChar w:fldCharType="separate"/>
              </w:r>
              <w:r w:rsidDel="00C70033">
                <w:rPr>
                  <w:rStyle w:val="Hyperlink"/>
                </w:rPr>
                <w:delText>IPCAN_INFO_Type</w:delText>
              </w:r>
              <w:r w:rsidDel="00C70033">
                <w:rPr>
                  <w:rStyle w:val="Hyperlink"/>
                </w:rPr>
                <w:fldChar w:fldCharType="end"/>
              </w:r>
            </w:del>
          </w:p>
        </w:tc>
        <w:tc>
          <w:tcPr>
            <w:tcW w:w="493" w:type="dxa"/>
            <w:shd w:val="clear" w:color="auto" w:fill="auto"/>
          </w:tcPr>
          <w:p w14:paraId="031F0012" w14:textId="799633CF" w:rsidR="00E77960" w:rsidRPr="00376DBA" w:rsidDel="00C70033" w:rsidRDefault="00E77960" w:rsidP="00806E9B">
            <w:pPr>
              <w:pStyle w:val="TAL"/>
              <w:rPr>
                <w:del w:id="374" w:author="MCC TF160" w:date="2023-03-13T14:38:00Z"/>
              </w:rPr>
            </w:pPr>
            <w:del w:id="375" w:author="MCC TF160" w:date="2023-03-13T14:38:00Z">
              <w:r w:rsidRPr="00376DBA" w:rsidDel="00C70033">
                <w:delText>opt</w:delText>
              </w:r>
            </w:del>
          </w:p>
        </w:tc>
        <w:tc>
          <w:tcPr>
            <w:tcW w:w="5421" w:type="dxa"/>
            <w:shd w:val="clear" w:color="auto" w:fill="auto"/>
          </w:tcPr>
          <w:p w14:paraId="57526F9B" w14:textId="124E8A62" w:rsidR="00E77960" w:rsidRPr="00376DBA" w:rsidDel="00C70033" w:rsidRDefault="00E77960" w:rsidP="00806E9B">
            <w:pPr>
              <w:pStyle w:val="TAL"/>
              <w:rPr>
                <w:del w:id="376" w:author="MCC TF160" w:date="2023-03-13T14:38:00Z"/>
              </w:rPr>
            </w:pPr>
          </w:p>
        </w:tc>
      </w:tr>
    </w:tbl>
    <w:p w14:paraId="0F08A307" w14:textId="5594A9B2" w:rsidR="00E77960" w:rsidDel="00C70033" w:rsidRDefault="00E77960" w:rsidP="00E77960">
      <w:pPr>
        <w:rPr>
          <w:del w:id="377" w:author="MCC TF160" w:date="2023-03-13T14:38:00Z"/>
        </w:rPr>
      </w:pPr>
    </w:p>
    <w:p w14:paraId="5962EBEE" w14:textId="625BA8D3" w:rsidR="00E77960" w:rsidDel="00C70033" w:rsidRDefault="00E77960" w:rsidP="00E77960">
      <w:pPr>
        <w:pStyle w:val="TH"/>
        <w:rPr>
          <w:del w:id="378" w:author="MCC TF160" w:date="2023-03-13T14:38:00Z"/>
        </w:rPr>
      </w:pPr>
      <w:del w:id="379" w:author="MCC TF160" w:date="2023-03-13T14:38:00Z">
        <w:r w:rsidDel="00C70033">
          <w:delText>IPCAN_IMS_Control_Type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7960" w:rsidDel="00C70033" w14:paraId="39ECF8FB" w14:textId="5F8E3E14" w:rsidTr="00806E9B">
        <w:trPr>
          <w:del w:id="380" w:author="MCC TF160" w:date="2023-03-13T14:38:00Z"/>
        </w:trPr>
        <w:tc>
          <w:tcPr>
            <w:tcW w:w="9857" w:type="dxa"/>
            <w:gridSpan w:val="3"/>
            <w:shd w:val="clear" w:color="auto" w:fill="E0E0E0"/>
          </w:tcPr>
          <w:p w14:paraId="4301DFA1" w14:textId="51E52A22" w:rsidR="00E77960" w:rsidRPr="00376DBA" w:rsidDel="00C70033" w:rsidRDefault="00E77960" w:rsidP="00806E9B">
            <w:pPr>
              <w:pStyle w:val="TAL"/>
              <w:rPr>
                <w:del w:id="381" w:author="MCC TF160" w:date="2023-03-13T14:38:00Z"/>
                <w:b/>
              </w:rPr>
            </w:pPr>
            <w:del w:id="382" w:author="MCC TF160" w:date="2023-03-13T14:38:00Z">
              <w:r w:rsidRPr="00376DBA" w:rsidDel="00C70033">
                <w:rPr>
                  <w:b/>
                </w:rPr>
                <w:delText>TTCN-3 Union Type</w:delText>
              </w:r>
            </w:del>
          </w:p>
        </w:tc>
      </w:tr>
      <w:tr w:rsidR="00E77960" w:rsidDel="00C70033" w14:paraId="1AA9A27C" w14:textId="6FA52BE8" w:rsidTr="00806E9B">
        <w:trPr>
          <w:del w:id="383" w:author="MCC TF160" w:date="2023-03-13T14:38:00Z"/>
        </w:trPr>
        <w:tc>
          <w:tcPr>
            <w:tcW w:w="1479" w:type="dxa"/>
            <w:tcBorders>
              <w:bottom w:val="single" w:sz="4" w:space="0" w:color="auto"/>
            </w:tcBorders>
            <w:shd w:val="clear" w:color="auto" w:fill="E0E0E0"/>
          </w:tcPr>
          <w:p w14:paraId="531898B0" w14:textId="1AE14DEB" w:rsidR="00E77960" w:rsidRPr="00376DBA" w:rsidDel="00C70033" w:rsidRDefault="00E77960" w:rsidP="00806E9B">
            <w:pPr>
              <w:pStyle w:val="TAL"/>
              <w:rPr>
                <w:del w:id="384" w:author="MCC TF160" w:date="2023-03-13T14:38:00Z"/>
                <w:b/>
              </w:rPr>
            </w:pPr>
            <w:del w:id="385" w:author="MCC TF160" w:date="2023-03-13T14:38:00Z">
              <w:r w:rsidRPr="00376DBA" w:rsidDel="00C70033">
                <w:rPr>
                  <w:b/>
                </w:rPr>
                <w:delText>Name</w:delText>
              </w:r>
            </w:del>
          </w:p>
        </w:tc>
        <w:tc>
          <w:tcPr>
            <w:tcW w:w="8378" w:type="dxa"/>
            <w:gridSpan w:val="2"/>
            <w:tcBorders>
              <w:bottom w:val="single" w:sz="4" w:space="0" w:color="auto"/>
            </w:tcBorders>
            <w:shd w:val="clear" w:color="auto" w:fill="FFFF99"/>
          </w:tcPr>
          <w:p w14:paraId="71A67A2A" w14:textId="7BFE8E47" w:rsidR="00E77960" w:rsidRPr="00376DBA" w:rsidDel="00C70033" w:rsidRDefault="00E77960" w:rsidP="00806E9B">
            <w:pPr>
              <w:pStyle w:val="TAL"/>
              <w:rPr>
                <w:del w:id="386" w:author="MCC TF160" w:date="2023-03-13T14:38:00Z"/>
                <w:b/>
              </w:rPr>
            </w:pPr>
            <w:del w:id="387" w:author="MCC TF160" w:date="2023-03-13T14:38:00Z">
              <w:r w:rsidRPr="00376DBA" w:rsidDel="00C70033">
                <w:rPr>
                  <w:b/>
                </w:rPr>
                <w:delText>IPCAN_IMS_Control_Type</w:delText>
              </w:r>
            </w:del>
          </w:p>
        </w:tc>
      </w:tr>
      <w:tr w:rsidR="00E77960" w:rsidDel="00C70033" w14:paraId="6849506B" w14:textId="7B62D19A" w:rsidTr="00806E9B">
        <w:trPr>
          <w:del w:id="388" w:author="MCC TF160" w:date="2023-03-13T14:38:00Z"/>
        </w:trPr>
        <w:tc>
          <w:tcPr>
            <w:tcW w:w="1479" w:type="dxa"/>
            <w:tcBorders>
              <w:bottom w:val="double" w:sz="4" w:space="0" w:color="auto"/>
            </w:tcBorders>
            <w:shd w:val="clear" w:color="auto" w:fill="E0E0E0"/>
          </w:tcPr>
          <w:p w14:paraId="78CB2105" w14:textId="3EEE7597" w:rsidR="00E77960" w:rsidRPr="00376DBA" w:rsidDel="00C70033" w:rsidRDefault="00E77960" w:rsidP="00806E9B">
            <w:pPr>
              <w:pStyle w:val="TAL"/>
              <w:rPr>
                <w:del w:id="389" w:author="MCC TF160" w:date="2023-03-13T14:38:00Z"/>
                <w:b/>
              </w:rPr>
            </w:pPr>
            <w:del w:id="390" w:author="MCC TF160" w:date="2023-03-13T14:38:00Z">
              <w:r w:rsidRPr="00376DBA" w:rsidDel="00C70033">
                <w:rPr>
                  <w:b/>
                </w:rPr>
                <w:delText>Comment</w:delText>
              </w:r>
            </w:del>
          </w:p>
        </w:tc>
        <w:tc>
          <w:tcPr>
            <w:tcW w:w="8378" w:type="dxa"/>
            <w:gridSpan w:val="2"/>
            <w:tcBorders>
              <w:bottom w:val="double" w:sz="4" w:space="0" w:color="auto"/>
            </w:tcBorders>
            <w:shd w:val="clear" w:color="auto" w:fill="auto"/>
          </w:tcPr>
          <w:p w14:paraId="23BEC2F1" w14:textId="5D21F938" w:rsidR="00E77960" w:rsidRPr="00376DBA" w:rsidDel="00C70033" w:rsidRDefault="00E77960" w:rsidP="00806E9B">
            <w:pPr>
              <w:pStyle w:val="TAL"/>
              <w:rPr>
                <w:del w:id="391" w:author="MCC TF160" w:date="2023-03-13T14:38:00Z"/>
              </w:rPr>
            </w:pPr>
          </w:p>
        </w:tc>
      </w:tr>
      <w:tr w:rsidR="00E77960" w:rsidDel="00C70033" w14:paraId="2AF6F2FB" w14:textId="05F9E9CE" w:rsidTr="00806E9B">
        <w:trPr>
          <w:del w:id="392" w:author="MCC TF160" w:date="2023-03-13T14:38:00Z"/>
        </w:trPr>
        <w:tc>
          <w:tcPr>
            <w:tcW w:w="1479" w:type="dxa"/>
            <w:tcBorders>
              <w:top w:val="double" w:sz="4" w:space="0" w:color="auto"/>
            </w:tcBorders>
            <w:shd w:val="clear" w:color="auto" w:fill="auto"/>
          </w:tcPr>
          <w:p w14:paraId="5F9F13E7" w14:textId="1359DF63" w:rsidR="00E77960" w:rsidRPr="00376DBA" w:rsidDel="00C70033" w:rsidRDefault="00E77960" w:rsidP="00806E9B">
            <w:pPr>
              <w:pStyle w:val="TAL"/>
              <w:rPr>
                <w:del w:id="393" w:author="MCC TF160" w:date="2023-03-13T14:38:00Z"/>
              </w:rPr>
            </w:pPr>
            <w:del w:id="394" w:author="MCC TF160" w:date="2023-03-13T14:38:00Z">
              <w:r w:rsidRPr="00376DBA" w:rsidDel="00C70033">
                <w:delText>Reset</w:delText>
              </w:r>
            </w:del>
          </w:p>
        </w:tc>
        <w:tc>
          <w:tcPr>
            <w:tcW w:w="2957" w:type="dxa"/>
            <w:tcBorders>
              <w:top w:val="double" w:sz="4" w:space="0" w:color="auto"/>
            </w:tcBorders>
            <w:shd w:val="clear" w:color="auto" w:fill="auto"/>
          </w:tcPr>
          <w:p w14:paraId="74CB687F" w14:textId="7A7610E1" w:rsidR="00E77960" w:rsidRPr="00376DBA" w:rsidDel="00C70033" w:rsidRDefault="00E77960" w:rsidP="00806E9B">
            <w:pPr>
              <w:pStyle w:val="TAL"/>
              <w:rPr>
                <w:del w:id="395" w:author="MCC TF160" w:date="2023-03-13T14:38:00Z"/>
              </w:rPr>
            </w:pPr>
            <w:del w:id="396" w:author="MCC TF160" w:date="2023-03-13T14:38:00Z">
              <w:r w:rsidRPr="00376DBA" w:rsidDel="00C70033">
                <w:delText>Null_Type</w:delText>
              </w:r>
            </w:del>
          </w:p>
        </w:tc>
        <w:tc>
          <w:tcPr>
            <w:tcW w:w="5421" w:type="dxa"/>
            <w:tcBorders>
              <w:top w:val="double" w:sz="4" w:space="0" w:color="auto"/>
            </w:tcBorders>
            <w:shd w:val="clear" w:color="auto" w:fill="auto"/>
          </w:tcPr>
          <w:p w14:paraId="3A74B956" w14:textId="2863567E" w:rsidR="00E77960" w:rsidRPr="00376DBA" w:rsidDel="00C70033" w:rsidRDefault="00E77960" w:rsidP="00806E9B">
            <w:pPr>
              <w:pStyle w:val="TAL"/>
              <w:rPr>
                <w:del w:id="397" w:author="MCC TF160" w:date="2023-03-13T14:38:00Z"/>
              </w:rPr>
            </w:pPr>
            <w:del w:id="398" w:author="MCC TF160" w:date="2023-03-13T14:38:00Z">
              <w:r w:rsidRPr="00376DBA" w:rsidDel="00C70033">
                <w:delText>to reset IMS after UE has been switched off and gets switched on again</w:delText>
              </w:r>
            </w:del>
          </w:p>
        </w:tc>
      </w:tr>
      <w:tr w:rsidR="00E77960" w:rsidDel="00C70033" w14:paraId="24007D46" w14:textId="5781A830" w:rsidTr="00806E9B">
        <w:trPr>
          <w:del w:id="399" w:author="MCC TF160" w:date="2023-03-13T14:38:00Z"/>
        </w:trPr>
        <w:tc>
          <w:tcPr>
            <w:tcW w:w="1479" w:type="dxa"/>
            <w:shd w:val="clear" w:color="auto" w:fill="auto"/>
          </w:tcPr>
          <w:p w14:paraId="5ED45FBF" w14:textId="7D7C2B36" w:rsidR="00E77960" w:rsidRPr="00376DBA" w:rsidDel="00C70033" w:rsidRDefault="00E77960" w:rsidP="00806E9B">
            <w:pPr>
              <w:pStyle w:val="TAL"/>
              <w:rPr>
                <w:del w:id="400" w:author="MCC TF160" w:date="2023-03-13T14:38:00Z"/>
              </w:rPr>
            </w:pPr>
            <w:del w:id="401" w:author="MCC TF160" w:date="2023-03-13T14:38:00Z">
              <w:r w:rsidRPr="00376DBA" w:rsidDel="00C70033">
                <w:delText>IpcanInd</w:delText>
              </w:r>
            </w:del>
          </w:p>
        </w:tc>
        <w:tc>
          <w:tcPr>
            <w:tcW w:w="2957" w:type="dxa"/>
            <w:shd w:val="clear" w:color="auto" w:fill="auto"/>
          </w:tcPr>
          <w:p w14:paraId="146A170E" w14:textId="5865C017" w:rsidR="00E77960" w:rsidRPr="00376DBA" w:rsidDel="00C70033" w:rsidRDefault="00E77960" w:rsidP="00806E9B">
            <w:pPr>
              <w:pStyle w:val="TAL"/>
              <w:rPr>
                <w:del w:id="402" w:author="MCC TF160" w:date="2023-03-13T14:38:00Z"/>
              </w:rPr>
            </w:pPr>
            <w:del w:id="403" w:author="MCC TF160" w:date="2023-03-13T14:38:00Z">
              <w:r w:rsidRPr="00376DBA" w:rsidDel="00C70033">
                <w:delText>Null_Type</w:delText>
              </w:r>
            </w:del>
          </w:p>
        </w:tc>
        <w:tc>
          <w:tcPr>
            <w:tcW w:w="5421" w:type="dxa"/>
            <w:shd w:val="clear" w:color="auto" w:fill="auto"/>
          </w:tcPr>
          <w:p w14:paraId="45032072" w14:textId="1459E3B7" w:rsidR="00E77960" w:rsidRPr="00376DBA" w:rsidDel="00C70033" w:rsidRDefault="00E77960" w:rsidP="00806E9B">
            <w:pPr>
              <w:pStyle w:val="TAL"/>
              <w:rPr>
                <w:del w:id="404" w:author="MCC TF160" w:date="2023-03-13T14:38:00Z"/>
              </w:rPr>
            </w:pPr>
            <w:del w:id="405" w:author="MCC TF160" w:date="2023-03-13T14:38:00Z">
              <w:r w:rsidRPr="00376DBA" w:rsidDel="00C70033">
                <w:delText>to indicate to IMS which IPCAN is active (at port IPCAN or at port OtherIPCAN)</w:delText>
              </w:r>
            </w:del>
          </w:p>
        </w:tc>
      </w:tr>
      <w:tr w:rsidR="00E77960" w:rsidDel="00C70033" w14:paraId="28428135" w14:textId="2CBC86D2" w:rsidTr="00806E9B">
        <w:trPr>
          <w:del w:id="406" w:author="MCC TF160" w:date="2023-03-13T14:38:00Z"/>
        </w:trPr>
        <w:tc>
          <w:tcPr>
            <w:tcW w:w="1479" w:type="dxa"/>
            <w:shd w:val="clear" w:color="auto" w:fill="auto"/>
          </w:tcPr>
          <w:p w14:paraId="41D2A153" w14:textId="34151717" w:rsidR="00E77960" w:rsidRPr="00376DBA" w:rsidDel="00C70033" w:rsidRDefault="00E77960" w:rsidP="00806E9B">
            <w:pPr>
              <w:pStyle w:val="TAL"/>
              <w:rPr>
                <w:del w:id="407" w:author="MCC TF160" w:date="2023-03-13T14:38:00Z"/>
              </w:rPr>
            </w:pPr>
            <w:del w:id="408" w:author="MCC TF160" w:date="2023-03-13T14:38:00Z">
              <w:r w:rsidRPr="00376DBA" w:rsidDel="00C70033">
                <w:delText>ReregistrationStart</w:delText>
              </w:r>
            </w:del>
          </w:p>
        </w:tc>
        <w:tc>
          <w:tcPr>
            <w:tcW w:w="2957" w:type="dxa"/>
            <w:shd w:val="clear" w:color="auto" w:fill="auto"/>
          </w:tcPr>
          <w:p w14:paraId="4883BE26" w14:textId="7A7E9E95" w:rsidR="00E77960" w:rsidRPr="00376DBA" w:rsidDel="00C70033" w:rsidRDefault="00E77960" w:rsidP="00806E9B">
            <w:pPr>
              <w:pStyle w:val="TAL"/>
              <w:rPr>
                <w:del w:id="409" w:author="MCC TF160" w:date="2023-03-13T14:38:00Z"/>
              </w:rPr>
            </w:pPr>
            <w:del w:id="410" w:author="MCC TF160" w:date="2023-03-13T14:38:00Z">
              <w:r w:rsidRPr="00376DBA" w:rsidDel="00C70033">
                <w:delText>IPCAN_RAN_Type</w:delText>
              </w:r>
            </w:del>
          </w:p>
        </w:tc>
        <w:tc>
          <w:tcPr>
            <w:tcW w:w="5421" w:type="dxa"/>
            <w:shd w:val="clear" w:color="auto" w:fill="auto"/>
          </w:tcPr>
          <w:p w14:paraId="01229F36" w14:textId="400F79B2" w:rsidR="00E77960" w:rsidRPr="00376DBA" w:rsidDel="00C70033" w:rsidRDefault="00E77960" w:rsidP="00806E9B">
            <w:pPr>
              <w:pStyle w:val="TAL"/>
              <w:rPr>
                <w:del w:id="411" w:author="MCC TF160" w:date="2023-03-13T14:38:00Z"/>
              </w:rPr>
            </w:pPr>
            <w:del w:id="412" w:author="MCC TF160" w:date="2023-03-13T14:38:00Z">
              <w:r w:rsidRPr="00376DBA" w:rsidDel="00C70033">
                <w:delText>to prepare IMS PTC for (optional) re-registration</w:delText>
              </w:r>
            </w:del>
          </w:p>
        </w:tc>
      </w:tr>
      <w:tr w:rsidR="00E77960" w:rsidDel="00C70033" w14:paraId="7FFDC313" w14:textId="5F421D60" w:rsidTr="00806E9B">
        <w:trPr>
          <w:del w:id="413" w:author="MCC TF160" w:date="2023-03-13T14:38:00Z"/>
        </w:trPr>
        <w:tc>
          <w:tcPr>
            <w:tcW w:w="1479" w:type="dxa"/>
            <w:shd w:val="clear" w:color="auto" w:fill="auto"/>
          </w:tcPr>
          <w:p w14:paraId="1A6396A3" w14:textId="52C737A6" w:rsidR="00E77960" w:rsidRPr="00376DBA" w:rsidDel="00C70033" w:rsidRDefault="00E77960" w:rsidP="00806E9B">
            <w:pPr>
              <w:pStyle w:val="TAL"/>
              <w:rPr>
                <w:del w:id="414" w:author="MCC TF160" w:date="2023-03-13T14:38:00Z"/>
              </w:rPr>
            </w:pPr>
            <w:del w:id="415" w:author="MCC TF160" w:date="2023-03-13T14:38:00Z">
              <w:r w:rsidRPr="00376DBA" w:rsidDel="00C70033">
                <w:delText>ReregistrationStop</w:delText>
              </w:r>
            </w:del>
          </w:p>
        </w:tc>
        <w:tc>
          <w:tcPr>
            <w:tcW w:w="2957" w:type="dxa"/>
            <w:shd w:val="clear" w:color="auto" w:fill="auto"/>
          </w:tcPr>
          <w:p w14:paraId="7996BC06" w14:textId="2D6512BC" w:rsidR="00E77960" w:rsidRPr="00376DBA" w:rsidDel="00C70033" w:rsidRDefault="00E77960" w:rsidP="00806E9B">
            <w:pPr>
              <w:pStyle w:val="TAL"/>
              <w:rPr>
                <w:del w:id="416" w:author="MCC TF160" w:date="2023-03-13T14:38:00Z"/>
              </w:rPr>
            </w:pPr>
            <w:del w:id="417" w:author="MCC TF160" w:date="2023-03-13T14:38:00Z">
              <w:r w:rsidRPr="00376DBA" w:rsidDel="00C70033">
                <w:delText>Null_Type</w:delText>
              </w:r>
            </w:del>
          </w:p>
        </w:tc>
        <w:tc>
          <w:tcPr>
            <w:tcW w:w="5421" w:type="dxa"/>
            <w:shd w:val="clear" w:color="auto" w:fill="auto"/>
          </w:tcPr>
          <w:p w14:paraId="26B81B58" w14:textId="3DD63F2B" w:rsidR="00E77960" w:rsidRPr="00376DBA" w:rsidDel="00C70033" w:rsidRDefault="00E77960" w:rsidP="00806E9B">
            <w:pPr>
              <w:pStyle w:val="TAL"/>
              <w:rPr>
                <w:del w:id="418" w:author="MCC TF160" w:date="2023-03-13T14:38:00Z"/>
              </w:rPr>
            </w:pPr>
            <w:del w:id="419" w:author="MCC TF160" w:date="2023-03-13T14:38:00Z">
              <w:r w:rsidRPr="00376DBA" w:rsidDel="00C70033">
                <w:delText>to indicate to IMS PTC that no re-registration will happen anymore</w:delText>
              </w:r>
            </w:del>
          </w:p>
        </w:tc>
      </w:tr>
      <w:tr w:rsidR="00E77960" w:rsidDel="00C70033" w14:paraId="27F99FB0" w14:textId="5DBE649E" w:rsidTr="00806E9B">
        <w:trPr>
          <w:del w:id="420" w:author="MCC TF160" w:date="2023-03-13T14:38:00Z"/>
        </w:trPr>
        <w:tc>
          <w:tcPr>
            <w:tcW w:w="1479" w:type="dxa"/>
            <w:shd w:val="clear" w:color="auto" w:fill="auto"/>
          </w:tcPr>
          <w:p w14:paraId="4531B460" w14:textId="3E6BD674" w:rsidR="00E77960" w:rsidRPr="00376DBA" w:rsidDel="00C70033" w:rsidRDefault="00E77960" w:rsidP="00806E9B">
            <w:pPr>
              <w:pStyle w:val="TAL"/>
              <w:rPr>
                <w:del w:id="421" w:author="MCC TF160" w:date="2023-03-13T14:38:00Z"/>
              </w:rPr>
            </w:pPr>
            <w:del w:id="422" w:author="MCC TF160" w:date="2023-03-13T14:38:00Z">
              <w:r w:rsidRPr="00376DBA" w:rsidDel="00C70033">
                <w:delText>NoRegistration</w:delText>
              </w:r>
            </w:del>
          </w:p>
        </w:tc>
        <w:tc>
          <w:tcPr>
            <w:tcW w:w="2957" w:type="dxa"/>
            <w:shd w:val="clear" w:color="auto" w:fill="auto"/>
          </w:tcPr>
          <w:p w14:paraId="1EE1A61C" w14:textId="388DE6E7" w:rsidR="00E77960" w:rsidRPr="00376DBA" w:rsidDel="00C70033" w:rsidRDefault="00E77960" w:rsidP="00806E9B">
            <w:pPr>
              <w:pStyle w:val="TAL"/>
              <w:rPr>
                <w:del w:id="423" w:author="MCC TF160" w:date="2023-03-13T14:38:00Z"/>
              </w:rPr>
            </w:pPr>
            <w:del w:id="424" w:author="MCC TF160" w:date="2023-03-13T14:38:00Z">
              <w:r w:rsidRPr="00376DBA" w:rsidDel="00C70033">
                <w:delText>Null_Type</w:delText>
              </w:r>
            </w:del>
          </w:p>
        </w:tc>
        <w:tc>
          <w:tcPr>
            <w:tcW w:w="5421" w:type="dxa"/>
            <w:shd w:val="clear" w:color="auto" w:fill="auto"/>
          </w:tcPr>
          <w:p w14:paraId="51AE54D7" w14:textId="4BDC4E8D" w:rsidR="00E77960" w:rsidRPr="00376DBA" w:rsidDel="00C70033" w:rsidRDefault="00E77960" w:rsidP="00806E9B">
            <w:pPr>
              <w:pStyle w:val="TAL"/>
              <w:rPr>
                <w:del w:id="425" w:author="MCC TF160" w:date="2023-03-13T14:38:00Z"/>
              </w:rPr>
            </w:pPr>
            <w:del w:id="426" w:author="MCC TF160" w:date="2023-03-13T14:38:00Z">
              <w:r w:rsidRPr="00376DBA" w:rsidDel="00C70033">
                <w:delText>no IMS registration shall happen (e.g. due to test loop mode being activated)</w:delText>
              </w:r>
            </w:del>
          </w:p>
        </w:tc>
      </w:tr>
    </w:tbl>
    <w:p w14:paraId="2E6FE5C6" w14:textId="6C26E2BA" w:rsidR="00E77960" w:rsidDel="00C70033" w:rsidRDefault="00E77960" w:rsidP="00E77960">
      <w:pPr>
        <w:rPr>
          <w:del w:id="427" w:author="MCC TF160" w:date="2023-03-13T14:38:00Z"/>
        </w:rPr>
      </w:pPr>
    </w:p>
    <w:p w14:paraId="15CEB7AC" w14:textId="473715FC" w:rsidR="00E77960" w:rsidDel="00C70033" w:rsidRDefault="00E77960" w:rsidP="00E77960">
      <w:pPr>
        <w:pStyle w:val="TH"/>
        <w:rPr>
          <w:del w:id="428" w:author="MCC TF160" w:date="2023-03-13T14:38:00Z"/>
        </w:rPr>
      </w:pPr>
      <w:del w:id="429" w:author="MCC TF160" w:date="2023-03-13T14:38:00Z">
        <w:r w:rsidDel="00C70033">
          <w:lastRenderedPageBreak/>
          <w:delText>IMS_IPCAN_Coordination_MSG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7960" w:rsidDel="00C70033" w14:paraId="7359753C" w14:textId="55567B87" w:rsidTr="00806E9B">
        <w:trPr>
          <w:del w:id="430" w:author="MCC TF160" w:date="2023-03-13T14:38:00Z"/>
        </w:trPr>
        <w:tc>
          <w:tcPr>
            <w:tcW w:w="9857" w:type="dxa"/>
            <w:gridSpan w:val="3"/>
            <w:shd w:val="clear" w:color="auto" w:fill="E0E0E0"/>
          </w:tcPr>
          <w:p w14:paraId="3668F3B0" w14:textId="3FC3CB2E" w:rsidR="00E77960" w:rsidRPr="00376DBA" w:rsidDel="00C70033" w:rsidRDefault="00E77960" w:rsidP="00806E9B">
            <w:pPr>
              <w:pStyle w:val="TAL"/>
              <w:rPr>
                <w:del w:id="431" w:author="MCC TF160" w:date="2023-03-13T14:38:00Z"/>
                <w:b/>
              </w:rPr>
            </w:pPr>
            <w:del w:id="432" w:author="MCC TF160" w:date="2023-03-13T14:38:00Z">
              <w:r w:rsidRPr="00376DBA" w:rsidDel="00C70033">
                <w:rPr>
                  <w:b/>
                </w:rPr>
                <w:delText>TTCN-3 Union Type</w:delText>
              </w:r>
            </w:del>
          </w:p>
        </w:tc>
      </w:tr>
      <w:tr w:rsidR="00E77960" w:rsidDel="00C70033" w14:paraId="7FA4F842" w14:textId="3F3E61B8" w:rsidTr="00806E9B">
        <w:trPr>
          <w:del w:id="433" w:author="MCC TF160" w:date="2023-03-13T14:38:00Z"/>
        </w:trPr>
        <w:tc>
          <w:tcPr>
            <w:tcW w:w="1479" w:type="dxa"/>
            <w:tcBorders>
              <w:bottom w:val="single" w:sz="4" w:space="0" w:color="auto"/>
            </w:tcBorders>
            <w:shd w:val="clear" w:color="auto" w:fill="E0E0E0"/>
          </w:tcPr>
          <w:p w14:paraId="49F377E1" w14:textId="7D340E88" w:rsidR="00E77960" w:rsidRPr="00376DBA" w:rsidDel="00C70033" w:rsidRDefault="00E77960" w:rsidP="00806E9B">
            <w:pPr>
              <w:pStyle w:val="TAL"/>
              <w:rPr>
                <w:del w:id="434" w:author="MCC TF160" w:date="2023-03-13T14:38:00Z"/>
                <w:b/>
              </w:rPr>
            </w:pPr>
            <w:del w:id="435" w:author="MCC TF160" w:date="2023-03-13T14:38:00Z">
              <w:r w:rsidRPr="00376DBA" w:rsidDel="00C70033">
                <w:rPr>
                  <w:b/>
                </w:rPr>
                <w:delText>Name</w:delText>
              </w:r>
            </w:del>
          </w:p>
        </w:tc>
        <w:tc>
          <w:tcPr>
            <w:tcW w:w="8378" w:type="dxa"/>
            <w:gridSpan w:val="2"/>
            <w:tcBorders>
              <w:bottom w:val="single" w:sz="4" w:space="0" w:color="auto"/>
            </w:tcBorders>
            <w:shd w:val="clear" w:color="auto" w:fill="FFFF99"/>
          </w:tcPr>
          <w:p w14:paraId="1C4AE0F6" w14:textId="15A392AB" w:rsidR="00E77960" w:rsidRPr="00376DBA" w:rsidDel="00C70033" w:rsidRDefault="00E77960" w:rsidP="00806E9B">
            <w:pPr>
              <w:pStyle w:val="TAL"/>
              <w:rPr>
                <w:del w:id="436" w:author="MCC TF160" w:date="2023-03-13T14:38:00Z"/>
                <w:b/>
              </w:rPr>
            </w:pPr>
            <w:del w:id="437" w:author="MCC TF160" w:date="2023-03-13T14:38:00Z">
              <w:r w:rsidRPr="00376DBA" w:rsidDel="00C70033">
                <w:rPr>
                  <w:b/>
                </w:rPr>
                <w:delText>IMS_IPCAN_Coordination_MSG</w:delText>
              </w:r>
            </w:del>
          </w:p>
        </w:tc>
      </w:tr>
      <w:tr w:rsidR="00E77960" w:rsidDel="00C70033" w14:paraId="191C93D7" w14:textId="1E158CE8" w:rsidTr="00806E9B">
        <w:trPr>
          <w:del w:id="438" w:author="MCC TF160" w:date="2023-03-13T14:38:00Z"/>
        </w:trPr>
        <w:tc>
          <w:tcPr>
            <w:tcW w:w="1479" w:type="dxa"/>
            <w:tcBorders>
              <w:bottom w:val="double" w:sz="4" w:space="0" w:color="auto"/>
            </w:tcBorders>
            <w:shd w:val="clear" w:color="auto" w:fill="E0E0E0"/>
          </w:tcPr>
          <w:p w14:paraId="76D4F356" w14:textId="0C2DBEFE" w:rsidR="00E77960" w:rsidRPr="00376DBA" w:rsidDel="00C70033" w:rsidRDefault="00E77960" w:rsidP="00806E9B">
            <w:pPr>
              <w:pStyle w:val="TAL"/>
              <w:rPr>
                <w:del w:id="439" w:author="MCC TF160" w:date="2023-03-13T14:38:00Z"/>
                <w:b/>
              </w:rPr>
            </w:pPr>
            <w:del w:id="440" w:author="MCC TF160" w:date="2023-03-13T14:38:00Z">
              <w:r w:rsidRPr="00376DBA" w:rsidDel="00C70033">
                <w:rPr>
                  <w:b/>
                </w:rPr>
                <w:delText>Comment</w:delText>
              </w:r>
            </w:del>
          </w:p>
        </w:tc>
        <w:tc>
          <w:tcPr>
            <w:tcW w:w="8378" w:type="dxa"/>
            <w:gridSpan w:val="2"/>
            <w:tcBorders>
              <w:bottom w:val="double" w:sz="4" w:space="0" w:color="auto"/>
            </w:tcBorders>
            <w:shd w:val="clear" w:color="auto" w:fill="auto"/>
          </w:tcPr>
          <w:p w14:paraId="628811B7" w14:textId="5204D2BD" w:rsidR="00E77960" w:rsidRPr="00376DBA" w:rsidDel="00C70033" w:rsidRDefault="00E77960" w:rsidP="00806E9B">
            <w:pPr>
              <w:pStyle w:val="TAL"/>
              <w:rPr>
                <w:del w:id="441" w:author="MCC TF160" w:date="2023-03-13T14:38:00Z"/>
              </w:rPr>
            </w:pPr>
          </w:p>
        </w:tc>
      </w:tr>
      <w:tr w:rsidR="00E77960" w:rsidDel="00C70033" w14:paraId="12E470A9" w14:textId="35CFF5A6" w:rsidTr="00806E9B">
        <w:trPr>
          <w:del w:id="442" w:author="MCC TF160" w:date="2023-03-13T14:38:00Z"/>
        </w:trPr>
        <w:tc>
          <w:tcPr>
            <w:tcW w:w="1479" w:type="dxa"/>
            <w:tcBorders>
              <w:top w:val="double" w:sz="4" w:space="0" w:color="auto"/>
            </w:tcBorders>
            <w:shd w:val="clear" w:color="auto" w:fill="auto"/>
          </w:tcPr>
          <w:p w14:paraId="78606A55" w14:textId="02E8C4B0" w:rsidR="00E77960" w:rsidRPr="00376DBA" w:rsidDel="00C70033" w:rsidRDefault="00E77960" w:rsidP="00806E9B">
            <w:pPr>
              <w:pStyle w:val="TAL"/>
              <w:rPr>
                <w:del w:id="443" w:author="MCC TF160" w:date="2023-03-13T14:38:00Z"/>
              </w:rPr>
            </w:pPr>
            <w:del w:id="444" w:author="MCC TF160" w:date="2023-03-13T14:38:00Z">
              <w:r w:rsidRPr="00376DBA" w:rsidDel="00C70033">
                <w:delText>TriggerEvent</w:delText>
              </w:r>
            </w:del>
          </w:p>
        </w:tc>
        <w:tc>
          <w:tcPr>
            <w:tcW w:w="2957" w:type="dxa"/>
            <w:tcBorders>
              <w:top w:val="double" w:sz="4" w:space="0" w:color="auto"/>
            </w:tcBorders>
            <w:shd w:val="clear" w:color="auto" w:fill="auto"/>
          </w:tcPr>
          <w:p w14:paraId="25DC26CE" w14:textId="690F499A" w:rsidR="00E77960" w:rsidRPr="00376DBA" w:rsidDel="00C70033" w:rsidRDefault="00E77960" w:rsidP="00806E9B">
            <w:pPr>
              <w:pStyle w:val="TAL"/>
              <w:rPr>
                <w:del w:id="445" w:author="MCC TF160" w:date="2023-03-13T14:38:00Z"/>
              </w:rPr>
            </w:pPr>
            <w:del w:id="446" w:author="MCC TF160" w:date="2023-03-13T14:38:00Z">
              <w:r w:rsidDel="00C70033">
                <w:fldChar w:fldCharType="begin"/>
              </w:r>
              <w:r w:rsidDel="00C70033">
                <w:delInstrText>HYPERLINK \l "CoOrdination_Trigger_Type"</w:delInstrText>
              </w:r>
              <w:r w:rsidDel="00C70033">
                <w:fldChar w:fldCharType="separate"/>
              </w:r>
              <w:r w:rsidDel="00C70033">
                <w:rPr>
                  <w:rStyle w:val="Hyperlink"/>
                </w:rPr>
                <w:delText>CoOrdination_Trigger_Type</w:delText>
              </w:r>
              <w:r w:rsidDel="00C70033">
                <w:rPr>
                  <w:rStyle w:val="Hyperlink"/>
                </w:rPr>
                <w:fldChar w:fldCharType="end"/>
              </w:r>
            </w:del>
          </w:p>
        </w:tc>
        <w:tc>
          <w:tcPr>
            <w:tcW w:w="5421" w:type="dxa"/>
            <w:tcBorders>
              <w:top w:val="double" w:sz="4" w:space="0" w:color="auto"/>
            </w:tcBorders>
            <w:shd w:val="clear" w:color="auto" w:fill="auto"/>
          </w:tcPr>
          <w:p w14:paraId="09C98448" w14:textId="0EA39D23" w:rsidR="00E77960" w:rsidRPr="00376DBA" w:rsidDel="00C70033" w:rsidRDefault="00E77960" w:rsidP="00806E9B">
            <w:pPr>
              <w:pStyle w:val="TAL"/>
              <w:rPr>
                <w:del w:id="447" w:author="MCC TF160" w:date="2023-03-13T14:38:00Z"/>
              </w:rPr>
            </w:pPr>
            <w:del w:id="448" w:author="MCC TF160" w:date="2023-03-13T14:38:00Z">
              <w:r w:rsidRPr="00376DBA" w:rsidDel="00C70033">
                <w:delText>any trigger of confirmation</w:delText>
              </w:r>
            </w:del>
          </w:p>
        </w:tc>
      </w:tr>
      <w:tr w:rsidR="00E77960" w:rsidDel="00C70033" w14:paraId="55A25228" w14:textId="317BEB1E" w:rsidTr="00806E9B">
        <w:trPr>
          <w:del w:id="449" w:author="MCC TF160" w:date="2023-03-13T14:38:00Z"/>
        </w:trPr>
        <w:tc>
          <w:tcPr>
            <w:tcW w:w="1479" w:type="dxa"/>
            <w:shd w:val="clear" w:color="auto" w:fill="auto"/>
          </w:tcPr>
          <w:p w14:paraId="60C2C734" w14:textId="20C85771" w:rsidR="00E77960" w:rsidRPr="00376DBA" w:rsidDel="00C70033" w:rsidRDefault="00E77960" w:rsidP="00806E9B">
            <w:pPr>
              <w:pStyle w:val="TAL"/>
              <w:rPr>
                <w:del w:id="450" w:author="MCC TF160" w:date="2023-03-13T14:38:00Z"/>
              </w:rPr>
            </w:pPr>
            <w:del w:id="451" w:author="MCC TF160" w:date="2023-03-13T14:38:00Z">
              <w:r w:rsidRPr="00376DBA" w:rsidDel="00C70033">
                <w:delText>AbortEvent</w:delText>
              </w:r>
            </w:del>
          </w:p>
        </w:tc>
        <w:tc>
          <w:tcPr>
            <w:tcW w:w="2957" w:type="dxa"/>
            <w:shd w:val="clear" w:color="auto" w:fill="auto"/>
          </w:tcPr>
          <w:p w14:paraId="2B60FE7E" w14:textId="6952D765" w:rsidR="00E77960" w:rsidRPr="00376DBA" w:rsidDel="00C70033" w:rsidRDefault="00E77960" w:rsidP="00806E9B">
            <w:pPr>
              <w:pStyle w:val="TAL"/>
              <w:rPr>
                <w:del w:id="452" w:author="MCC TF160" w:date="2023-03-13T14:38:00Z"/>
              </w:rPr>
            </w:pPr>
            <w:del w:id="453" w:author="MCC TF160" w:date="2023-03-13T14:38:00Z">
              <w:r w:rsidRPr="00376DBA" w:rsidDel="00C70033">
                <w:delText>Null_Type</w:delText>
              </w:r>
            </w:del>
          </w:p>
        </w:tc>
        <w:tc>
          <w:tcPr>
            <w:tcW w:w="5421" w:type="dxa"/>
            <w:shd w:val="clear" w:color="auto" w:fill="auto"/>
          </w:tcPr>
          <w:p w14:paraId="430FF121" w14:textId="61AFD499" w:rsidR="00E77960" w:rsidRPr="00376DBA" w:rsidDel="00C70033" w:rsidRDefault="00E77960" w:rsidP="00806E9B">
            <w:pPr>
              <w:pStyle w:val="TAL"/>
              <w:rPr>
                <w:del w:id="454" w:author="MCC TF160" w:date="2023-03-13T14:38:00Z"/>
              </w:rPr>
            </w:pPr>
            <w:del w:id="455" w:author="MCC TF160" w:date="2023-03-13T14:38:00Z">
              <w:r w:rsidRPr="00376DBA" w:rsidDel="00C70033">
                <w:delText>sent instead of TriggerEvent if procedure shall be aborted</w:delText>
              </w:r>
            </w:del>
          </w:p>
        </w:tc>
      </w:tr>
      <w:tr w:rsidR="00E77960" w:rsidDel="00C70033" w14:paraId="72313FEF" w14:textId="36F17931" w:rsidTr="00806E9B">
        <w:trPr>
          <w:del w:id="456" w:author="MCC TF160" w:date="2023-03-13T14:38:00Z"/>
        </w:trPr>
        <w:tc>
          <w:tcPr>
            <w:tcW w:w="1479" w:type="dxa"/>
            <w:shd w:val="clear" w:color="auto" w:fill="auto"/>
          </w:tcPr>
          <w:p w14:paraId="4F36BA32" w14:textId="2D22F86C" w:rsidR="00E77960" w:rsidRPr="00376DBA" w:rsidDel="00C70033" w:rsidRDefault="00E77960" w:rsidP="00806E9B">
            <w:pPr>
              <w:pStyle w:val="TAL"/>
              <w:rPr>
                <w:del w:id="457" w:author="MCC TF160" w:date="2023-03-13T14:38:00Z"/>
              </w:rPr>
            </w:pPr>
            <w:del w:id="458" w:author="MCC TF160" w:date="2023-03-13T14:38:00Z">
              <w:r w:rsidRPr="00376DBA" w:rsidDel="00C70033">
                <w:delText>IPCAN_IMS_Control</w:delText>
              </w:r>
            </w:del>
          </w:p>
        </w:tc>
        <w:tc>
          <w:tcPr>
            <w:tcW w:w="2957" w:type="dxa"/>
            <w:shd w:val="clear" w:color="auto" w:fill="auto"/>
          </w:tcPr>
          <w:p w14:paraId="0191FF10" w14:textId="732BA582" w:rsidR="00E77960" w:rsidRPr="00376DBA" w:rsidDel="00C70033" w:rsidRDefault="00E77960" w:rsidP="00806E9B">
            <w:pPr>
              <w:pStyle w:val="TAL"/>
              <w:rPr>
                <w:del w:id="459" w:author="MCC TF160" w:date="2023-03-13T14:38:00Z"/>
              </w:rPr>
            </w:pPr>
            <w:del w:id="460" w:author="MCC TF160" w:date="2023-03-13T14:38:00Z">
              <w:r w:rsidDel="00C70033">
                <w:fldChar w:fldCharType="begin"/>
              </w:r>
              <w:r w:rsidDel="00C70033">
                <w:delInstrText>HYPERLINK \l "IPCAN_IMS_Control_Type"</w:delInstrText>
              </w:r>
              <w:r w:rsidDel="00C70033">
                <w:fldChar w:fldCharType="separate"/>
              </w:r>
              <w:r w:rsidDel="00C70033">
                <w:rPr>
                  <w:rStyle w:val="Hyperlink"/>
                </w:rPr>
                <w:delText>IPCAN_IMS_Control_Type</w:delText>
              </w:r>
              <w:r w:rsidDel="00C70033">
                <w:rPr>
                  <w:rStyle w:val="Hyperlink"/>
                </w:rPr>
                <w:fldChar w:fldCharType="end"/>
              </w:r>
            </w:del>
          </w:p>
        </w:tc>
        <w:tc>
          <w:tcPr>
            <w:tcW w:w="5421" w:type="dxa"/>
            <w:shd w:val="clear" w:color="auto" w:fill="auto"/>
          </w:tcPr>
          <w:p w14:paraId="58F2B5B1" w14:textId="04F49B2B" w:rsidR="00E77960" w:rsidRPr="00376DBA" w:rsidDel="00C70033" w:rsidRDefault="00E77960" w:rsidP="00806E9B">
            <w:pPr>
              <w:pStyle w:val="TAL"/>
              <w:rPr>
                <w:del w:id="461" w:author="MCC TF160" w:date="2023-03-13T14:38:00Z"/>
              </w:rPr>
            </w:pPr>
            <w:del w:id="462" w:author="MCC TF160" w:date="2023-03-13T14:38:00Z">
              <w:r w:rsidRPr="00376DBA" w:rsidDel="00C70033">
                <w:delText>IMS &lt;- IPCAN: to control IMS (default behaviour)</w:delText>
              </w:r>
            </w:del>
          </w:p>
        </w:tc>
      </w:tr>
      <w:tr w:rsidR="00E77960" w:rsidDel="00C70033" w14:paraId="2EA8608D" w14:textId="34CFF29D" w:rsidTr="00806E9B">
        <w:trPr>
          <w:del w:id="463" w:author="MCC TF160" w:date="2023-03-13T14:38:00Z"/>
        </w:trPr>
        <w:tc>
          <w:tcPr>
            <w:tcW w:w="1479" w:type="dxa"/>
            <w:shd w:val="clear" w:color="auto" w:fill="auto"/>
          </w:tcPr>
          <w:p w14:paraId="666EAA0F" w14:textId="227A4A12" w:rsidR="00E77960" w:rsidRPr="00376DBA" w:rsidDel="00C70033" w:rsidRDefault="00E77960" w:rsidP="00806E9B">
            <w:pPr>
              <w:pStyle w:val="TAL"/>
              <w:rPr>
                <w:del w:id="464" w:author="MCC TF160" w:date="2023-03-13T14:38:00Z"/>
              </w:rPr>
            </w:pPr>
            <w:del w:id="465" w:author="MCC TF160" w:date="2023-03-13T14:38:00Z">
              <w:r w:rsidRPr="00376DBA" w:rsidDel="00C70033">
                <w:delText>IMS_IPCAN_Command</w:delText>
              </w:r>
            </w:del>
          </w:p>
        </w:tc>
        <w:tc>
          <w:tcPr>
            <w:tcW w:w="2957" w:type="dxa"/>
            <w:shd w:val="clear" w:color="auto" w:fill="auto"/>
          </w:tcPr>
          <w:p w14:paraId="3E7EF391" w14:textId="06282D37" w:rsidR="00E77960" w:rsidRPr="00376DBA" w:rsidDel="00C70033" w:rsidRDefault="00E77960" w:rsidP="00806E9B">
            <w:pPr>
              <w:pStyle w:val="TAL"/>
              <w:rPr>
                <w:del w:id="466" w:author="MCC TF160" w:date="2023-03-13T14:38:00Z"/>
              </w:rPr>
            </w:pPr>
            <w:del w:id="467" w:author="MCC TF160" w:date="2023-03-13T14:38:00Z">
              <w:r w:rsidDel="00C70033">
                <w:fldChar w:fldCharType="begin"/>
              </w:r>
              <w:r w:rsidDel="00C70033">
                <w:delInstrText>HYPERLINK \l "IMS_IPCAN_Command_Type"</w:delInstrText>
              </w:r>
              <w:r w:rsidDel="00C70033">
                <w:fldChar w:fldCharType="separate"/>
              </w:r>
              <w:r w:rsidDel="00C70033">
                <w:rPr>
                  <w:rStyle w:val="Hyperlink"/>
                </w:rPr>
                <w:delText>IMS_IPCAN_Command_Type</w:delText>
              </w:r>
              <w:r w:rsidDel="00C70033">
                <w:rPr>
                  <w:rStyle w:val="Hyperlink"/>
                </w:rPr>
                <w:fldChar w:fldCharType="end"/>
              </w:r>
            </w:del>
          </w:p>
        </w:tc>
        <w:tc>
          <w:tcPr>
            <w:tcW w:w="5421" w:type="dxa"/>
            <w:shd w:val="clear" w:color="auto" w:fill="auto"/>
          </w:tcPr>
          <w:p w14:paraId="2752CDA8" w14:textId="649EA294" w:rsidR="00E77960" w:rsidRPr="00376DBA" w:rsidDel="00C70033" w:rsidRDefault="00E77960" w:rsidP="00806E9B">
            <w:pPr>
              <w:pStyle w:val="TAL"/>
              <w:rPr>
                <w:del w:id="468" w:author="MCC TF160" w:date="2023-03-13T14:38:00Z"/>
              </w:rPr>
            </w:pPr>
            <w:del w:id="469" w:author="MCC TF160" w:date="2023-03-13T14:38:00Z">
              <w:r w:rsidRPr="00376DBA" w:rsidDel="00C70033">
                <w:delText>IMS -&gt; IPCAN: command from the IPCAN to control IMS (mainly for IMS default behaviour)</w:delText>
              </w:r>
            </w:del>
          </w:p>
        </w:tc>
      </w:tr>
      <w:tr w:rsidR="00E77960" w:rsidDel="00C70033" w14:paraId="0417C485" w14:textId="2034F2E7" w:rsidTr="00806E9B">
        <w:trPr>
          <w:del w:id="470" w:author="MCC TF160" w:date="2023-03-13T14:38:00Z"/>
        </w:trPr>
        <w:tc>
          <w:tcPr>
            <w:tcW w:w="1479" w:type="dxa"/>
            <w:shd w:val="clear" w:color="auto" w:fill="auto"/>
          </w:tcPr>
          <w:p w14:paraId="0C8CD5BF" w14:textId="68B103C0" w:rsidR="00E77960" w:rsidRPr="00376DBA" w:rsidDel="00C70033" w:rsidRDefault="00E77960" w:rsidP="00806E9B">
            <w:pPr>
              <w:pStyle w:val="TAL"/>
              <w:rPr>
                <w:del w:id="471" w:author="MCC TF160" w:date="2023-03-13T14:38:00Z"/>
              </w:rPr>
            </w:pPr>
            <w:del w:id="472" w:author="MCC TF160" w:date="2023-03-13T14:38:00Z">
              <w:r w:rsidRPr="00376DBA" w:rsidDel="00C70033">
                <w:delText>IPCAN_IMS_Response</w:delText>
              </w:r>
            </w:del>
          </w:p>
        </w:tc>
        <w:tc>
          <w:tcPr>
            <w:tcW w:w="2957" w:type="dxa"/>
            <w:shd w:val="clear" w:color="auto" w:fill="auto"/>
          </w:tcPr>
          <w:p w14:paraId="11F0AFAB" w14:textId="1A62D548" w:rsidR="00E77960" w:rsidRPr="00376DBA" w:rsidDel="00C70033" w:rsidRDefault="00E77960" w:rsidP="00806E9B">
            <w:pPr>
              <w:pStyle w:val="TAL"/>
              <w:rPr>
                <w:del w:id="473" w:author="MCC TF160" w:date="2023-03-13T14:38:00Z"/>
              </w:rPr>
            </w:pPr>
            <w:del w:id="474" w:author="MCC TF160" w:date="2023-03-13T14:38:00Z">
              <w:r w:rsidDel="00C70033">
                <w:fldChar w:fldCharType="begin"/>
              </w:r>
              <w:r w:rsidDel="00C70033">
                <w:delInstrText>HYPERLINK \l "IPCAN_IMS_Response_Type"</w:delInstrText>
              </w:r>
              <w:r w:rsidDel="00C70033">
                <w:fldChar w:fldCharType="separate"/>
              </w:r>
              <w:r w:rsidDel="00C70033">
                <w:rPr>
                  <w:rStyle w:val="Hyperlink"/>
                </w:rPr>
                <w:delText>IPCAN_IMS_Response_Type</w:delText>
              </w:r>
              <w:r w:rsidDel="00C70033">
                <w:rPr>
                  <w:rStyle w:val="Hyperlink"/>
                </w:rPr>
                <w:fldChar w:fldCharType="end"/>
              </w:r>
            </w:del>
          </w:p>
        </w:tc>
        <w:tc>
          <w:tcPr>
            <w:tcW w:w="5421" w:type="dxa"/>
            <w:shd w:val="clear" w:color="auto" w:fill="auto"/>
          </w:tcPr>
          <w:p w14:paraId="598FFE33" w14:textId="09691AC7" w:rsidR="00E77960" w:rsidRPr="00376DBA" w:rsidDel="00C70033" w:rsidRDefault="00E77960" w:rsidP="00806E9B">
            <w:pPr>
              <w:pStyle w:val="TAL"/>
              <w:rPr>
                <w:del w:id="475" w:author="MCC TF160" w:date="2023-03-13T14:38:00Z"/>
              </w:rPr>
            </w:pPr>
            <w:del w:id="476" w:author="MCC TF160" w:date="2023-03-13T14:38:00Z">
              <w:r w:rsidRPr="00376DBA" w:rsidDel="00C70033">
                <w:delText>IMS &lt;- IPCAN: response for previous command</w:delText>
              </w:r>
            </w:del>
          </w:p>
        </w:tc>
      </w:tr>
      <w:tr w:rsidR="00E77960" w:rsidDel="00C70033" w14:paraId="1FBF202E" w14:textId="393C9E08" w:rsidTr="00806E9B">
        <w:trPr>
          <w:del w:id="477" w:author="MCC TF160" w:date="2023-03-13T14:38:00Z"/>
        </w:trPr>
        <w:tc>
          <w:tcPr>
            <w:tcW w:w="1479" w:type="dxa"/>
            <w:shd w:val="clear" w:color="auto" w:fill="auto"/>
          </w:tcPr>
          <w:p w14:paraId="1EDADB90" w14:textId="6F71A4A7" w:rsidR="00E77960" w:rsidRPr="00376DBA" w:rsidDel="00C70033" w:rsidRDefault="00E77960" w:rsidP="00806E9B">
            <w:pPr>
              <w:pStyle w:val="TAL"/>
              <w:rPr>
                <w:del w:id="478" w:author="MCC TF160" w:date="2023-03-13T14:38:00Z"/>
              </w:rPr>
            </w:pPr>
            <w:del w:id="479" w:author="MCC TF160" w:date="2023-03-13T14:38:00Z">
              <w:r w:rsidRPr="00376DBA" w:rsidDel="00C70033">
                <w:delText>ProtocolConfigOptions</w:delText>
              </w:r>
            </w:del>
          </w:p>
        </w:tc>
        <w:tc>
          <w:tcPr>
            <w:tcW w:w="2957" w:type="dxa"/>
            <w:shd w:val="clear" w:color="auto" w:fill="auto"/>
          </w:tcPr>
          <w:p w14:paraId="4D25F476" w14:textId="5F8C2A9E" w:rsidR="00E77960" w:rsidRPr="00376DBA" w:rsidDel="00C70033" w:rsidRDefault="00E77960" w:rsidP="00806E9B">
            <w:pPr>
              <w:pStyle w:val="TAL"/>
              <w:rPr>
                <w:del w:id="480" w:author="MCC TF160" w:date="2023-03-13T14:38:00Z"/>
              </w:rPr>
            </w:pPr>
            <w:del w:id="481" w:author="MCC TF160" w:date="2023-03-13T14:38:00Z">
              <w:r w:rsidRPr="00376DBA" w:rsidDel="00C70033">
                <w:delText>NAS_ProtocolConfigOptions_Type</w:delText>
              </w:r>
            </w:del>
          </w:p>
        </w:tc>
        <w:tc>
          <w:tcPr>
            <w:tcW w:w="5421" w:type="dxa"/>
            <w:shd w:val="clear" w:color="auto" w:fill="auto"/>
          </w:tcPr>
          <w:p w14:paraId="442021D7" w14:textId="28D61DA9" w:rsidR="00E77960" w:rsidRPr="00376DBA" w:rsidDel="00C70033" w:rsidRDefault="00E77960" w:rsidP="00806E9B">
            <w:pPr>
              <w:pStyle w:val="TAL"/>
              <w:rPr>
                <w:del w:id="482" w:author="MCC TF160" w:date="2023-03-13T14:38:00Z"/>
              </w:rPr>
            </w:pPr>
            <w:del w:id="483" w:author="MCC TF160" w:date="2023-03-13T14:38:00Z">
              <w:r w:rsidRPr="00376DBA" w:rsidDel="00C70033">
                <w:delText>IMS &lt;-&gt; IPCAN: PCOs to be used in NAS signalling</w:delText>
              </w:r>
            </w:del>
          </w:p>
        </w:tc>
      </w:tr>
      <w:tr w:rsidR="00E77960" w:rsidDel="00C70033" w14:paraId="66147623" w14:textId="4D635609" w:rsidTr="00806E9B">
        <w:trPr>
          <w:del w:id="484" w:author="MCC TF160" w:date="2023-03-13T14:38:00Z"/>
        </w:trPr>
        <w:tc>
          <w:tcPr>
            <w:tcW w:w="1479" w:type="dxa"/>
            <w:shd w:val="clear" w:color="auto" w:fill="auto"/>
          </w:tcPr>
          <w:p w14:paraId="02424DD8" w14:textId="18F6534D" w:rsidR="00E77960" w:rsidRPr="00376DBA" w:rsidDel="00C70033" w:rsidRDefault="00E77960" w:rsidP="00806E9B">
            <w:pPr>
              <w:pStyle w:val="TAL"/>
              <w:rPr>
                <w:del w:id="485" w:author="MCC TF160" w:date="2023-03-13T14:38:00Z"/>
              </w:rPr>
            </w:pPr>
            <w:del w:id="486" w:author="MCC TF160" w:date="2023-03-13T14:38:00Z">
              <w:r w:rsidRPr="00376DBA" w:rsidDel="00C70033">
                <w:delText>IPCAN_IMS_Data</w:delText>
              </w:r>
            </w:del>
          </w:p>
        </w:tc>
        <w:tc>
          <w:tcPr>
            <w:tcW w:w="2957" w:type="dxa"/>
            <w:shd w:val="clear" w:color="auto" w:fill="auto"/>
          </w:tcPr>
          <w:p w14:paraId="44B115BC" w14:textId="70C77D7E" w:rsidR="00E77960" w:rsidRPr="00376DBA" w:rsidDel="00C70033" w:rsidRDefault="00E77960" w:rsidP="00806E9B">
            <w:pPr>
              <w:pStyle w:val="TAL"/>
              <w:rPr>
                <w:del w:id="487" w:author="MCC TF160" w:date="2023-03-13T14:38:00Z"/>
              </w:rPr>
            </w:pPr>
            <w:del w:id="488" w:author="MCC TF160" w:date="2023-03-13T14:38:00Z">
              <w:r w:rsidRPr="00376DBA" w:rsidDel="00C70033">
                <w:delText>charstring</w:delText>
              </w:r>
            </w:del>
          </w:p>
        </w:tc>
        <w:tc>
          <w:tcPr>
            <w:tcW w:w="5421" w:type="dxa"/>
            <w:shd w:val="clear" w:color="auto" w:fill="auto"/>
          </w:tcPr>
          <w:p w14:paraId="589BA4F7" w14:textId="48CF224A" w:rsidR="00E77960" w:rsidRPr="00376DBA" w:rsidDel="00C70033" w:rsidRDefault="00E77960" w:rsidP="00806E9B">
            <w:pPr>
              <w:pStyle w:val="TAL"/>
              <w:rPr>
                <w:del w:id="489" w:author="MCC TF160" w:date="2023-03-13T14:38:00Z"/>
              </w:rPr>
            </w:pPr>
            <w:del w:id="490" w:author="MCC TF160" w:date="2023-03-13T14:38:00Z">
              <w:r w:rsidRPr="00376DBA" w:rsidDel="00C70033">
                <w:delText>IMS &lt;- IPCAN: to send data from IPCAN to IMS</w:delText>
              </w:r>
            </w:del>
          </w:p>
        </w:tc>
      </w:tr>
      <w:tr w:rsidR="00E77960" w:rsidDel="00C70033" w14:paraId="704A1679" w14:textId="1AE364F9" w:rsidTr="00806E9B">
        <w:trPr>
          <w:del w:id="491" w:author="MCC TF160" w:date="2023-03-13T14:38:00Z"/>
        </w:trPr>
        <w:tc>
          <w:tcPr>
            <w:tcW w:w="1479" w:type="dxa"/>
            <w:shd w:val="clear" w:color="auto" w:fill="auto"/>
          </w:tcPr>
          <w:p w14:paraId="3A0517D3" w14:textId="4F84429E" w:rsidR="00E77960" w:rsidRPr="00376DBA" w:rsidDel="00C70033" w:rsidRDefault="00E77960" w:rsidP="00806E9B">
            <w:pPr>
              <w:pStyle w:val="TAL"/>
              <w:rPr>
                <w:del w:id="492" w:author="MCC TF160" w:date="2023-03-13T14:38:00Z"/>
              </w:rPr>
            </w:pPr>
            <w:del w:id="493" w:author="MCC TF160" w:date="2023-03-13T14:38:00Z">
              <w:r w:rsidRPr="00376DBA" w:rsidDel="00C70033">
                <w:delText>DrbInfo</w:delText>
              </w:r>
            </w:del>
          </w:p>
        </w:tc>
        <w:tc>
          <w:tcPr>
            <w:tcW w:w="2957" w:type="dxa"/>
            <w:shd w:val="clear" w:color="auto" w:fill="auto"/>
          </w:tcPr>
          <w:p w14:paraId="706FBDD6" w14:textId="35F3C774" w:rsidR="00E77960" w:rsidRPr="00376DBA" w:rsidDel="00C70033" w:rsidRDefault="00E77960" w:rsidP="00806E9B">
            <w:pPr>
              <w:pStyle w:val="TAL"/>
              <w:rPr>
                <w:del w:id="494" w:author="MCC TF160" w:date="2023-03-13T14:38:00Z"/>
              </w:rPr>
            </w:pPr>
            <w:del w:id="495" w:author="MCC TF160" w:date="2023-03-13T14:38:00Z">
              <w:r w:rsidRPr="00376DBA" w:rsidDel="00C70033">
                <w:delText>IP_DrbInfo_Type</w:delText>
              </w:r>
            </w:del>
          </w:p>
        </w:tc>
        <w:tc>
          <w:tcPr>
            <w:tcW w:w="5421" w:type="dxa"/>
            <w:shd w:val="clear" w:color="auto" w:fill="auto"/>
          </w:tcPr>
          <w:p w14:paraId="09D29FD3" w14:textId="3E95FBA3" w:rsidR="00E77960" w:rsidRPr="00376DBA" w:rsidDel="00C70033" w:rsidRDefault="00E77960" w:rsidP="00806E9B">
            <w:pPr>
              <w:pStyle w:val="TAL"/>
              <w:rPr>
                <w:del w:id="496" w:author="MCC TF160" w:date="2023-03-13T14:38:00Z"/>
              </w:rPr>
            </w:pPr>
            <w:del w:id="497" w:author="MCC TF160" w:date="2023-03-13T14:38:00Z">
              <w:r w:rsidRPr="00376DBA" w:rsidDel="00C70033">
                <w:delText>IMS &lt;- IPCAN: to send DrbInfo for MediaControlInfo (MCX) and HTTP to MCX_IMS_PTC</w:delText>
              </w:r>
            </w:del>
          </w:p>
        </w:tc>
      </w:tr>
    </w:tbl>
    <w:p w14:paraId="654D2255" w14:textId="20A5663F" w:rsidR="00E77960" w:rsidDel="00C70033" w:rsidRDefault="00E77960" w:rsidP="00E77960">
      <w:pPr>
        <w:rPr>
          <w:del w:id="498" w:author="MCC TF160" w:date="2023-03-13T14:38:00Z"/>
        </w:rPr>
      </w:pPr>
    </w:p>
    <w:p w14:paraId="5B2AF2D1" w14:textId="166C0BA5" w:rsidR="00E77960" w:rsidDel="00C70033" w:rsidRDefault="00E77960" w:rsidP="00E77960">
      <w:pPr>
        <w:pStyle w:val="TH"/>
        <w:rPr>
          <w:del w:id="499" w:author="MCC TF160" w:date="2023-03-13T14:38:00Z"/>
        </w:rPr>
      </w:pPr>
      <w:del w:id="500" w:author="MCC TF160" w:date="2023-03-13T14:38:00Z">
        <w:r w:rsidDel="00C70033">
          <w:delText>IMS_IPCAN_CO_ORD_PORT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7960" w:rsidDel="00C70033" w14:paraId="5F3EFA48" w14:textId="7ABFCC65" w:rsidTr="00806E9B">
        <w:trPr>
          <w:del w:id="501" w:author="MCC TF160" w:date="2023-03-13T14:38:00Z"/>
        </w:trPr>
        <w:tc>
          <w:tcPr>
            <w:tcW w:w="9857" w:type="dxa"/>
            <w:gridSpan w:val="3"/>
            <w:shd w:val="clear" w:color="auto" w:fill="E0E0E0"/>
          </w:tcPr>
          <w:p w14:paraId="19B210E6" w14:textId="1D12F14D" w:rsidR="00E77960" w:rsidRPr="00376DBA" w:rsidDel="00C70033" w:rsidRDefault="00E77960" w:rsidP="00806E9B">
            <w:pPr>
              <w:pStyle w:val="TAL"/>
              <w:rPr>
                <w:del w:id="502" w:author="MCC TF160" w:date="2023-03-13T14:38:00Z"/>
                <w:b/>
              </w:rPr>
            </w:pPr>
            <w:del w:id="503" w:author="MCC TF160" w:date="2023-03-13T14:38:00Z">
              <w:r w:rsidRPr="00376DBA" w:rsidDel="00C70033">
                <w:rPr>
                  <w:b/>
                </w:rPr>
                <w:delText>TTCN-3 Port Type</w:delText>
              </w:r>
            </w:del>
          </w:p>
        </w:tc>
      </w:tr>
      <w:tr w:rsidR="00E77960" w:rsidDel="00C70033" w14:paraId="0D2340BB" w14:textId="0123A10B" w:rsidTr="00806E9B">
        <w:trPr>
          <w:del w:id="504" w:author="MCC TF160" w:date="2023-03-13T14:38:00Z"/>
        </w:trPr>
        <w:tc>
          <w:tcPr>
            <w:tcW w:w="1479" w:type="dxa"/>
            <w:tcBorders>
              <w:bottom w:val="single" w:sz="4" w:space="0" w:color="auto"/>
            </w:tcBorders>
            <w:shd w:val="clear" w:color="auto" w:fill="E0E0E0"/>
          </w:tcPr>
          <w:p w14:paraId="0E1474E0" w14:textId="4CD52953" w:rsidR="00E77960" w:rsidRPr="00376DBA" w:rsidDel="00C70033" w:rsidRDefault="00E77960" w:rsidP="00806E9B">
            <w:pPr>
              <w:pStyle w:val="TAL"/>
              <w:rPr>
                <w:del w:id="505" w:author="MCC TF160" w:date="2023-03-13T14:38:00Z"/>
                <w:b/>
              </w:rPr>
            </w:pPr>
            <w:del w:id="506" w:author="MCC TF160" w:date="2023-03-13T14:38:00Z">
              <w:r w:rsidRPr="00376DBA" w:rsidDel="00C70033">
                <w:rPr>
                  <w:b/>
                </w:rPr>
                <w:delText>Name</w:delText>
              </w:r>
            </w:del>
          </w:p>
        </w:tc>
        <w:tc>
          <w:tcPr>
            <w:tcW w:w="8378" w:type="dxa"/>
            <w:gridSpan w:val="2"/>
            <w:tcBorders>
              <w:bottom w:val="single" w:sz="4" w:space="0" w:color="auto"/>
            </w:tcBorders>
            <w:shd w:val="clear" w:color="auto" w:fill="FFFF99"/>
          </w:tcPr>
          <w:p w14:paraId="41D46B40" w14:textId="7D92BB2D" w:rsidR="00E77960" w:rsidRPr="00376DBA" w:rsidDel="00C70033" w:rsidRDefault="00E77960" w:rsidP="00806E9B">
            <w:pPr>
              <w:pStyle w:val="TAL"/>
              <w:rPr>
                <w:del w:id="507" w:author="MCC TF160" w:date="2023-03-13T14:38:00Z"/>
                <w:b/>
              </w:rPr>
            </w:pPr>
            <w:del w:id="508" w:author="MCC TF160" w:date="2023-03-13T14:38:00Z">
              <w:r w:rsidRPr="00376DBA" w:rsidDel="00C70033">
                <w:rPr>
                  <w:b/>
                </w:rPr>
                <w:delText>IMS_IPCAN_CO_ORD_PORT</w:delText>
              </w:r>
            </w:del>
          </w:p>
        </w:tc>
      </w:tr>
      <w:tr w:rsidR="00E77960" w:rsidDel="00C70033" w14:paraId="21488A7C" w14:textId="48340767" w:rsidTr="00806E9B">
        <w:trPr>
          <w:del w:id="509" w:author="MCC TF160" w:date="2023-03-13T14:38:00Z"/>
        </w:trPr>
        <w:tc>
          <w:tcPr>
            <w:tcW w:w="1479" w:type="dxa"/>
            <w:tcBorders>
              <w:bottom w:val="double" w:sz="4" w:space="0" w:color="auto"/>
            </w:tcBorders>
            <w:shd w:val="clear" w:color="auto" w:fill="E0E0E0"/>
          </w:tcPr>
          <w:p w14:paraId="1C770E8B" w14:textId="5F3CD5D7" w:rsidR="00E77960" w:rsidRPr="00376DBA" w:rsidDel="00C70033" w:rsidRDefault="00E77960" w:rsidP="00806E9B">
            <w:pPr>
              <w:pStyle w:val="TAL"/>
              <w:rPr>
                <w:del w:id="510" w:author="MCC TF160" w:date="2023-03-13T14:38:00Z"/>
                <w:b/>
              </w:rPr>
            </w:pPr>
            <w:del w:id="511" w:author="MCC TF160" w:date="2023-03-13T14:38:00Z">
              <w:r w:rsidRPr="00376DBA" w:rsidDel="00C70033">
                <w:rPr>
                  <w:b/>
                </w:rPr>
                <w:delText>Comment</w:delText>
              </w:r>
            </w:del>
          </w:p>
        </w:tc>
        <w:tc>
          <w:tcPr>
            <w:tcW w:w="8378" w:type="dxa"/>
            <w:gridSpan w:val="2"/>
            <w:tcBorders>
              <w:bottom w:val="double" w:sz="4" w:space="0" w:color="auto"/>
            </w:tcBorders>
            <w:shd w:val="clear" w:color="auto" w:fill="auto"/>
          </w:tcPr>
          <w:p w14:paraId="1E759E59" w14:textId="3BE480F5" w:rsidR="00E77960" w:rsidRPr="00376DBA" w:rsidDel="00C70033" w:rsidRDefault="00E77960" w:rsidP="00806E9B">
            <w:pPr>
              <w:pStyle w:val="TAL"/>
              <w:rPr>
                <w:del w:id="512" w:author="MCC TF160" w:date="2023-03-13T14:38:00Z"/>
              </w:rPr>
            </w:pPr>
          </w:p>
        </w:tc>
      </w:tr>
      <w:tr w:rsidR="00E77960" w:rsidDel="00C70033" w14:paraId="72823EED" w14:textId="20BC0855" w:rsidTr="00806E9B">
        <w:trPr>
          <w:del w:id="513" w:author="MCC TF160" w:date="2023-03-13T14:38:00Z"/>
        </w:trPr>
        <w:tc>
          <w:tcPr>
            <w:tcW w:w="1479" w:type="dxa"/>
            <w:tcBorders>
              <w:top w:val="double" w:sz="4" w:space="0" w:color="auto"/>
            </w:tcBorders>
            <w:shd w:val="clear" w:color="auto" w:fill="auto"/>
          </w:tcPr>
          <w:p w14:paraId="76F57BD4" w14:textId="79A5203E" w:rsidR="00E77960" w:rsidRPr="00376DBA" w:rsidDel="00C70033" w:rsidRDefault="00E77960" w:rsidP="00806E9B">
            <w:pPr>
              <w:pStyle w:val="TAL"/>
              <w:rPr>
                <w:del w:id="514" w:author="MCC TF160" w:date="2023-03-13T14:38:00Z"/>
              </w:rPr>
            </w:pPr>
            <w:del w:id="515" w:author="MCC TF160" w:date="2023-03-13T14:38:00Z">
              <w:r w:rsidRPr="00376DBA" w:rsidDel="00C70033">
                <w:delText>out</w:delText>
              </w:r>
            </w:del>
          </w:p>
        </w:tc>
        <w:tc>
          <w:tcPr>
            <w:tcW w:w="2957" w:type="dxa"/>
            <w:tcBorders>
              <w:top w:val="double" w:sz="4" w:space="0" w:color="auto"/>
            </w:tcBorders>
            <w:shd w:val="clear" w:color="auto" w:fill="auto"/>
          </w:tcPr>
          <w:p w14:paraId="429C6A7A" w14:textId="3770B022" w:rsidR="00E77960" w:rsidRPr="00376DBA" w:rsidDel="00C70033" w:rsidRDefault="00E77960" w:rsidP="00806E9B">
            <w:pPr>
              <w:pStyle w:val="TAL"/>
              <w:rPr>
                <w:del w:id="516" w:author="MCC TF160" w:date="2023-03-13T14:38:00Z"/>
              </w:rPr>
            </w:pPr>
            <w:del w:id="517" w:author="MCC TF160" w:date="2023-03-13T14:38:00Z">
              <w:r w:rsidDel="00C70033">
                <w:fldChar w:fldCharType="begin"/>
              </w:r>
              <w:r w:rsidDel="00C70033">
                <w:delInstrText>HYPERLINK \l "IMS_IPCAN_Coordination_MSG"</w:delInstrText>
              </w:r>
              <w:r w:rsidDel="00C70033">
                <w:fldChar w:fldCharType="separate"/>
              </w:r>
              <w:r w:rsidDel="00C70033">
                <w:rPr>
                  <w:rStyle w:val="Hyperlink"/>
                </w:rPr>
                <w:delText>IMS_IPCAN_Coordination_MSG</w:delText>
              </w:r>
              <w:r w:rsidDel="00C70033">
                <w:rPr>
                  <w:rStyle w:val="Hyperlink"/>
                </w:rPr>
                <w:fldChar w:fldCharType="end"/>
              </w:r>
            </w:del>
          </w:p>
        </w:tc>
        <w:tc>
          <w:tcPr>
            <w:tcW w:w="5421" w:type="dxa"/>
            <w:tcBorders>
              <w:top w:val="double" w:sz="4" w:space="0" w:color="auto"/>
            </w:tcBorders>
            <w:shd w:val="clear" w:color="auto" w:fill="auto"/>
          </w:tcPr>
          <w:p w14:paraId="05ADAAE8" w14:textId="7921CCD5" w:rsidR="00E77960" w:rsidRPr="00376DBA" w:rsidDel="00C70033" w:rsidRDefault="00E77960" w:rsidP="00806E9B">
            <w:pPr>
              <w:pStyle w:val="TAL"/>
              <w:rPr>
                <w:del w:id="518" w:author="MCC TF160" w:date="2023-03-13T14:38:00Z"/>
              </w:rPr>
            </w:pPr>
          </w:p>
        </w:tc>
      </w:tr>
      <w:tr w:rsidR="00E77960" w:rsidDel="00C70033" w14:paraId="02C2FA96" w14:textId="2299F3F9" w:rsidTr="00806E9B">
        <w:trPr>
          <w:del w:id="519" w:author="MCC TF160" w:date="2023-03-13T14:38:00Z"/>
        </w:trPr>
        <w:tc>
          <w:tcPr>
            <w:tcW w:w="1479" w:type="dxa"/>
            <w:shd w:val="clear" w:color="auto" w:fill="auto"/>
          </w:tcPr>
          <w:p w14:paraId="09B4F03B" w14:textId="3AFD84A4" w:rsidR="00E77960" w:rsidRPr="00376DBA" w:rsidDel="00C70033" w:rsidRDefault="00E77960" w:rsidP="00806E9B">
            <w:pPr>
              <w:pStyle w:val="TAL"/>
              <w:rPr>
                <w:del w:id="520" w:author="MCC TF160" w:date="2023-03-13T14:38:00Z"/>
              </w:rPr>
            </w:pPr>
            <w:del w:id="521" w:author="MCC TF160" w:date="2023-03-13T14:38:00Z">
              <w:r w:rsidRPr="00376DBA" w:rsidDel="00C70033">
                <w:delText>in</w:delText>
              </w:r>
            </w:del>
          </w:p>
        </w:tc>
        <w:tc>
          <w:tcPr>
            <w:tcW w:w="2957" w:type="dxa"/>
            <w:shd w:val="clear" w:color="auto" w:fill="auto"/>
          </w:tcPr>
          <w:p w14:paraId="7D70AAB9" w14:textId="00D4B330" w:rsidR="00E77960" w:rsidRPr="00376DBA" w:rsidDel="00C70033" w:rsidRDefault="00E77960" w:rsidP="00806E9B">
            <w:pPr>
              <w:pStyle w:val="TAL"/>
              <w:rPr>
                <w:del w:id="522" w:author="MCC TF160" w:date="2023-03-13T14:38:00Z"/>
              </w:rPr>
            </w:pPr>
            <w:del w:id="523" w:author="MCC TF160" w:date="2023-03-13T14:38:00Z">
              <w:r w:rsidDel="00C70033">
                <w:fldChar w:fldCharType="begin"/>
              </w:r>
              <w:r w:rsidDel="00C70033">
                <w:delInstrText>HYPERLINK \l "IMS_IPCAN_Coordination_MSG"</w:delInstrText>
              </w:r>
              <w:r w:rsidDel="00C70033">
                <w:fldChar w:fldCharType="separate"/>
              </w:r>
              <w:r w:rsidDel="00C70033">
                <w:rPr>
                  <w:rStyle w:val="Hyperlink"/>
                </w:rPr>
                <w:delText>IMS_IPCAN_Coordination_MSG</w:delText>
              </w:r>
              <w:r w:rsidDel="00C70033">
                <w:rPr>
                  <w:rStyle w:val="Hyperlink"/>
                </w:rPr>
                <w:fldChar w:fldCharType="end"/>
              </w:r>
            </w:del>
          </w:p>
        </w:tc>
        <w:tc>
          <w:tcPr>
            <w:tcW w:w="5421" w:type="dxa"/>
            <w:shd w:val="clear" w:color="auto" w:fill="auto"/>
          </w:tcPr>
          <w:p w14:paraId="66526A40" w14:textId="7AEAF3DA" w:rsidR="00E77960" w:rsidRPr="00376DBA" w:rsidDel="00C70033" w:rsidRDefault="00E77960" w:rsidP="00806E9B">
            <w:pPr>
              <w:pStyle w:val="TAL"/>
              <w:rPr>
                <w:del w:id="524" w:author="MCC TF160" w:date="2023-03-13T14:38:00Z"/>
              </w:rPr>
            </w:pPr>
          </w:p>
        </w:tc>
      </w:tr>
    </w:tbl>
    <w:p w14:paraId="0D13FE19" w14:textId="07316D8E" w:rsidR="00E77960" w:rsidDel="00C70033" w:rsidRDefault="00E77960" w:rsidP="00E77960">
      <w:pPr>
        <w:rPr>
          <w:del w:id="525" w:author="MCC TF160" w:date="2023-03-13T14:38:00Z"/>
        </w:rPr>
      </w:pPr>
    </w:p>
    <w:p w14:paraId="5307C200" w14:textId="763EEF02" w:rsidR="00E77960" w:rsidDel="00C70033" w:rsidRDefault="00E77960" w:rsidP="00E77960">
      <w:pPr>
        <w:pStyle w:val="TH"/>
        <w:rPr>
          <w:del w:id="526" w:author="MCC TF160" w:date="2023-03-13T14:38:00Z"/>
        </w:rPr>
      </w:pPr>
      <w:del w:id="527" w:author="MCC TF160" w:date="2023-03-13T14:38:00Z">
        <w:r w:rsidDel="00C70033">
          <w:delText>CoOrdination_Trigger_Type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01F142AA" w14:textId="7F0A56C8" w:rsidTr="00806E9B">
        <w:trPr>
          <w:del w:id="528" w:author="MCC TF160" w:date="2023-03-13T14:38:00Z"/>
        </w:trPr>
        <w:tc>
          <w:tcPr>
            <w:tcW w:w="9857" w:type="dxa"/>
            <w:gridSpan w:val="4"/>
            <w:shd w:val="clear" w:color="auto" w:fill="E0E0E0"/>
          </w:tcPr>
          <w:p w14:paraId="6BAA5E51" w14:textId="085D5173" w:rsidR="00E77960" w:rsidRPr="00376DBA" w:rsidDel="00C70033" w:rsidRDefault="00E77960" w:rsidP="00806E9B">
            <w:pPr>
              <w:pStyle w:val="TAL"/>
              <w:rPr>
                <w:del w:id="529" w:author="MCC TF160" w:date="2023-03-13T14:38:00Z"/>
                <w:b/>
              </w:rPr>
            </w:pPr>
            <w:del w:id="530" w:author="MCC TF160" w:date="2023-03-13T14:38:00Z">
              <w:r w:rsidRPr="00376DBA" w:rsidDel="00C70033">
                <w:rPr>
                  <w:b/>
                </w:rPr>
                <w:delText>TTCN-3 Record Type</w:delText>
              </w:r>
            </w:del>
          </w:p>
        </w:tc>
      </w:tr>
      <w:tr w:rsidR="00E77960" w:rsidDel="00C70033" w14:paraId="46F03BAC" w14:textId="29045537" w:rsidTr="00806E9B">
        <w:trPr>
          <w:del w:id="531" w:author="MCC TF160" w:date="2023-03-13T14:38:00Z"/>
        </w:trPr>
        <w:tc>
          <w:tcPr>
            <w:tcW w:w="1479" w:type="dxa"/>
            <w:tcBorders>
              <w:bottom w:val="single" w:sz="4" w:space="0" w:color="auto"/>
            </w:tcBorders>
            <w:shd w:val="clear" w:color="auto" w:fill="E0E0E0"/>
          </w:tcPr>
          <w:p w14:paraId="1F972357" w14:textId="627DC6F7" w:rsidR="00E77960" w:rsidRPr="00376DBA" w:rsidDel="00C70033" w:rsidRDefault="00E77960" w:rsidP="00806E9B">
            <w:pPr>
              <w:pStyle w:val="TAL"/>
              <w:rPr>
                <w:del w:id="532" w:author="MCC TF160" w:date="2023-03-13T14:38:00Z"/>
                <w:b/>
              </w:rPr>
            </w:pPr>
            <w:del w:id="533"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04338133" w14:textId="4DF0C6B8" w:rsidR="00E77960" w:rsidRPr="00376DBA" w:rsidDel="00C70033" w:rsidRDefault="00E77960" w:rsidP="00806E9B">
            <w:pPr>
              <w:pStyle w:val="TAL"/>
              <w:rPr>
                <w:del w:id="534" w:author="MCC TF160" w:date="2023-03-13T14:38:00Z"/>
                <w:b/>
              </w:rPr>
            </w:pPr>
            <w:del w:id="535" w:author="MCC TF160" w:date="2023-03-13T14:38:00Z">
              <w:r w:rsidRPr="00376DBA" w:rsidDel="00C70033">
                <w:rPr>
                  <w:b/>
                </w:rPr>
                <w:delText>CoOrdination_Trigger_Type</w:delText>
              </w:r>
            </w:del>
          </w:p>
        </w:tc>
      </w:tr>
      <w:tr w:rsidR="00E77960" w:rsidDel="00C70033" w14:paraId="43A1EEAA" w14:textId="0EE156A3" w:rsidTr="00806E9B">
        <w:trPr>
          <w:del w:id="536" w:author="MCC TF160" w:date="2023-03-13T14:38:00Z"/>
        </w:trPr>
        <w:tc>
          <w:tcPr>
            <w:tcW w:w="1479" w:type="dxa"/>
            <w:tcBorders>
              <w:bottom w:val="double" w:sz="4" w:space="0" w:color="auto"/>
            </w:tcBorders>
            <w:shd w:val="clear" w:color="auto" w:fill="E0E0E0"/>
          </w:tcPr>
          <w:p w14:paraId="092E0D87" w14:textId="62AFC142" w:rsidR="00E77960" w:rsidRPr="00376DBA" w:rsidDel="00C70033" w:rsidRDefault="00E77960" w:rsidP="00806E9B">
            <w:pPr>
              <w:pStyle w:val="TAL"/>
              <w:rPr>
                <w:del w:id="537" w:author="MCC TF160" w:date="2023-03-13T14:38:00Z"/>
                <w:b/>
              </w:rPr>
            </w:pPr>
            <w:del w:id="538"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46C9B7EE" w14:textId="0B95DA38" w:rsidR="00E77960" w:rsidRPr="00376DBA" w:rsidDel="00C70033" w:rsidRDefault="00E77960" w:rsidP="00806E9B">
            <w:pPr>
              <w:pStyle w:val="TAL"/>
              <w:rPr>
                <w:del w:id="539" w:author="MCC TF160" w:date="2023-03-13T14:38:00Z"/>
              </w:rPr>
            </w:pPr>
          </w:p>
        </w:tc>
      </w:tr>
      <w:tr w:rsidR="00E77960" w:rsidDel="00C70033" w14:paraId="3C79D60F" w14:textId="46AB8B7C" w:rsidTr="00806E9B">
        <w:trPr>
          <w:del w:id="540" w:author="MCC TF160" w:date="2023-03-13T14:38:00Z"/>
        </w:trPr>
        <w:tc>
          <w:tcPr>
            <w:tcW w:w="1479" w:type="dxa"/>
            <w:tcBorders>
              <w:top w:val="double" w:sz="4" w:space="0" w:color="auto"/>
            </w:tcBorders>
            <w:shd w:val="clear" w:color="auto" w:fill="auto"/>
          </w:tcPr>
          <w:p w14:paraId="364DDB5B" w14:textId="2EEE4810" w:rsidR="00E77960" w:rsidRPr="00376DBA" w:rsidDel="00C70033" w:rsidRDefault="00E77960" w:rsidP="00806E9B">
            <w:pPr>
              <w:pStyle w:val="TAL"/>
              <w:rPr>
                <w:del w:id="541" w:author="MCC TF160" w:date="2023-03-13T14:38:00Z"/>
              </w:rPr>
            </w:pPr>
            <w:del w:id="542" w:author="MCC TF160" w:date="2023-03-13T14:38:00Z">
              <w:r w:rsidRPr="00376DBA" w:rsidDel="00C70033">
                <w:delText>Reason</w:delText>
              </w:r>
            </w:del>
          </w:p>
        </w:tc>
        <w:tc>
          <w:tcPr>
            <w:tcW w:w="2464" w:type="dxa"/>
            <w:tcBorders>
              <w:top w:val="double" w:sz="4" w:space="0" w:color="auto"/>
            </w:tcBorders>
            <w:shd w:val="clear" w:color="auto" w:fill="auto"/>
          </w:tcPr>
          <w:p w14:paraId="63E5059A" w14:textId="2BA4ED3E" w:rsidR="00E77960" w:rsidRPr="00376DBA" w:rsidDel="00C70033" w:rsidRDefault="00E77960" w:rsidP="00806E9B">
            <w:pPr>
              <w:pStyle w:val="TAL"/>
              <w:rPr>
                <w:del w:id="543" w:author="MCC TF160" w:date="2023-03-13T14:38:00Z"/>
              </w:rPr>
            </w:pPr>
            <w:del w:id="544" w:author="MCC TF160" w:date="2023-03-13T14:38:00Z">
              <w:r w:rsidRPr="00376DBA" w:rsidDel="00C70033">
                <w:delText>charstring</w:delText>
              </w:r>
            </w:del>
          </w:p>
        </w:tc>
        <w:tc>
          <w:tcPr>
            <w:tcW w:w="493" w:type="dxa"/>
            <w:tcBorders>
              <w:top w:val="double" w:sz="4" w:space="0" w:color="auto"/>
            </w:tcBorders>
            <w:shd w:val="clear" w:color="auto" w:fill="auto"/>
          </w:tcPr>
          <w:p w14:paraId="6414D317" w14:textId="712E356B" w:rsidR="00E77960" w:rsidRPr="00376DBA" w:rsidDel="00C70033" w:rsidRDefault="00E77960" w:rsidP="00806E9B">
            <w:pPr>
              <w:pStyle w:val="TAL"/>
              <w:rPr>
                <w:del w:id="545" w:author="MCC TF160" w:date="2023-03-13T14:38:00Z"/>
              </w:rPr>
            </w:pPr>
          </w:p>
        </w:tc>
        <w:tc>
          <w:tcPr>
            <w:tcW w:w="5421" w:type="dxa"/>
            <w:tcBorders>
              <w:top w:val="double" w:sz="4" w:space="0" w:color="auto"/>
            </w:tcBorders>
            <w:shd w:val="clear" w:color="auto" w:fill="auto"/>
          </w:tcPr>
          <w:p w14:paraId="0DF2F3A6" w14:textId="14C4382B" w:rsidR="00E77960" w:rsidRPr="00376DBA" w:rsidDel="00C70033" w:rsidRDefault="00E77960" w:rsidP="00806E9B">
            <w:pPr>
              <w:pStyle w:val="TAL"/>
              <w:rPr>
                <w:del w:id="546" w:author="MCC TF160" w:date="2023-03-13T14:38:00Z"/>
              </w:rPr>
            </w:pPr>
          </w:p>
        </w:tc>
      </w:tr>
    </w:tbl>
    <w:p w14:paraId="2915E47A" w14:textId="3E12E0EC" w:rsidR="00E77960" w:rsidDel="00C70033" w:rsidRDefault="00E77960" w:rsidP="00E77960">
      <w:pPr>
        <w:rPr>
          <w:del w:id="547" w:author="MCC TF160" w:date="2023-03-13T14:38:00Z"/>
        </w:rPr>
      </w:pPr>
    </w:p>
    <w:p w14:paraId="47EAECCB" w14:textId="72195C04" w:rsidR="00E77960" w:rsidDel="00C70033" w:rsidRDefault="00E77960" w:rsidP="00E77960">
      <w:pPr>
        <w:pStyle w:val="Heading1"/>
        <w:rPr>
          <w:del w:id="548" w:author="MCC TF160" w:date="2023-03-13T14:38:00Z"/>
        </w:rPr>
      </w:pPr>
      <w:del w:id="549" w:author="MCC TF160" w:date="2023-03-13T14:38:00Z">
        <w:r w:rsidDel="00C70033">
          <w:delText>H.2</w:delText>
        </w:r>
        <w:r w:rsidDel="00C70033">
          <w:tab/>
          <w:delText>IMS_ASP_TypeDefs</w:delText>
        </w:r>
      </w:del>
    </w:p>
    <w:p w14:paraId="1A8B04BC" w14:textId="66AD4F42" w:rsidR="00E77960" w:rsidDel="00C70033" w:rsidRDefault="00E77960" w:rsidP="00E77960">
      <w:pPr>
        <w:pStyle w:val="TH"/>
        <w:rPr>
          <w:del w:id="550" w:author="MCC TF160" w:date="2023-03-13T14:38:00Z"/>
        </w:rPr>
      </w:pPr>
      <w:del w:id="551" w:author="MCC TF160" w:date="2023-03-13T14:38:00Z">
        <w:r w:rsidDel="00C70033">
          <w:delText>IMS_ASP_TypeDefs: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7960" w:rsidDel="00C70033" w14:paraId="019BE90F" w14:textId="5F1B3288" w:rsidTr="00806E9B">
        <w:trPr>
          <w:del w:id="552" w:author="MCC TF160" w:date="2023-03-13T14:38:00Z"/>
        </w:trPr>
        <w:tc>
          <w:tcPr>
            <w:tcW w:w="9857" w:type="dxa"/>
            <w:gridSpan w:val="3"/>
            <w:tcBorders>
              <w:bottom w:val="double" w:sz="4" w:space="0" w:color="auto"/>
            </w:tcBorders>
            <w:shd w:val="clear" w:color="auto" w:fill="E0E0E0"/>
          </w:tcPr>
          <w:p w14:paraId="624163BB" w14:textId="59244295" w:rsidR="00E77960" w:rsidRPr="00376DBA" w:rsidDel="00C70033" w:rsidRDefault="00E77960" w:rsidP="00806E9B">
            <w:pPr>
              <w:pStyle w:val="TAL"/>
              <w:rPr>
                <w:del w:id="553" w:author="MCC TF160" w:date="2023-03-13T14:38:00Z"/>
                <w:b/>
              </w:rPr>
            </w:pPr>
            <w:del w:id="554" w:author="MCC TF160" w:date="2023-03-13T14:38:00Z">
              <w:r w:rsidRPr="00376DBA" w:rsidDel="00C70033">
                <w:rPr>
                  <w:b/>
                </w:rPr>
                <w:delText>TTCN-3 Basic Types</w:delText>
              </w:r>
            </w:del>
          </w:p>
        </w:tc>
      </w:tr>
      <w:tr w:rsidR="00E77960" w:rsidDel="00C70033" w14:paraId="42BD6298" w14:textId="176E8B1D" w:rsidTr="00806E9B">
        <w:trPr>
          <w:del w:id="555" w:author="MCC TF160" w:date="2023-03-13T14:38:00Z"/>
        </w:trPr>
        <w:tc>
          <w:tcPr>
            <w:tcW w:w="2464" w:type="dxa"/>
            <w:tcBorders>
              <w:top w:val="double" w:sz="4" w:space="0" w:color="auto"/>
            </w:tcBorders>
            <w:shd w:val="clear" w:color="auto" w:fill="auto"/>
          </w:tcPr>
          <w:p w14:paraId="55489C0C" w14:textId="7579592C" w:rsidR="00E77960" w:rsidRPr="00376DBA" w:rsidDel="00C70033" w:rsidRDefault="00E77960" w:rsidP="00806E9B">
            <w:pPr>
              <w:pStyle w:val="TAL"/>
              <w:rPr>
                <w:del w:id="556" w:author="MCC TF160" w:date="2023-03-13T14:38:00Z"/>
                <w:b/>
              </w:rPr>
            </w:pPr>
            <w:del w:id="557" w:author="MCC TF160" w:date="2023-03-13T14:38:00Z">
              <w:r w:rsidRPr="00376DBA" w:rsidDel="00C70033">
                <w:rPr>
                  <w:b/>
                </w:rPr>
                <w:delText>IMS_Request_Type</w:delText>
              </w:r>
            </w:del>
          </w:p>
        </w:tc>
        <w:tc>
          <w:tcPr>
            <w:tcW w:w="3450" w:type="dxa"/>
            <w:tcBorders>
              <w:top w:val="double" w:sz="4" w:space="0" w:color="auto"/>
            </w:tcBorders>
            <w:shd w:val="clear" w:color="auto" w:fill="auto"/>
          </w:tcPr>
          <w:p w14:paraId="5D9749A8" w14:textId="142B5746" w:rsidR="00E77960" w:rsidRPr="00376DBA" w:rsidDel="00C70033" w:rsidRDefault="00E77960" w:rsidP="00806E9B">
            <w:pPr>
              <w:pStyle w:val="TAL"/>
              <w:rPr>
                <w:del w:id="558" w:author="MCC TF160" w:date="2023-03-13T14:38:00Z"/>
              </w:rPr>
            </w:pPr>
            <w:del w:id="559" w:author="MCC TF160" w:date="2023-03-13T14:38:00Z">
              <w:r w:rsidRPr="00376DBA" w:rsidDel="00C70033">
                <w:delText>RequestUnion</w:delText>
              </w:r>
            </w:del>
          </w:p>
        </w:tc>
        <w:tc>
          <w:tcPr>
            <w:tcW w:w="3943" w:type="dxa"/>
            <w:tcBorders>
              <w:top w:val="double" w:sz="4" w:space="0" w:color="auto"/>
            </w:tcBorders>
            <w:shd w:val="clear" w:color="auto" w:fill="auto"/>
          </w:tcPr>
          <w:p w14:paraId="0FF19A69" w14:textId="227FAF23" w:rsidR="00E77960" w:rsidRPr="00376DBA" w:rsidDel="00C70033" w:rsidRDefault="00E77960" w:rsidP="00806E9B">
            <w:pPr>
              <w:pStyle w:val="TAL"/>
              <w:rPr>
                <w:del w:id="560" w:author="MCC TF160" w:date="2023-03-13T14:38:00Z"/>
              </w:rPr>
            </w:pPr>
            <w:del w:id="561" w:author="MCC TF160" w:date="2023-03-13T14:38:00Z">
              <w:r w:rsidRPr="00376DBA" w:rsidDel="00C70033">
                <w:delText>Alias for "RequestUnion" as defined in LibSip_SIPTypesAndValues</w:delText>
              </w:r>
            </w:del>
          </w:p>
        </w:tc>
      </w:tr>
      <w:tr w:rsidR="00E77960" w:rsidDel="00C70033" w14:paraId="10C8AA0C" w14:textId="2CA1CA58" w:rsidTr="00806E9B">
        <w:trPr>
          <w:del w:id="562" w:author="MCC TF160" w:date="2023-03-13T14:38:00Z"/>
        </w:trPr>
        <w:tc>
          <w:tcPr>
            <w:tcW w:w="2464" w:type="dxa"/>
            <w:shd w:val="clear" w:color="auto" w:fill="auto"/>
          </w:tcPr>
          <w:p w14:paraId="767C40C0" w14:textId="3039FAB6" w:rsidR="00E77960" w:rsidRPr="00376DBA" w:rsidDel="00C70033" w:rsidRDefault="00E77960" w:rsidP="00806E9B">
            <w:pPr>
              <w:pStyle w:val="TAL"/>
              <w:rPr>
                <w:del w:id="563" w:author="MCC TF160" w:date="2023-03-13T14:38:00Z"/>
                <w:b/>
              </w:rPr>
            </w:pPr>
            <w:del w:id="564" w:author="MCC TF160" w:date="2023-03-13T14:38:00Z">
              <w:r w:rsidRPr="00376DBA" w:rsidDel="00C70033">
                <w:rPr>
                  <w:b/>
                </w:rPr>
                <w:delText>IMS_Response_Type</w:delText>
              </w:r>
            </w:del>
          </w:p>
        </w:tc>
        <w:tc>
          <w:tcPr>
            <w:tcW w:w="3450" w:type="dxa"/>
            <w:shd w:val="clear" w:color="auto" w:fill="auto"/>
          </w:tcPr>
          <w:p w14:paraId="17CCF64C" w14:textId="1B6838DB" w:rsidR="00E77960" w:rsidRPr="00376DBA" w:rsidDel="00C70033" w:rsidRDefault="00E77960" w:rsidP="00806E9B">
            <w:pPr>
              <w:pStyle w:val="TAL"/>
              <w:rPr>
                <w:del w:id="565" w:author="MCC TF160" w:date="2023-03-13T14:38:00Z"/>
              </w:rPr>
            </w:pPr>
            <w:del w:id="566" w:author="MCC TF160" w:date="2023-03-13T14:38:00Z">
              <w:r w:rsidRPr="00376DBA" w:rsidDel="00C70033">
                <w:delText>Response</w:delText>
              </w:r>
            </w:del>
          </w:p>
        </w:tc>
        <w:tc>
          <w:tcPr>
            <w:tcW w:w="3943" w:type="dxa"/>
            <w:shd w:val="clear" w:color="auto" w:fill="auto"/>
          </w:tcPr>
          <w:p w14:paraId="2D116E7E" w14:textId="7C719659" w:rsidR="00E77960" w:rsidRPr="00376DBA" w:rsidDel="00C70033" w:rsidRDefault="00E77960" w:rsidP="00806E9B">
            <w:pPr>
              <w:pStyle w:val="TAL"/>
              <w:rPr>
                <w:del w:id="567" w:author="MCC TF160" w:date="2023-03-13T14:38:00Z"/>
              </w:rPr>
            </w:pPr>
            <w:del w:id="568" w:author="MCC TF160" w:date="2023-03-13T14:38:00Z">
              <w:r w:rsidRPr="00376DBA" w:rsidDel="00C70033">
                <w:delText>Alias for "Response" as defined in LibSip_SIPTypesAndValues</w:delText>
              </w:r>
            </w:del>
          </w:p>
        </w:tc>
      </w:tr>
      <w:tr w:rsidR="00E77960" w:rsidDel="00C70033" w14:paraId="4EF549CD" w14:textId="248FC42E" w:rsidTr="00806E9B">
        <w:trPr>
          <w:del w:id="569" w:author="MCC TF160" w:date="2023-03-13T14:38:00Z"/>
        </w:trPr>
        <w:tc>
          <w:tcPr>
            <w:tcW w:w="2464" w:type="dxa"/>
            <w:shd w:val="clear" w:color="auto" w:fill="auto"/>
          </w:tcPr>
          <w:p w14:paraId="7D3052C4" w14:textId="049F302F" w:rsidR="00E77960" w:rsidRPr="00376DBA" w:rsidDel="00C70033" w:rsidRDefault="00E77960" w:rsidP="00806E9B">
            <w:pPr>
              <w:pStyle w:val="TAL"/>
              <w:rPr>
                <w:del w:id="570" w:author="MCC TF160" w:date="2023-03-13T14:38:00Z"/>
                <w:b/>
              </w:rPr>
            </w:pPr>
            <w:del w:id="571" w:author="MCC TF160" w:date="2023-03-13T14:38:00Z">
              <w:r w:rsidRPr="00376DBA" w:rsidDel="00C70033">
                <w:rPr>
                  <w:b/>
                </w:rPr>
                <w:delText>IMS_PortsAndSecurityConfigCnf_Type</w:delText>
              </w:r>
            </w:del>
          </w:p>
        </w:tc>
        <w:tc>
          <w:tcPr>
            <w:tcW w:w="3450" w:type="dxa"/>
            <w:shd w:val="clear" w:color="auto" w:fill="auto"/>
          </w:tcPr>
          <w:p w14:paraId="41E42330" w14:textId="586FD790" w:rsidR="00E77960" w:rsidRPr="00376DBA" w:rsidDel="00C70033" w:rsidRDefault="00E77960" w:rsidP="00806E9B">
            <w:pPr>
              <w:pStyle w:val="TAL"/>
              <w:rPr>
                <w:del w:id="572" w:author="MCC TF160" w:date="2023-03-13T14:38:00Z"/>
              </w:rPr>
            </w:pPr>
            <w:del w:id="573" w:author="MCC TF160" w:date="2023-03-13T14:38:00Z">
              <w:r w:rsidRPr="00376DBA" w:rsidDel="00C70033">
                <w:delText>Null_Type</w:delText>
              </w:r>
            </w:del>
          </w:p>
        </w:tc>
        <w:tc>
          <w:tcPr>
            <w:tcW w:w="3943" w:type="dxa"/>
            <w:shd w:val="clear" w:color="auto" w:fill="auto"/>
          </w:tcPr>
          <w:p w14:paraId="6826B72F" w14:textId="00DD4787" w:rsidR="00E77960" w:rsidRPr="00376DBA" w:rsidDel="00C70033" w:rsidRDefault="00E77960" w:rsidP="00806E9B">
            <w:pPr>
              <w:pStyle w:val="TAL"/>
              <w:rPr>
                <w:del w:id="574" w:author="MCC TF160" w:date="2023-03-13T14:38:00Z"/>
              </w:rPr>
            </w:pPr>
            <w:del w:id="575" w:author="MCC TF160" w:date="2023-03-13T14:38:00Z">
              <w:r w:rsidRPr="00376DBA" w:rsidDel="00C70033">
                <w:delText>SPIs and protected ports are fully controlled by the IMS PTC</w:delText>
              </w:r>
            </w:del>
          </w:p>
          <w:p w14:paraId="304E829B" w14:textId="5F7B9F01" w:rsidR="00E77960" w:rsidRPr="00376DBA" w:rsidDel="00C70033" w:rsidRDefault="00E77960" w:rsidP="00806E9B">
            <w:pPr>
              <w:pStyle w:val="TAL"/>
              <w:rPr>
                <w:del w:id="576" w:author="MCC TF160" w:date="2023-03-13T14:38:00Z"/>
              </w:rPr>
            </w:pPr>
            <w:del w:id="577" w:author="MCC TF160" w:date="2023-03-13T14:38:00Z">
              <w:r w:rsidRPr="00376DBA" w:rsidDel="00C70033">
                <w:delText>=&gt; it is not necessary anymore to return IMS_ProtectedPorts_Type, IMS_SPIs_Type to the IMS PTC</w:delText>
              </w:r>
            </w:del>
          </w:p>
        </w:tc>
      </w:tr>
    </w:tbl>
    <w:p w14:paraId="331D20FB" w14:textId="3A65D1E2" w:rsidR="00E77960" w:rsidDel="00C70033" w:rsidRDefault="00E77960" w:rsidP="00E77960">
      <w:pPr>
        <w:rPr>
          <w:del w:id="578" w:author="MCC TF160" w:date="2023-03-13T14:38:00Z"/>
        </w:rPr>
      </w:pPr>
    </w:p>
    <w:p w14:paraId="7F86F90C" w14:textId="5C38BE40" w:rsidR="00E77960" w:rsidDel="00C70033" w:rsidRDefault="00E77960" w:rsidP="00E77960">
      <w:pPr>
        <w:pStyle w:val="TH"/>
        <w:rPr>
          <w:del w:id="579" w:author="MCC TF160" w:date="2023-03-13T14:38:00Z"/>
        </w:rPr>
      </w:pPr>
      <w:del w:id="580" w:author="MCC TF160" w:date="2023-03-13T14:38:00Z">
        <w:r w:rsidDel="00C70033">
          <w:delText>IMS_SecurityContextEnum_Type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7960" w:rsidDel="00C70033" w14:paraId="30599A78" w14:textId="14CF843A" w:rsidTr="00806E9B">
        <w:trPr>
          <w:del w:id="581" w:author="MCC TF160" w:date="2023-03-13T14:38:00Z"/>
        </w:trPr>
        <w:tc>
          <w:tcPr>
            <w:tcW w:w="9857" w:type="dxa"/>
            <w:gridSpan w:val="2"/>
            <w:shd w:val="clear" w:color="auto" w:fill="E0E0E0"/>
          </w:tcPr>
          <w:p w14:paraId="780D4694" w14:textId="585A21CC" w:rsidR="00E77960" w:rsidRPr="00376DBA" w:rsidDel="00C70033" w:rsidRDefault="00E77960" w:rsidP="00806E9B">
            <w:pPr>
              <w:pStyle w:val="TAL"/>
              <w:rPr>
                <w:del w:id="582" w:author="MCC TF160" w:date="2023-03-13T14:38:00Z"/>
                <w:b/>
              </w:rPr>
            </w:pPr>
            <w:del w:id="583" w:author="MCC TF160" w:date="2023-03-13T14:38:00Z">
              <w:r w:rsidRPr="00376DBA" w:rsidDel="00C70033">
                <w:rPr>
                  <w:b/>
                </w:rPr>
                <w:delText>TTCN-3 Enumerated Type</w:delText>
              </w:r>
            </w:del>
          </w:p>
        </w:tc>
      </w:tr>
      <w:tr w:rsidR="00E77960" w:rsidDel="00C70033" w14:paraId="237F2D6E" w14:textId="5A4A1DCE" w:rsidTr="00806E9B">
        <w:trPr>
          <w:del w:id="584" w:author="MCC TF160" w:date="2023-03-13T14:38:00Z"/>
        </w:trPr>
        <w:tc>
          <w:tcPr>
            <w:tcW w:w="1971" w:type="dxa"/>
            <w:tcBorders>
              <w:bottom w:val="single" w:sz="4" w:space="0" w:color="auto"/>
            </w:tcBorders>
            <w:shd w:val="clear" w:color="auto" w:fill="E0E0E0"/>
          </w:tcPr>
          <w:p w14:paraId="7887CD6D" w14:textId="2594EADF" w:rsidR="00E77960" w:rsidRPr="00376DBA" w:rsidDel="00C70033" w:rsidRDefault="00E77960" w:rsidP="00806E9B">
            <w:pPr>
              <w:pStyle w:val="TAL"/>
              <w:rPr>
                <w:del w:id="585" w:author="MCC TF160" w:date="2023-03-13T14:38:00Z"/>
                <w:b/>
              </w:rPr>
            </w:pPr>
            <w:del w:id="586" w:author="MCC TF160" w:date="2023-03-13T14:38:00Z">
              <w:r w:rsidRPr="00376DBA" w:rsidDel="00C70033">
                <w:rPr>
                  <w:b/>
                </w:rPr>
                <w:delText>Name</w:delText>
              </w:r>
            </w:del>
          </w:p>
        </w:tc>
        <w:tc>
          <w:tcPr>
            <w:tcW w:w="7886" w:type="dxa"/>
            <w:tcBorders>
              <w:bottom w:val="single" w:sz="4" w:space="0" w:color="auto"/>
            </w:tcBorders>
            <w:shd w:val="clear" w:color="auto" w:fill="FFFF99"/>
          </w:tcPr>
          <w:p w14:paraId="0CE0B4A7" w14:textId="5D77DC45" w:rsidR="00E77960" w:rsidRPr="00376DBA" w:rsidDel="00C70033" w:rsidRDefault="00E77960" w:rsidP="00806E9B">
            <w:pPr>
              <w:pStyle w:val="TAL"/>
              <w:rPr>
                <w:del w:id="587" w:author="MCC TF160" w:date="2023-03-13T14:38:00Z"/>
                <w:b/>
              </w:rPr>
            </w:pPr>
            <w:del w:id="588" w:author="MCC TF160" w:date="2023-03-13T14:38:00Z">
              <w:r w:rsidRPr="00376DBA" w:rsidDel="00C70033">
                <w:rPr>
                  <w:b/>
                </w:rPr>
                <w:delText>IMS_SecurityContextEnum_Type</w:delText>
              </w:r>
            </w:del>
          </w:p>
        </w:tc>
      </w:tr>
      <w:tr w:rsidR="00E77960" w:rsidDel="00C70033" w14:paraId="0C84A3B1" w14:textId="49015888" w:rsidTr="00806E9B">
        <w:trPr>
          <w:del w:id="589" w:author="MCC TF160" w:date="2023-03-13T14:38:00Z"/>
        </w:trPr>
        <w:tc>
          <w:tcPr>
            <w:tcW w:w="1971" w:type="dxa"/>
            <w:tcBorders>
              <w:bottom w:val="double" w:sz="4" w:space="0" w:color="auto"/>
            </w:tcBorders>
            <w:shd w:val="clear" w:color="auto" w:fill="E0E0E0"/>
          </w:tcPr>
          <w:p w14:paraId="60FEA8BB" w14:textId="35C17DB8" w:rsidR="00E77960" w:rsidRPr="00376DBA" w:rsidDel="00C70033" w:rsidRDefault="00E77960" w:rsidP="00806E9B">
            <w:pPr>
              <w:pStyle w:val="TAL"/>
              <w:rPr>
                <w:del w:id="590" w:author="MCC TF160" w:date="2023-03-13T14:38:00Z"/>
                <w:b/>
              </w:rPr>
            </w:pPr>
            <w:del w:id="591" w:author="MCC TF160" w:date="2023-03-13T14:38:00Z">
              <w:r w:rsidRPr="00376DBA" w:rsidDel="00C70033">
                <w:rPr>
                  <w:b/>
                </w:rPr>
                <w:delText>Comment</w:delText>
              </w:r>
            </w:del>
          </w:p>
        </w:tc>
        <w:tc>
          <w:tcPr>
            <w:tcW w:w="7886" w:type="dxa"/>
            <w:tcBorders>
              <w:bottom w:val="double" w:sz="4" w:space="0" w:color="auto"/>
            </w:tcBorders>
            <w:shd w:val="clear" w:color="auto" w:fill="auto"/>
          </w:tcPr>
          <w:p w14:paraId="249BEA9F" w14:textId="5B00CE90" w:rsidR="00E77960" w:rsidRPr="00376DBA" w:rsidDel="00C70033" w:rsidRDefault="00E77960" w:rsidP="00806E9B">
            <w:pPr>
              <w:pStyle w:val="TAL"/>
              <w:rPr>
                <w:del w:id="592" w:author="MCC TF160" w:date="2023-03-13T14:38:00Z"/>
              </w:rPr>
            </w:pPr>
          </w:p>
        </w:tc>
      </w:tr>
      <w:tr w:rsidR="00E77960" w:rsidDel="00C70033" w14:paraId="257D295F" w14:textId="080D77E9" w:rsidTr="00806E9B">
        <w:trPr>
          <w:del w:id="593" w:author="MCC TF160" w:date="2023-03-13T14:38:00Z"/>
        </w:trPr>
        <w:tc>
          <w:tcPr>
            <w:tcW w:w="1971" w:type="dxa"/>
            <w:tcBorders>
              <w:top w:val="double" w:sz="4" w:space="0" w:color="auto"/>
            </w:tcBorders>
            <w:shd w:val="clear" w:color="auto" w:fill="auto"/>
          </w:tcPr>
          <w:p w14:paraId="57886D2E" w14:textId="5E0D5CC1" w:rsidR="00E77960" w:rsidRPr="00376DBA" w:rsidDel="00C70033" w:rsidRDefault="00E77960" w:rsidP="00806E9B">
            <w:pPr>
              <w:pStyle w:val="TAL"/>
              <w:rPr>
                <w:del w:id="594" w:author="MCC TF160" w:date="2023-03-13T14:38:00Z"/>
              </w:rPr>
            </w:pPr>
            <w:del w:id="595" w:author="MCC TF160" w:date="2023-03-13T14:38:00Z">
              <w:r w:rsidRPr="00376DBA" w:rsidDel="00C70033">
                <w:delText>unprotected</w:delText>
              </w:r>
            </w:del>
          </w:p>
        </w:tc>
        <w:tc>
          <w:tcPr>
            <w:tcW w:w="7886" w:type="dxa"/>
            <w:tcBorders>
              <w:top w:val="double" w:sz="4" w:space="0" w:color="auto"/>
            </w:tcBorders>
            <w:shd w:val="clear" w:color="auto" w:fill="auto"/>
          </w:tcPr>
          <w:p w14:paraId="27D15A2D" w14:textId="41AC3F84" w:rsidR="00E77960" w:rsidRPr="00376DBA" w:rsidDel="00C70033" w:rsidRDefault="00E77960" w:rsidP="00806E9B">
            <w:pPr>
              <w:pStyle w:val="TAL"/>
              <w:rPr>
                <w:del w:id="596" w:author="MCC TF160" w:date="2023-03-13T14:38:00Z"/>
              </w:rPr>
            </w:pPr>
          </w:p>
        </w:tc>
      </w:tr>
      <w:tr w:rsidR="00E77960" w:rsidDel="00C70033" w14:paraId="3493F5BA" w14:textId="369AB1F6" w:rsidTr="00806E9B">
        <w:trPr>
          <w:del w:id="597" w:author="MCC TF160" w:date="2023-03-13T14:38:00Z"/>
        </w:trPr>
        <w:tc>
          <w:tcPr>
            <w:tcW w:w="1971" w:type="dxa"/>
            <w:shd w:val="clear" w:color="auto" w:fill="auto"/>
          </w:tcPr>
          <w:p w14:paraId="4DA8DDC1" w14:textId="16A18A12" w:rsidR="00E77960" w:rsidRPr="00376DBA" w:rsidDel="00C70033" w:rsidRDefault="00E77960" w:rsidP="00806E9B">
            <w:pPr>
              <w:pStyle w:val="TAL"/>
              <w:rPr>
                <w:del w:id="598" w:author="MCC TF160" w:date="2023-03-13T14:38:00Z"/>
              </w:rPr>
            </w:pPr>
            <w:del w:id="599" w:author="MCC TF160" w:date="2023-03-13T14:38:00Z">
              <w:r w:rsidRPr="00376DBA" w:rsidDel="00C70033">
                <w:delText>protectedContext1</w:delText>
              </w:r>
            </w:del>
          </w:p>
        </w:tc>
        <w:tc>
          <w:tcPr>
            <w:tcW w:w="7886" w:type="dxa"/>
            <w:shd w:val="clear" w:color="auto" w:fill="auto"/>
          </w:tcPr>
          <w:p w14:paraId="62501073" w14:textId="4E3A88B0" w:rsidR="00E77960" w:rsidRPr="00376DBA" w:rsidDel="00C70033" w:rsidRDefault="00E77960" w:rsidP="00806E9B">
            <w:pPr>
              <w:pStyle w:val="TAL"/>
              <w:rPr>
                <w:del w:id="600" w:author="MCC TF160" w:date="2023-03-13T14:38:00Z"/>
              </w:rPr>
            </w:pPr>
          </w:p>
        </w:tc>
      </w:tr>
      <w:tr w:rsidR="00E77960" w:rsidDel="00C70033" w14:paraId="56C58348" w14:textId="47BF2ADE" w:rsidTr="00806E9B">
        <w:trPr>
          <w:del w:id="601" w:author="MCC TF160" w:date="2023-03-13T14:38:00Z"/>
        </w:trPr>
        <w:tc>
          <w:tcPr>
            <w:tcW w:w="1971" w:type="dxa"/>
            <w:shd w:val="clear" w:color="auto" w:fill="auto"/>
          </w:tcPr>
          <w:p w14:paraId="2B46B444" w14:textId="008FD582" w:rsidR="00E77960" w:rsidRPr="00376DBA" w:rsidDel="00C70033" w:rsidRDefault="00E77960" w:rsidP="00806E9B">
            <w:pPr>
              <w:pStyle w:val="TAL"/>
              <w:rPr>
                <w:del w:id="602" w:author="MCC TF160" w:date="2023-03-13T14:38:00Z"/>
              </w:rPr>
            </w:pPr>
            <w:del w:id="603" w:author="MCC TF160" w:date="2023-03-13T14:38:00Z">
              <w:r w:rsidRPr="00376DBA" w:rsidDel="00C70033">
                <w:delText>protectedContext2</w:delText>
              </w:r>
            </w:del>
          </w:p>
        </w:tc>
        <w:tc>
          <w:tcPr>
            <w:tcW w:w="7886" w:type="dxa"/>
            <w:shd w:val="clear" w:color="auto" w:fill="auto"/>
          </w:tcPr>
          <w:p w14:paraId="527E6A6C" w14:textId="28FE8849" w:rsidR="00E77960" w:rsidRPr="00376DBA" w:rsidDel="00C70033" w:rsidRDefault="00E77960" w:rsidP="00806E9B">
            <w:pPr>
              <w:pStyle w:val="TAL"/>
              <w:rPr>
                <w:del w:id="604" w:author="MCC TF160" w:date="2023-03-13T14:38:00Z"/>
              </w:rPr>
            </w:pPr>
          </w:p>
        </w:tc>
      </w:tr>
    </w:tbl>
    <w:p w14:paraId="724A3705" w14:textId="0BDC5D88" w:rsidR="00E77960" w:rsidDel="00C70033" w:rsidRDefault="00E77960" w:rsidP="00E77960">
      <w:pPr>
        <w:rPr>
          <w:del w:id="605" w:author="MCC TF160" w:date="2023-03-13T14:38:00Z"/>
        </w:rPr>
      </w:pPr>
    </w:p>
    <w:p w14:paraId="242DC12A" w14:textId="437CD167" w:rsidR="00E77960" w:rsidDel="00C70033" w:rsidRDefault="00E77960" w:rsidP="00E77960">
      <w:pPr>
        <w:pStyle w:val="TH"/>
        <w:rPr>
          <w:del w:id="606" w:author="MCC TF160" w:date="2023-03-13T14:38:00Z"/>
        </w:rPr>
      </w:pPr>
      <w:del w:id="607" w:author="MCC TF160" w:date="2023-03-13T14:38:00Z">
        <w:r w:rsidDel="00C70033">
          <w:lastRenderedPageBreak/>
          <w:delText>IMS_RoutingInfo_Type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751ADFB4" w14:textId="521B563D" w:rsidTr="00806E9B">
        <w:trPr>
          <w:del w:id="608" w:author="MCC TF160" w:date="2023-03-13T14:38:00Z"/>
        </w:trPr>
        <w:tc>
          <w:tcPr>
            <w:tcW w:w="9857" w:type="dxa"/>
            <w:gridSpan w:val="4"/>
            <w:shd w:val="clear" w:color="auto" w:fill="E0E0E0"/>
          </w:tcPr>
          <w:p w14:paraId="0A5835F6" w14:textId="38B9FC93" w:rsidR="00E77960" w:rsidRPr="00376DBA" w:rsidDel="00C70033" w:rsidRDefault="00E77960" w:rsidP="00806E9B">
            <w:pPr>
              <w:pStyle w:val="TAL"/>
              <w:rPr>
                <w:del w:id="609" w:author="MCC TF160" w:date="2023-03-13T14:38:00Z"/>
                <w:b/>
              </w:rPr>
            </w:pPr>
            <w:del w:id="610" w:author="MCC TF160" w:date="2023-03-13T14:38:00Z">
              <w:r w:rsidRPr="00376DBA" w:rsidDel="00C70033">
                <w:rPr>
                  <w:b/>
                </w:rPr>
                <w:delText>TTCN-3 Record Type</w:delText>
              </w:r>
            </w:del>
          </w:p>
        </w:tc>
      </w:tr>
      <w:tr w:rsidR="00E77960" w:rsidDel="00C70033" w14:paraId="0AD4EA34" w14:textId="0D0836E9" w:rsidTr="00806E9B">
        <w:trPr>
          <w:del w:id="611" w:author="MCC TF160" w:date="2023-03-13T14:38:00Z"/>
        </w:trPr>
        <w:tc>
          <w:tcPr>
            <w:tcW w:w="1479" w:type="dxa"/>
            <w:tcBorders>
              <w:bottom w:val="single" w:sz="4" w:space="0" w:color="auto"/>
            </w:tcBorders>
            <w:shd w:val="clear" w:color="auto" w:fill="E0E0E0"/>
          </w:tcPr>
          <w:p w14:paraId="2304E538" w14:textId="05D51C20" w:rsidR="00E77960" w:rsidRPr="00376DBA" w:rsidDel="00C70033" w:rsidRDefault="00E77960" w:rsidP="00806E9B">
            <w:pPr>
              <w:pStyle w:val="TAL"/>
              <w:rPr>
                <w:del w:id="612" w:author="MCC TF160" w:date="2023-03-13T14:38:00Z"/>
                <w:b/>
              </w:rPr>
            </w:pPr>
            <w:del w:id="613"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0DDA4D52" w14:textId="558FE9C6" w:rsidR="00E77960" w:rsidRPr="00376DBA" w:rsidDel="00C70033" w:rsidRDefault="00E77960" w:rsidP="00806E9B">
            <w:pPr>
              <w:pStyle w:val="TAL"/>
              <w:rPr>
                <w:del w:id="614" w:author="MCC TF160" w:date="2023-03-13T14:38:00Z"/>
                <w:b/>
              </w:rPr>
            </w:pPr>
            <w:del w:id="615" w:author="MCC TF160" w:date="2023-03-13T14:38:00Z">
              <w:r w:rsidRPr="00376DBA" w:rsidDel="00C70033">
                <w:rPr>
                  <w:b/>
                </w:rPr>
                <w:delText>IMS_RoutingInfo_Type</w:delText>
              </w:r>
            </w:del>
          </w:p>
        </w:tc>
      </w:tr>
      <w:tr w:rsidR="00E77960" w:rsidDel="00C70033" w14:paraId="03C8BA49" w14:textId="721CC64E" w:rsidTr="00806E9B">
        <w:trPr>
          <w:del w:id="616" w:author="MCC TF160" w:date="2023-03-13T14:38:00Z"/>
        </w:trPr>
        <w:tc>
          <w:tcPr>
            <w:tcW w:w="1479" w:type="dxa"/>
            <w:tcBorders>
              <w:bottom w:val="double" w:sz="4" w:space="0" w:color="auto"/>
            </w:tcBorders>
            <w:shd w:val="clear" w:color="auto" w:fill="E0E0E0"/>
          </w:tcPr>
          <w:p w14:paraId="25299533" w14:textId="235B94D7" w:rsidR="00E77960" w:rsidRPr="00376DBA" w:rsidDel="00C70033" w:rsidRDefault="00E77960" w:rsidP="00806E9B">
            <w:pPr>
              <w:pStyle w:val="TAL"/>
              <w:rPr>
                <w:del w:id="617" w:author="MCC TF160" w:date="2023-03-13T14:38:00Z"/>
                <w:b/>
              </w:rPr>
            </w:pPr>
            <w:del w:id="618"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474D83DE" w14:textId="0B69BA4D" w:rsidR="00E77960" w:rsidRPr="00376DBA" w:rsidDel="00C70033" w:rsidRDefault="00E77960" w:rsidP="00806E9B">
            <w:pPr>
              <w:pStyle w:val="TAL"/>
              <w:rPr>
                <w:del w:id="619" w:author="MCC TF160" w:date="2023-03-13T14:38:00Z"/>
              </w:rPr>
            </w:pPr>
          </w:p>
        </w:tc>
      </w:tr>
      <w:tr w:rsidR="00E77960" w:rsidDel="00C70033" w14:paraId="74FA7FD0" w14:textId="70E7C090" w:rsidTr="00806E9B">
        <w:trPr>
          <w:del w:id="620" w:author="MCC TF160" w:date="2023-03-13T14:38:00Z"/>
        </w:trPr>
        <w:tc>
          <w:tcPr>
            <w:tcW w:w="1479" w:type="dxa"/>
            <w:tcBorders>
              <w:top w:val="double" w:sz="4" w:space="0" w:color="auto"/>
            </w:tcBorders>
            <w:shd w:val="clear" w:color="auto" w:fill="auto"/>
          </w:tcPr>
          <w:p w14:paraId="469F45CE" w14:textId="2BD9DE82" w:rsidR="00E77960" w:rsidRPr="00376DBA" w:rsidDel="00C70033" w:rsidRDefault="00E77960" w:rsidP="00806E9B">
            <w:pPr>
              <w:pStyle w:val="TAL"/>
              <w:rPr>
                <w:del w:id="621" w:author="MCC TF160" w:date="2023-03-13T14:38:00Z"/>
              </w:rPr>
            </w:pPr>
            <w:del w:id="622" w:author="MCC TF160" w:date="2023-03-13T14:38:00Z">
              <w:r w:rsidRPr="00376DBA" w:rsidDel="00C70033">
                <w:delText>Protocol</w:delText>
              </w:r>
            </w:del>
          </w:p>
        </w:tc>
        <w:tc>
          <w:tcPr>
            <w:tcW w:w="2464" w:type="dxa"/>
            <w:tcBorders>
              <w:top w:val="double" w:sz="4" w:space="0" w:color="auto"/>
            </w:tcBorders>
            <w:shd w:val="clear" w:color="auto" w:fill="auto"/>
          </w:tcPr>
          <w:p w14:paraId="6745CE05" w14:textId="288A4D92" w:rsidR="00E77960" w:rsidRPr="00376DBA" w:rsidDel="00C70033" w:rsidRDefault="00E77960" w:rsidP="00806E9B">
            <w:pPr>
              <w:pStyle w:val="TAL"/>
              <w:rPr>
                <w:del w:id="623" w:author="MCC TF160" w:date="2023-03-13T14:38:00Z"/>
              </w:rPr>
            </w:pPr>
            <w:del w:id="624" w:author="MCC TF160" w:date="2023-03-13T14:38:00Z">
              <w:r w:rsidRPr="00376DBA" w:rsidDel="00C70033">
                <w:delText>InternetProtocol_Type</w:delText>
              </w:r>
            </w:del>
          </w:p>
        </w:tc>
        <w:tc>
          <w:tcPr>
            <w:tcW w:w="493" w:type="dxa"/>
            <w:tcBorders>
              <w:top w:val="double" w:sz="4" w:space="0" w:color="auto"/>
            </w:tcBorders>
            <w:shd w:val="clear" w:color="auto" w:fill="auto"/>
          </w:tcPr>
          <w:p w14:paraId="7BFD7C04" w14:textId="5CCE93E2" w:rsidR="00E77960" w:rsidRPr="00376DBA" w:rsidDel="00C70033" w:rsidRDefault="00E77960" w:rsidP="00806E9B">
            <w:pPr>
              <w:pStyle w:val="TAL"/>
              <w:rPr>
                <w:del w:id="625" w:author="MCC TF160" w:date="2023-03-13T14:38:00Z"/>
              </w:rPr>
            </w:pPr>
          </w:p>
        </w:tc>
        <w:tc>
          <w:tcPr>
            <w:tcW w:w="5421" w:type="dxa"/>
            <w:tcBorders>
              <w:top w:val="double" w:sz="4" w:space="0" w:color="auto"/>
            </w:tcBorders>
            <w:shd w:val="clear" w:color="auto" w:fill="auto"/>
          </w:tcPr>
          <w:p w14:paraId="468B9C5D" w14:textId="79594638" w:rsidR="00E77960" w:rsidRPr="00376DBA" w:rsidDel="00C70033" w:rsidRDefault="00E77960" w:rsidP="00806E9B">
            <w:pPr>
              <w:pStyle w:val="TAL"/>
              <w:rPr>
                <w:del w:id="626" w:author="MCC TF160" w:date="2023-03-13T14:38:00Z"/>
              </w:rPr>
            </w:pPr>
            <w:del w:id="627" w:author="MCC TF160" w:date="2023-03-13T14:38:00Z">
              <w:r w:rsidRPr="00376DBA" w:rsidDel="00C70033">
                <w:delText>UDP or TCP</w:delText>
              </w:r>
            </w:del>
          </w:p>
        </w:tc>
      </w:tr>
      <w:tr w:rsidR="00E77960" w:rsidDel="00C70033" w14:paraId="274885E3" w14:textId="2BB768A6" w:rsidTr="00806E9B">
        <w:trPr>
          <w:del w:id="628" w:author="MCC TF160" w:date="2023-03-13T14:38:00Z"/>
        </w:trPr>
        <w:tc>
          <w:tcPr>
            <w:tcW w:w="1479" w:type="dxa"/>
            <w:shd w:val="clear" w:color="auto" w:fill="auto"/>
          </w:tcPr>
          <w:p w14:paraId="49063B35" w14:textId="12BDD2FC" w:rsidR="00E77960" w:rsidRPr="00376DBA" w:rsidDel="00C70033" w:rsidRDefault="00E77960" w:rsidP="00806E9B">
            <w:pPr>
              <w:pStyle w:val="TAL"/>
              <w:rPr>
                <w:del w:id="629" w:author="MCC TF160" w:date="2023-03-13T14:38:00Z"/>
              </w:rPr>
            </w:pPr>
            <w:del w:id="630" w:author="MCC TF160" w:date="2023-03-13T14:38:00Z">
              <w:r w:rsidRPr="00376DBA" w:rsidDel="00C70033">
                <w:delText>Security</w:delText>
              </w:r>
            </w:del>
          </w:p>
        </w:tc>
        <w:tc>
          <w:tcPr>
            <w:tcW w:w="2464" w:type="dxa"/>
            <w:shd w:val="clear" w:color="auto" w:fill="auto"/>
          </w:tcPr>
          <w:p w14:paraId="0F1A48C8" w14:textId="48FD6D6B" w:rsidR="00E77960" w:rsidRPr="00376DBA" w:rsidDel="00C70033" w:rsidRDefault="00E77960" w:rsidP="00806E9B">
            <w:pPr>
              <w:pStyle w:val="TAL"/>
              <w:rPr>
                <w:del w:id="631" w:author="MCC TF160" w:date="2023-03-13T14:38:00Z"/>
              </w:rPr>
            </w:pPr>
            <w:del w:id="632" w:author="MCC TF160" w:date="2023-03-13T14:38:00Z">
              <w:r w:rsidDel="00C70033">
                <w:fldChar w:fldCharType="begin"/>
              </w:r>
              <w:r w:rsidDel="00C70033">
                <w:delInstrText>HYPERLINK \l "IMS_SecurityContextEnum_Type"</w:delInstrText>
              </w:r>
              <w:r w:rsidDel="00C70033">
                <w:fldChar w:fldCharType="separate"/>
              </w:r>
              <w:r w:rsidDel="00C70033">
                <w:rPr>
                  <w:rStyle w:val="Hyperlink"/>
                </w:rPr>
                <w:delText>IMS_SecurityContextEnum_Type</w:delText>
              </w:r>
              <w:r w:rsidDel="00C70033">
                <w:rPr>
                  <w:rStyle w:val="Hyperlink"/>
                </w:rPr>
                <w:fldChar w:fldCharType="end"/>
              </w:r>
            </w:del>
          </w:p>
        </w:tc>
        <w:tc>
          <w:tcPr>
            <w:tcW w:w="493" w:type="dxa"/>
            <w:shd w:val="clear" w:color="auto" w:fill="auto"/>
          </w:tcPr>
          <w:p w14:paraId="7E66E30A" w14:textId="7B0FF67E" w:rsidR="00E77960" w:rsidRPr="00376DBA" w:rsidDel="00C70033" w:rsidRDefault="00E77960" w:rsidP="00806E9B">
            <w:pPr>
              <w:pStyle w:val="TAL"/>
              <w:rPr>
                <w:del w:id="633" w:author="MCC TF160" w:date="2023-03-13T14:38:00Z"/>
              </w:rPr>
            </w:pPr>
            <w:del w:id="634" w:author="MCC TF160" w:date="2023-03-13T14:38:00Z">
              <w:r w:rsidRPr="00376DBA" w:rsidDel="00C70033">
                <w:delText>opt</w:delText>
              </w:r>
            </w:del>
          </w:p>
        </w:tc>
        <w:tc>
          <w:tcPr>
            <w:tcW w:w="5421" w:type="dxa"/>
            <w:shd w:val="clear" w:color="auto" w:fill="auto"/>
          </w:tcPr>
          <w:p w14:paraId="4C20F44A" w14:textId="202E4FC8" w:rsidR="00E77960" w:rsidRPr="00376DBA" w:rsidDel="00C70033" w:rsidRDefault="00E77960" w:rsidP="00806E9B">
            <w:pPr>
              <w:pStyle w:val="TAL"/>
              <w:rPr>
                <w:del w:id="635" w:author="MCC TF160" w:date="2023-03-13T14:38:00Z"/>
              </w:rPr>
            </w:pPr>
            <w:del w:id="636" w:author="MCC TF160" w:date="2023-03-13T14:38:00Z">
              <w:r w:rsidRPr="00376DBA" w:rsidDel="00C70033">
                <w:delText>protected or unprotected (in DL omit when IP PTC shall decide what to do)</w:delText>
              </w:r>
            </w:del>
          </w:p>
        </w:tc>
      </w:tr>
      <w:tr w:rsidR="00E77960" w:rsidDel="00C70033" w14:paraId="186BC0CE" w14:textId="33247FA9" w:rsidTr="00806E9B">
        <w:trPr>
          <w:del w:id="637" w:author="MCC TF160" w:date="2023-03-13T14:38:00Z"/>
        </w:trPr>
        <w:tc>
          <w:tcPr>
            <w:tcW w:w="1479" w:type="dxa"/>
            <w:shd w:val="clear" w:color="auto" w:fill="auto"/>
          </w:tcPr>
          <w:p w14:paraId="2445287D" w14:textId="6356E0AE" w:rsidR="00E77960" w:rsidRPr="00376DBA" w:rsidDel="00C70033" w:rsidRDefault="00E77960" w:rsidP="00806E9B">
            <w:pPr>
              <w:pStyle w:val="TAL"/>
              <w:rPr>
                <w:del w:id="638" w:author="MCC TF160" w:date="2023-03-13T14:38:00Z"/>
              </w:rPr>
            </w:pPr>
            <w:del w:id="639" w:author="MCC TF160" w:date="2023-03-13T14:38:00Z">
              <w:r w:rsidRPr="00376DBA" w:rsidDel="00C70033">
                <w:delText>UE_Address</w:delText>
              </w:r>
            </w:del>
          </w:p>
        </w:tc>
        <w:tc>
          <w:tcPr>
            <w:tcW w:w="2464" w:type="dxa"/>
            <w:shd w:val="clear" w:color="auto" w:fill="auto"/>
          </w:tcPr>
          <w:p w14:paraId="0C2F00C8" w14:textId="075A7F52" w:rsidR="00E77960" w:rsidRPr="00376DBA" w:rsidDel="00C70033" w:rsidRDefault="00E77960" w:rsidP="00806E9B">
            <w:pPr>
              <w:pStyle w:val="TAL"/>
              <w:rPr>
                <w:del w:id="640" w:author="MCC TF160" w:date="2023-03-13T14:38:00Z"/>
              </w:rPr>
            </w:pPr>
            <w:del w:id="641" w:author="MCC TF160" w:date="2023-03-13T14:38:00Z">
              <w:r w:rsidRPr="00376DBA" w:rsidDel="00C70033">
                <w:delText>IP_AddrInfo_Type</w:delText>
              </w:r>
            </w:del>
          </w:p>
        </w:tc>
        <w:tc>
          <w:tcPr>
            <w:tcW w:w="493" w:type="dxa"/>
            <w:shd w:val="clear" w:color="auto" w:fill="auto"/>
          </w:tcPr>
          <w:p w14:paraId="023DA312" w14:textId="01FC4630" w:rsidR="00E77960" w:rsidRPr="00376DBA" w:rsidDel="00C70033" w:rsidRDefault="00E77960" w:rsidP="00806E9B">
            <w:pPr>
              <w:pStyle w:val="TAL"/>
              <w:rPr>
                <w:del w:id="642" w:author="MCC TF160" w:date="2023-03-13T14:38:00Z"/>
              </w:rPr>
            </w:pPr>
            <w:del w:id="643" w:author="MCC TF160" w:date="2023-03-13T14:38:00Z">
              <w:r w:rsidRPr="00376DBA" w:rsidDel="00C70033">
                <w:delText>opt</w:delText>
              </w:r>
            </w:del>
          </w:p>
        </w:tc>
        <w:tc>
          <w:tcPr>
            <w:tcW w:w="5421" w:type="dxa"/>
            <w:shd w:val="clear" w:color="auto" w:fill="auto"/>
          </w:tcPr>
          <w:p w14:paraId="11A595AD" w14:textId="6B8A4922" w:rsidR="00E77960" w:rsidRPr="00376DBA" w:rsidDel="00C70033" w:rsidRDefault="00E77960" w:rsidP="00806E9B">
            <w:pPr>
              <w:pStyle w:val="TAL"/>
              <w:rPr>
                <w:del w:id="644" w:author="MCC TF160" w:date="2023-03-13T14:38:00Z"/>
              </w:rPr>
            </w:pPr>
            <w:del w:id="645" w:author="MCC TF160" w:date="2023-03-13T14:38:00Z">
              <w:r w:rsidRPr="00376DBA" w:rsidDel="00C70033">
                <w:delText>sent by the IP PTC when there is an initial request on unprotected connection</w:delText>
              </w:r>
            </w:del>
          </w:p>
        </w:tc>
      </w:tr>
      <w:tr w:rsidR="00E77960" w:rsidDel="00C70033" w14:paraId="7AE09E8A" w14:textId="56F8243A" w:rsidTr="00806E9B">
        <w:trPr>
          <w:del w:id="646" w:author="MCC TF160" w:date="2023-03-13T14:38:00Z"/>
        </w:trPr>
        <w:tc>
          <w:tcPr>
            <w:tcW w:w="1479" w:type="dxa"/>
            <w:shd w:val="clear" w:color="auto" w:fill="auto"/>
          </w:tcPr>
          <w:p w14:paraId="78D056BB" w14:textId="79190CFD" w:rsidR="00E77960" w:rsidRPr="00376DBA" w:rsidDel="00C70033" w:rsidRDefault="00E77960" w:rsidP="00806E9B">
            <w:pPr>
              <w:pStyle w:val="TAL"/>
              <w:rPr>
                <w:del w:id="647" w:author="MCC TF160" w:date="2023-03-13T14:38:00Z"/>
              </w:rPr>
            </w:pPr>
            <w:del w:id="648" w:author="MCC TF160" w:date="2023-03-13T14:38:00Z">
              <w:r w:rsidRPr="00376DBA" w:rsidDel="00C70033">
                <w:delText>NW_Address</w:delText>
              </w:r>
            </w:del>
          </w:p>
        </w:tc>
        <w:tc>
          <w:tcPr>
            <w:tcW w:w="2464" w:type="dxa"/>
            <w:shd w:val="clear" w:color="auto" w:fill="auto"/>
          </w:tcPr>
          <w:p w14:paraId="6B9C311A" w14:textId="10AD657A" w:rsidR="00E77960" w:rsidRPr="00376DBA" w:rsidDel="00C70033" w:rsidRDefault="00E77960" w:rsidP="00806E9B">
            <w:pPr>
              <w:pStyle w:val="TAL"/>
              <w:rPr>
                <w:del w:id="649" w:author="MCC TF160" w:date="2023-03-13T14:38:00Z"/>
              </w:rPr>
            </w:pPr>
            <w:del w:id="650" w:author="MCC TF160" w:date="2023-03-13T14:38:00Z">
              <w:r w:rsidRPr="00376DBA" w:rsidDel="00C70033">
                <w:delText>IP_AddrInfo_Type</w:delText>
              </w:r>
            </w:del>
          </w:p>
        </w:tc>
        <w:tc>
          <w:tcPr>
            <w:tcW w:w="493" w:type="dxa"/>
            <w:shd w:val="clear" w:color="auto" w:fill="auto"/>
          </w:tcPr>
          <w:p w14:paraId="6214A54F" w14:textId="061EB761" w:rsidR="00E77960" w:rsidRPr="00376DBA" w:rsidDel="00C70033" w:rsidRDefault="00E77960" w:rsidP="00806E9B">
            <w:pPr>
              <w:pStyle w:val="TAL"/>
              <w:rPr>
                <w:del w:id="651" w:author="MCC TF160" w:date="2023-03-13T14:38:00Z"/>
              </w:rPr>
            </w:pPr>
            <w:del w:id="652" w:author="MCC TF160" w:date="2023-03-13T14:38:00Z">
              <w:r w:rsidRPr="00376DBA" w:rsidDel="00C70033">
                <w:delText>opt</w:delText>
              </w:r>
            </w:del>
          </w:p>
        </w:tc>
        <w:tc>
          <w:tcPr>
            <w:tcW w:w="5421" w:type="dxa"/>
            <w:shd w:val="clear" w:color="auto" w:fill="auto"/>
          </w:tcPr>
          <w:p w14:paraId="4D16B312" w14:textId="033658C5" w:rsidR="00E77960" w:rsidRPr="00376DBA" w:rsidDel="00C70033" w:rsidRDefault="00E77960" w:rsidP="00806E9B">
            <w:pPr>
              <w:pStyle w:val="TAL"/>
              <w:rPr>
                <w:del w:id="653" w:author="MCC TF160" w:date="2023-03-13T14:38:00Z"/>
              </w:rPr>
            </w:pPr>
            <w:del w:id="654" w:author="MCC TF160" w:date="2023-03-13T14:38:00Z">
              <w:r w:rsidRPr="00376DBA" w:rsidDel="00C70033">
                <w:delText>sent by the IP PTC when there is an initial request on unprotected connection</w:delText>
              </w:r>
            </w:del>
          </w:p>
        </w:tc>
      </w:tr>
    </w:tbl>
    <w:p w14:paraId="162F0EA5" w14:textId="0892BACA" w:rsidR="00E77960" w:rsidDel="00C70033" w:rsidRDefault="00E77960" w:rsidP="00E77960">
      <w:pPr>
        <w:rPr>
          <w:del w:id="655" w:author="MCC TF160" w:date="2023-03-13T14:38:00Z"/>
        </w:rPr>
      </w:pPr>
    </w:p>
    <w:p w14:paraId="265182D2" w14:textId="2EE0AE71" w:rsidR="00E77960" w:rsidDel="00C70033" w:rsidRDefault="00E77960" w:rsidP="00E77960">
      <w:pPr>
        <w:pStyle w:val="TH"/>
        <w:rPr>
          <w:del w:id="656" w:author="MCC TF160" w:date="2023-03-13T14:38:00Z"/>
        </w:rPr>
      </w:pPr>
      <w:del w:id="657" w:author="MCC TF160" w:date="2023-03-13T14:38:00Z">
        <w:r w:rsidDel="00C70033">
          <w:delText>IMS_DATA_REQ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4B7C6BC3" w14:textId="4EB0D6A7" w:rsidTr="00806E9B">
        <w:trPr>
          <w:del w:id="658" w:author="MCC TF160" w:date="2023-03-13T14:38:00Z"/>
        </w:trPr>
        <w:tc>
          <w:tcPr>
            <w:tcW w:w="9857" w:type="dxa"/>
            <w:gridSpan w:val="4"/>
            <w:shd w:val="clear" w:color="auto" w:fill="E0E0E0"/>
          </w:tcPr>
          <w:p w14:paraId="20147294" w14:textId="5DD4FB12" w:rsidR="00E77960" w:rsidRPr="00376DBA" w:rsidDel="00C70033" w:rsidRDefault="00E77960" w:rsidP="00806E9B">
            <w:pPr>
              <w:pStyle w:val="TAL"/>
              <w:rPr>
                <w:del w:id="659" w:author="MCC TF160" w:date="2023-03-13T14:38:00Z"/>
                <w:b/>
              </w:rPr>
            </w:pPr>
            <w:del w:id="660" w:author="MCC TF160" w:date="2023-03-13T14:38:00Z">
              <w:r w:rsidRPr="00376DBA" w:rsidDel="00C70033">
                <w:rPr>
                  <w:b/>
                </w:rPr>
                <w:delText>TTCN-3 Record Type</w:delText>
              </w:r>
            </w:del>
          </w:p>
        </w:tc>
      </w:tr>
      <w:tr w:rsidR="00E77960" w:rsidDel="00C70033" w14:paraId="6DDD1BE2" w14:textId="5D3035A4" w:rsidTr="00806E9B">
        <w:trPr>
          <w:del w:id="661" w:author="MCC TF160" w:date="2023-03-13T14:38:00Z"/>
        </w:trPr>
        <w:tc>
          <w:tcPr>
            <w:tcW w:w="1479" w:type="dxa"/>
            <w:tcBorders>
              <w:bottom w:val="single" w:sz="4" w:space="0" w:color="auto"/>
            </w:tcBorders>
            <w:shd w:val="clear" w:color="auto" w:fill="E0E0E0"/>
          </w:tcPr>
          <w:p w14:paraId="7F3EE310" w14:textId="176BD93D" w:rsidR="00E77960" w:rsidRPr="00376DBA" w:rsidDel="00C70033" w:rsidRDefault="00E77960" w:rsidP="00806E9B">
            <w:pPr>
              <w:pStyle w:val="TAL"/>
              <w:rPr>
                <w:del w:id="662" w:author="MCC TF160" w:date="2023-03-13T14:38:00Z"/>
                <w:b/>
              </w:rPr>
            </w:pPr>
            <w:del w:id="663"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2A99EB1A" w14:textId="1B566A14" w:rsidR="00E77960" w:rsidRPr="00376DBA" w:rsidDel="00C70033" w:rsidRDefault="00E77960" w:rsidP="00806E9B">
            <w:pPr>
              <w:pStyle w:val="TAL"/>
              <w:rPr>
                <w:del w:id="664" w:author="MCC TF160" w:date="2023-03-13T14:38:00Z"/>
                <w:b/>
              </w:rPr>
            </w:pPr>
            <w:del w:id="665" w:author="MCC TF160" w:date="2023-03-13T14:38:00Z">
              <w:r w:rsidRPr="00376DBA" w:rsidDel="00C70033">
                <w:rPr>
                  <w:b/>
                </w:rPr>
                <w:delText>IMS_DATA_REQ</w:delText>
              </w:r>
            </w:del>
          </w:p>
        </w:tc>
      </w:tr>
      <w:tr w:rsidR="00E77960" w:rsidDel="00C70033" w14:paraId="33CE9448" w14:textId="3031E83F" w:rsidTr="00806E9B">
        <w:trPr>
          <w:del w:id="666" w:author="MCC TF160" w:date="2023-03-13T14:38:00Z"/>
        </w:trPr>
        <w:tc>
          <w:tcPr>
            <w:tcW w:w="1479" w:type="dxa"/>
            <w:tcBorders>
              <w:bottom w:val="double" w:sz="4" w:space="0" w:color="auto"/>
            </w:tcBorders>
            <w:shd w:val="clear" w:color="auto" w:fill="E0E0E0"/>
          </w:tcPr>
          <w:p w14:paraId="5683AC54" w14:textId="52AD32BE" w:rsidR="00E77960" w:rsidRPr="00376DBA" w:rsidDel="00C70033" w:rsidRDefault="00E77960" w:rsidP="00806E9B">
            <w:pPr>
              <w:pStyle w:val="TAL"/>
              <w:rPr>
                <w:del w:id="667" w:author="MCC TF160" w:date="2023-03-13T14:38:00Z"/>
                <w:b/>
              </w:rPr>
            </w:pPr>
            <w:del w:id="668"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1476FCD8" w14:textId="598075BE" w:rsidR="00E77960" w:rsidRPr="00376DBA" w:rsidDel="00C70033" w:rsidRDefault="00E77960" w:rsidP="00806E9B">
            <w:pPr>
              <w:pStyle w:val="TAL"/>
              <w:rPr>
                <w:del w:id="669" w:author="MCC TF160" w:date="2023-03-13T14:38:00Z"/>
              </w:rPr>
            </w:pPr>
          </w:p>
        </w:tc>
      </w:tr>
      <w:tr w:rsidR="00E77960" w:rsidDel="00C70033" w14:paraId="60962F1C" w14:textId="174BC634" w:rsidTr="00806E9B">
        <w:trPr>
          <w:del w:id="670" w:author="MCC TF160" w:date="2023-03-13T14:38:00Z"/>
        </w:trPr>
        <w:tc>
          <w:tcPr>
            <w:tcW w:w="1479" w:type="dxa"/>
            <w:tcBorders>
              <w:top w:val="double" w:sz="4" w:space="0" w:color="auto"/>
            </w:tcBorders>
            <w:shd w:val="clear" w:color="auto" w:fill="auto"/>
          </w:tcPr>
          <w:p w14:paraId="171B4F46" w14:textId="041190A8" w:rsidR="00E77960" w:rsidRPr="00376DBA" w:rsidDel="00C70033" w:rsidRDefault="00E77960" w:rsidP="00806E9B">
            <w:pPr>
              <w:pStyle w:val="TAL"/>
              <w:rPr>
                <w:del w:id="671" w:author="MCC TF160" w:date="2023-03-13T14:38:00Z"/>
              </w:rPr>
            </w:pPr>
            <w:del w:id="672" w:author="MCC TF160" w:date="2023-03-13T14:38:00Z">
              <w:r w:rsidRPr="00376DBA" w:rsidDel="00C70033">
                <w:delText>RoutingInfo</w:delText>
              </w:r>
            </w:del>
          </w:p>
        </w:tc>
        <w:tc>
          <w:tcPr>
            <w:tcW w:w="2464" w:type="dxa"/>
            <w:tcBorders>
              <w:top w:val="double" w:sz="4" w:space="0" w:color="auto"/>
            </w:tcBorders>
            <w:shd w:val="clear" w:color="auto" w:fill="auto"/>
          </w:tcPr>
          <w:p w14:paraId="0DBCDDFD" w14:textId="1B0640E6" w:rsidR="00E77960" w:rsidRPr="00376DBA" w:rsidDel="00C70033" w:rsidRDefault="00E77960" w:rsidP="00806E9B">
            <w:pPr>
              <w:pStyle w:val="TAL"/>
              <w:rPr>
                <w:del w:id="673" w:author="MCC TF160" w:date="2023-03-13T14:38:00Z"/>
              </w:rPr>
            </w:pPr>
            <w:del w:id="674" w:author="MCC TF160" w:date="2023-03-13T14:38:00Z">
              <w:r w:rsidDel="00C70033">
                <w:fldChar w:fldCharType="begin"/>
              </w:r>
              <w:r w:rsidDel="00C70033">
                <w:delInstrText>HYPERLINK \l "IMS_RoutingInfo_Type"</w:delInstrText>
              </w:r>
              <w:r w:rsidDel="00C70033">
                <w:fldChar w:fldCharType="separate"/>
              </w:r>
              <w:r w:rsidDel="00C70033">
                <w:rPr>
                  <w:rStyle w:val="Hyperlink"/>
                </w:rPr>
                <w:delText>IMS_RoutingInfo_Type</w:delText>
              </w:r>
              <w:r w:rsidDel="00C70033">
                <w:rPr>
                  <w:rStyle w:val="Hyperlink"/>
                </w:rPr>
                <w:fldChar w:fldCharType="end"/>
              </w:r>
            </w:del>
          </w:p>
        </w:tc>
        <w:tc>
          <w:tcPr>
            <w:tcW w:w="493" w:type="dxa"/>
            <w:tcBorders>
              <w:top w:val="double" w:sz="4" w:space="0" w:color="auto"/>
            </w:tcBorders>
            <w:shd w:val="clear" w:color="auto" w:fill="auto"/>
          </w:tcPr>
          <w:p w14:paraId="219CF72C" w14:textId="59F48926" w:rsidR="00E77960" w:rsidRPr="00376DBA" w:rsidDel="00C70033" w:rsidRDefault="00E77960" w:rsidP="00806E9B">
            <w:pPr>
              <w:pStyle w:val="TAL"/>
              <w:rPr>
                <w:del w:id="675" w:author="MCC TF160" w:date="2023-03-13T14:38:00Z"/>
              </w:rPr>
            </w:pPr>
          </w:p>
        </w:tc>
        <w:tc>
          <w:tcPr>
            <w:tcW w:w="5421" w:type="dxa"/>
            <w:tcBorders>
              <w:top w:val="double" w:sz="4" w:space="0" w:color="auto"/>
            </w:tcBorders>
            <w:shd w:val="clear" w:color="auto" w:fill="auto"/>
          </w:tcPr>
          <w:p w14:paraId="1DC318AC" w14:textId="153E6F98" w:rsidR="00E77960" w:rsidRPr="00376DBA" w:rsidDel="00C70033" w:rsidRDefault="00E77960" w:rsidP="00806E9B">
            <w:pPr>
              <w:pStyle w:val="TAL"/>
              <w:rPr>
                <w:del w:id="676" w:author="MCC TF160" w:date="2023-03-13T14:38:00Z"/>
              </w:rPr>
            </w:pPr>
          </w:p>
        </w:tc>
      </w:tr>
      <w:tr w:rsidR="00E77960" w:rsidDel="00C70033" w14:paraId="2F655932" w14:textId="381EAB25" w:rsidTr="00806E9B">
        <w:trPr>
          <w:del w:id="677" w:author="MCC TF160" w:date="2023-03-13T14:38:00Z"/>
        </w:trPr>
        <w:tc>
          <w:tcPr>
            <w:tcW w:w="1479" w:type="dxa"/>
            <w:shd w:val="clear" w:color="auto" w:fill="auto"/>
          </w:tcPr>
          <w:p w14:paraId="7C9A40F3" w14:textId="75821A90" w:rsidR="00E77960" w:rsidRPr="00376DBA" w:rsidDel="00C70033" w:rsidRDefault="00E77960" w:rsidP="00806E9B">
            <w:pPr>
              <w:pStyle w:val="TAL"/>
              <w:rPr>
                <w:del w:id="678" w:author="MCC TF160" w:date="2023-03-13T14:38:00Z"/>
              </w:rPr>
            </w:pPr>
            <w:del w:id="679" w:author="MCC TF160" w:date="2023-03-13T14:38:00Z">
              <w:r w:rsidRPr="00376DBA" w:rsidDel="00C70033">
                <w:delText>Request</w:delText>
              </w:r>
            </w:del>
          </w:p>
        </w:tc>
        <w:tc>
          <w:tcPr>
            <w:tcW w:w="2464" w:type="dxa"/>
            <w:shd w:val="clear" w:color="auto" w:fill="auto"/>
          </w:tcPr>
          <w:p w14:paraId="44BAAD2D" w14:textId="4C8D950C" w:rsidR="00E77960" w:rsidRPr="00376DBA" w:rsidDel="00C70033" w:rsidRDefault="00E77960" w:rsidP="00806E9B">
            <w:pPr>
              <w:pStyle w:val="TAL"/>
              <w:rPr>
                <w:del w:id="680" w:author="MCC TF160" w:date="2023-03-13T14:38:00Z"/>
              </w:rPr>
            </w:pPr>
            <w:del w:id="681" w:author="MCC TF160" w:date="2023-03-13T14:38:00Z">
              <w:r w:rsidDel="00C70033">
                <w:fldChar w:fldCharType="begin"/>
              </w:r>
              <w:r w:rsidDel="00C70033">
                <w:delInstrText>HYPERLINK \l "IMS_Request_Type"</w:delInstrText>
              </w:r>
              <w:r w:rsidDel="00C70033">
                <w:fldChar w:fldCharType="separate"/>
              </w:r>
              <w:r w:rsidDel="00C70033">
                <w:rPr>
                  <w:rStyle w:val="Hyperlink"/>
                </w:rPr>
                <w:delText>IMS_Request_Type</w:delText>
              </w:r>
              <w:r w:rsidDel="00C70033">
                <w:rPr>
                  <w:rStyle w:val="Hyperlink"/>
                </w:rPr>
                <w:fldChar w:fldCharType="end"/>
              </w:r>
            </w:del>
          </w:p>
        </w:tc>
        <w:tc>
          <w:tcPr>
            <w:tcW w:w="493" w:type="dxa"/>
            <w:shd w:val="clear" w:color="auto" w:fill="auto"/>
          </w:tcPr>
          <w:p w14:paraId="48927DC6" w14:textId="6E9BDA3A" w:rsidR="00E77960" w:rsidRPr="00376DBA" w:rsidDel="00C70033" w:rsidRDefault="00E77960" w:rsidP="00806E9B">
            <w:pPr>
              <w:pStyle w:val="TAL"/>
              <w:rPr>
                <w:del w:id="682" w:author="MCC TF160" w:date="2023-03-13T14:38:00Z"/>
              </w:rPr>
            </w:pPr>
          </w:p>
        </w:tc>
        <w:tc>
          <w:tcPr>
            <w:tcW w:w="5421" w:type="dxa"/>
            <w:shd w:val="clear" w:color="auto" w:fill="auto"/>
          </w:tcPr>
          <w:p w14:paraId="36EFFA62" w14:textId="6C0FE059" w:rsidR="00E77960" w:rsidRPr="00376DBA" w:rsidDel="00C70033" w:rsidRDefault="00E77960" w:rsidP="00806E9B">
            <w:pPr>
              <w:pStyle w:val="TAL"/>
              <w:rPr>
                <w:del w:id="683" w:author="MCC TF160" w:date="2023-03-13T14:38:00Z"/>
              </w:rPr>
            </w:pPr>
          </w:p>
        </w:tc>
      </w:tr>
    </w:tbl>
    <w:p w14:paraId="5E1B939A" w14:textId="0B988B2D" w:rsidR="00E77960" w:rsidDel="00C70033" w:rsidRDefault="00E77960" w:rsidP="00E77960">
      <w:pPr>
        <w:rPr>
          <w:del w:id="684" w:author="MCC TF160" w:date="2023-03-13T14:38:00Z"/>
        </w:rPr>
      </w:pPr>
    </w:p>
    <w:p w14:paraId="62FA5CE0" w14:textId="45439F59" w:rsidR="00E77960" w:rsidDel="00C70033" w:rsidRDefault="00E77960" w:rsidP="00E77960">
      <w:pPr>
        <w:pStyle w:val="TH"/>
        <w:rPr>
          <w:del w:id="685" w:author="MCC TF160" w:date="2023-03-13T14:38:00Z"/>
        </w:rPr>
      </w:pPr>
      <w:del w:id="686" w:author="MCC TF160" w:date="2023-03-13T14:38:00Z">
        <w:r w:rsidDel="00C70033">
          <w:delText>IMS_DATA_RSP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11A52FE3" w14:textId="3EA9C0F2" w:rsidTr="00806E9B">
        <w:trPr>
          <w:del w:id="687" w:author="MCC TF160" w:date="2023-03-13T14:38:00Z"/>
        </w:trPr>
        <w:tc>
          <w:tcPr>
            <w:tcW w:w="9857" w:type="dxa"/>
            <w:gridSpan w:val="4"/>
            <w:shd w:val="clear" w:color="auto" w:fill="E0E0E0"/>
          </w:tcPr>
          <w:p w14:paraId="39C9E6BA" w14:textId="43E18B4C" w:rsidR="00E77960" w:rsidRPr="00376DBA" w:rsidDel="00C70033" w:rsidRDefault="00E77960" w:rsidP="00806E9B">
            <w:pPr>
              <w:pStyle w:val="TAL"/>
              <w:rPr>
                <w:del w:id="688" w:author="MCC TF160" w:date="2023-03-13T14:38:00Z"/>
                <w:b/>
              </w:rPr>
            </w:pPr>
            <w:del w:id="689" w:author="MCC TF160" w:date="2023-03-13T14:38:00Z">
              <w:r w:rsidRPr="00376DBA" w:rsidDel="00C70033">
                <w:rPr>
                  <w:b/>
                </w:rPr>
                <w:delText>TTCN-3 Record Type</w:delText>
              </w:r>
            </w:del>
          </w:p>
        </w:tc>
      </w:tr>
      <w:tr w:rsidR="00E77960" w:rsidDel="00C70033" w14:paraId="0A2248FC" w14:textId="48058DDB" w:rsidTr="00806E9B">
        <w:trPr>
          <w:del w:id="690" w:author="MCC TF160" w:date="2023-03-13T14:38:00Z"/>
        </w:trPr>
        <w:tc>
          <w:tcPr>
            <w:tcW w:w="1479" w:type="dxa"/>
            <w:tcBorders>
              <w:bottom w:val="single" w:sz="4" w:space="0" w:color="auto"/>
            </w:tcBorders>
            <w:shd w:val="clear" w:color="auto" w:fill="E0E0E0"/>
          </w:tcPr>
          <w:p w14:paraId="092AC16E" w14:textId="0A883B9C" w:rsidR="00E77960" w:rsidRPr="00376DBA" w:rsidDel="00C70033" w:rsidRDefault="00E77960" w:rsidP="00806E9B">
            <w:pPr>
              <w:pStyle w:val="TAL"/>
              <w:rPr>
                <w:del w:id="691" w:author="MCC TF160" w:date="2023-03-13T14:38:00Z"/>
                <w:b/>
              </w:rPr>
            </w:pPr>
            <w:del w:id="692"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484B41A6" w14:textId="314BE7BA" w:rsidR="00E77960" w:rsidRPr="00376DBA" w:rsidDel="00C70033" w:rsidRDefault="00E77960" w:rsidP="00806E9B">
            <w:pPr>
              <w:pStyle w:val="TAL"/>
              <w:rPr>
                <w:del w:id="693" w:author="MCC TF160" w:date="2023-03-13T14:38:00Z"/>
                <w:b/>
              </w:rPr>
            </w:pPr>
            <w:del w:id="694" w:author="MCC TF160" w:date="2023-03-13T14:38:00Z">
              <w:r w:rsidRPr="00376DBA" w:rsidDel="00C70033">
                <w:rPr>
                  <w:b/>
                </w:rPr>
                <w:delText>IMS_DATA_RSP</w:delText>
              </w:r>
            </w:del>
          </w:p>
        </w:tc>
      </w:tr>
      <w:tr w:rsidR="00E77960" w:rsidDel="00C70033" w14:paraId="7D15A0FF" w14:textId="00988D5B" w:rsidTr="00806E9B">
        <w:trPr>
          <w:del w:id="695" w:author="MCC TF160" w:date="2023-03-13T14:38:00Z"/>
        </w:trPr>
        <w:tc>
          <w:tcPr>
            <w:tcW w:w="1479" w:type="dxa"/>
            <w:tcBorders>
              <w:bottom w:val="double" w:sz="4" w:space="0" w:color="auto"/>
            </w:tcBorders>
            <w:shd w:val="clear" w:color="auto" w:fill="E0E0E0"/>
          </w:tcPr>
          <w:p w14:paraId="6056B08E" w14:textId="1B30A73A" w:rsidR="00E77960" w:rsidRPr="00376DBA" w:rsidDel="00C70033" w:rsidRDefault="00E77960" w:rsidP="00806E9B">
            <w:pPr>
              <w:pStyle w:val="TAL"/>
              <w:rPr>
                <w:del w:id="696" w:author="MCC TF160" w:date="2023-03-13T14:38:00Z"/>
                <w:b/>
              </w:rPr>
            </w:pPr>
            <w:del w:id="697"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78C01C96" w14:textId="348C2C9F" w:rsidR="00E77960" w:rsidRPr="00376DBA" w:rsidDel="00C70033" w:rsidRDefault="00E77960" w:rsidP="00806E9B">
            <w:pPr>
              <w:pStyle w:val="TAL"/>
              <w:rPr>
                <w:del w:id="698" w:author="MCC TF160" w:date="2023-03-13T14:38:00Z"/>
              </w:rPr>
            </w:pPr>
          </w:p>
        </w:tc>
      </w:tr>
      <w:tr w:rsidR="00E77960" w:rsidDel="00C70033" w14:paraId="1B5F4A7B" w14:textId="6417DE7E" w:rsidTr="00806E9B">
        <w:trPr>
          <w:del w:id="699" w:author="MCC TF160" w:date="2023-03-13T14:38:00Z"/>
        </w:trPr>
        <w:tc>
          <w:tcPr>
            <w:tcW w:w="1479" w:type="dxa"/>
            <w:tcBorders>
              <w:top w:val="double" w:sz="4" w:space="0" w:color="auto"/>
            </w:tcBorders>
            <w:shd w:val="clear" w:color="auto" w:fill="auto"/>
          </w:tcPr>
          <w:p w14:paraId="41CE563D" w14:textId="291C7803" w:rsidR="00E77960" w:rsidRPr="00376DBA" w:rsidDel="00C70033" w:rsidRDefault="00E77960" w:rsidP="00806E9B">
            <w:pPr>
              <w:pStyle w:val="TAL"/>
              <w:rPr>
                <w:del w:id="700" w:author="MCC TF160" w:date="2023-03-13T14:38:00Z"/>
              </w:rPr>
            </w:pPr>
            <w:del w:id="701" w:author="MCC TF160" w:date="2023-03-13T14:38:00Z">
              <w:r w:rsidRPr="00376DBA" w:rsidDel="00C70033">
                <w:delText>RoutingInfo</w:delText>
              </w:r>
            </w:del>
          </w:p>
        </w:tc>
        <w:tc>
          <w:tcPr>
            <w:tcW w:w="2464" w:type="dxa"/>
            <w:tcBorders>
              <w:top w:val="double" w:sz="4" w:space="0" w:color="auto"/>
            </w:tcBorders>
            <w:shd w:val="clear" w:color="auto" w:fill="auto"/>
          </w:tcPr>
          <w:p w14:paraId="23CF48E4" w14:textId="20460D6E" w:rsidR="00E77960" w:rsidRPr="00376DBA" w:rsidDel="00C70033" w:rsidRDefault="00E77960" w:rsidP="00806E9B">
            <w:pPr>
              <w:pStyle w:val="TAL"/>
              <w:rPr>
                <w:del w:id="702" w:author="MCC TF160" w:date="2023-03-13T14:38:00Z"/>
              </w:rPr>
            </w:pPr>
            <w:del w:id="703" w:author="MCC TF160" w:date="2023-03-13T14:38:00Z">
              <w:r w:rsidDel="00C70033">
                <w:fldChar w:fldCharType="begin"/>
              </w:r>
              <w:r w:rsidDel="00C70033">
                <w:delInstrText>HYPERLINK \l "IMS_RoutingInfo_Type"</w:delInstrText>
              </w:r>
              <w:r w:rsidDel="00C70033">
                <w:fldChar w:fldCharType="separate"/>
              </w:r>
              <w:r w:rsidDel="00C70033">
                <w:rPr>
                  <w:rStyle w:val="Hyperlink"/>
                </w:rPr>
                <w:delText>IMS_RoutingInfo_Type</w:delText>
              </w:r>
              <w:r w:rsidDel="00C70033">
                <w:rPr>
                  <w:rStyle w:val="Hyperlink"/>
                </w:rPr>
                <w:fldChar w:fldCharType="end"/>
              </w:r>
            </w:del>
          </w:p>
        </w:tc>
        <w:tc>
          <w:tcPr>
            <w:tcW w:w="493" w:type="dxa"/>
            <w:tcBorders>
              <w:top w:val="double" w:sz="4" w:space="0" w:color="auto"/>
            </w:tcBorders>
            <w:shd w:val="clear" w:color="auto" w:fill="auto"/>
          </w:tcPr>
          <w:p w14:paraId="622C076D" w14:textId="3A7DFBD8" w:rsidR="00E77960" w:rsidRPr="00376DBA" w:rsidDel="00C70033" w:rsidRDefault="00E77960" w:rsidP="00806E9B">
            <w:pPr>
              <w:pStyle w:val="TAL"/>
              <w:rPr>
                <w:del w:id="704" w:author="MCC TF160" w:date="2023-03-13T14:38:00Z"/>
              </w:rPr>
            </w:pPr>
          </w:p>
        </w:tc>
        <w:tc>
          <w:tcPr>
            <w:tcW w:w="5421" w:type="dxa"/>
            <w:tcBorders>
              <w:top w:val="double" w:sz="4" w:space="0" w:color="auto"/>
            </w:tcBorders>
            <w:shd w:val="clear" w:color="auto" w:fill="auto"/>
          </w:tcPr>
          <w:p w14:paraId="4E25CE11" w14:textId="0E3360DE" w:rsidR="00E77960" w:rsidRPr="00376DBA" w:rsidDel="00C70033" w:rsidRDefault="00E77960" w:rsidP="00806E9B">
            <w:pPr>
              <w:pStyle w:val="TAL"/>
              <w:rPr>
                <w:del w:id="705" w:author="MCC TF160" w:date="2023-03-13T14:38:00Z"/>
              </w:rPr>
            </w:pPr>
          </w:p>
        </w:tc>
      </w:tr>
      <w:tr w:rsidR="00E77960" w:rsidDel="00C70033" w14:paraId="0869E5A8" w14:textId="7020EBBE" w:rsidTr="00806E9B">
        <w:trPr>
          <w:del w:id="706" w:author="MCC TF160" w:date="2023-03-13T14:38:00Z"/>
        </w:trPr>
        <w:tc>
          <w:tcPr>
            <w:tcW w:w="1479" w:type="dxa"/>
            <w:shd w:val="clear" w:color="auto" w:fill="auto"/>
          </w:tcPr>
          <w:p w14:paraId="31B8FE2B" w14:textId="045E06B6" w:rsidR="00E77960" w:rsidRPr="00376DBA" w:rsidDel="00C70033" w:rsidRDefault="00E77960" w:rsidP="00806E9B">
            <w:pPr>
              <w:pStyle w:val="TAL"/>
              <w:rPr>
                <w:del w:id="707" w:author="MCC TF160" w:date="2023-03-13T14:38:00Z"/>
              </w:rPr>
            </w:pPr>
            <w:del w:id="708" w:author="MCC TF160" w:date="2023-03-13T14:38:00Z">
              <w:r w:rsidRPr="00376DBA" w:rsidDel="00C70033">
                <w:delText>Response</w:delText>
              </w:r>
            </w:del>
          </w:p>
        </w:tc>
        <w:tc>
          <w:tcPr>
            <w:tcW w:w="2464" w:type="dxa"/>
            <w:shd w:val="clear" w:color="auto" w:fill="auto"/>
          </w:tcPr>
          <w:p w14:paraId="20FB74EA" w14:textId="6B8077A5" w:rsidR="00E77960" w:rsidRPr="00376DBA" w:rsidDel="00C70033" w:rsidRDefault="00E77960" w:rsidP="00806E9B">
            <w:pPr>
              <w:pStyle w:val="TAL"/>
              <w:rPr>
                <w:del w:id="709" w:author="MCC TF160" w:date="2023-03-13T14:38:00Z"/>
              </w:rPr>
            </w:pPr>
            <w:del w:id="710" w:author="MCC TF160" w:date="2023-03-13T14:38:00Z">
              <w:r w:rsidDel="00C70033">
                <w:fldChar w:fldCharType="begin"/>
              </w:r>
              <w:r w:rsidDel="00C70033">
                <w:delInstrText>HYPERLINK \l "IMS_Response_Type"</w:delInstrText>
              </w:r>
              <w:r w:rsidDel="00C70033">
                <w:fldChar w:fldCharType="separate"/>
              </w:r>
              <w:r w:rsidDel="00C70033">
                <w:rPr>
                  <w:rStyle w:val="Hyperlink"/>
                </w:rPr>
                <w:delText>IMS_Response_Type</w:delText>
              </w:r>
              <w:r w:rsidDel="00C70033">
                <w:rPr>
                  <w:rStyle w:val="Hyperlink"/>
                </w:rPr>
                <w:fldChar w:fldCharType="end"/>
              </w:r>
            </w:del>
          </w:p>
        </w:tc>
        <w:tc>
          <w:tcPr>
            <w:tcW w:w="493" w:type="dxa"/>
            <w:shd w:val="clear" w:color="auto" w:fill="auto"/>
          </w:tcPr>
          <w:p w14:paraId="69C0FECF" w14:textId="3A7AE8EE" w:rsidR="00E77960" w:rsidRPr="00376DBA" w:rsidDel="00C70033" w:rsidRDefault="00E77960" w:rsidP="00806E9B">
            <w:pPr>
              <w:pStyle w:val="TAL"/>
              <w:rPr>
                <w:del w:id="711" w:author="MCC TF160" w:date="2023-03-13T14:38:00Z"/>
              </w:rPr>
            </w:pPr>
          </w:p>
        </w:tc>
        <w:tc>
          <w:tcPr>
            <w:tcW w:w="5421" w:type="dxa"/>
            <w:shd w:val="clear" w:color="auto" w:fill="auto"/>
          </w:tcPr>
          <w:p w14:paraId="2BFC482E" w14:textId="1846D332" w:rsidR="00E77960" w:rsidRPr="00376DBA" w:rsidDel="00C70033" w:rsidRDefault="00E77960" w:rsidP="00806E9B">
            <w:pPr>
              <w:pStyle w:val="TAL"/>
              <w:rPr>
                <w:del w:id="712" w:author="MCC TF160" w:date="2023-03-13T14:38:00Z"/>
              </w:rPr>
            </w:pPr>
          </w:p>
        </w:tc>
      </w:tr>
    </w:tbl>
    <w:p w14:paraId="619C0272" w14:textId="3A00DC46" w:rsidR="00E77960" w:rsidDel="00C70033" w:rsidRDefault="00E77960" w:rsidP="00E77960">
      <w:pPr>
        <w:rPr>
          <w:del w:id="713" w:author="MCC TF160" w:date="2023-03-13T14:38:00Z"/>
        </w:rPr>
      </w:pPr>
    </w:p>
    <w:p w14:paraId="3916B3E5" w14:textId="38445A61" w:rsidR="00E77960" w:rsidDel="00C70033" w:rsidRDefault="00E77960" w:rsidP="00E77960">
      <w:pPr>
        <w:pStyle w:val="TH"/>
        <w:rPr>
          <w:del w:id="714" w:author="MCC TF160" w:date="2023-03-13T14:38:00Z"/>
        </w:rPr>
      </w:pPr>
      <w:del w:id="715" w:author="MCC TF160" w:date="2023-03-13T14:38:00Z">
        <w:r w:rsidDel="00C70033">
          <w:delText>IMS_ProtectedPorts_Type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1B222A63" w14:textId="2C8DAF05" w:rsidTr="00806E9B">
        <w:trPr>
          <w:del w:id="716" w:author="MCC TF160" w:date="2023-03-13T14:38:00Z"/>
        </w:trPr>
        <w:tc>
          <w:tcPr>
            <w:tcW w:w="9857" w:type="dxa"/>
            <w:gridSpan w:val="4"/>
            <w:shd w:val="clear" w:color="auto" w:fill="E0E0E0"/>
          </w:tcPr>
          <w:p w14:paraId="370021EC" w14:textId="4F7DEA2D" w:rsidR="00E77960" w:rsidRPr="00376DBA" w:rsidDel="00C70033" w:rsidRDefault="00E77960" w:rsidP="00806E9B">
            <w:pPr>
              <w:pStyle w:val="TAL"/>
              <w:rPr>
                <w:del w:id="717" w:author="MCC TF160" w:date="2023-03-13T14:38:00Z"/>
                <w:b/>
              </w:rPr>
            </w:pPr>
            <w:del w:id="718" w:author="MCC TF160" w:date="2023-03-13T14:38:00Z">
              <w:r w:rsidRPr="00376DBA" w:rsidDel="00C70033">
                <w:rPr>
                  <w:b/>
                </w:rPr>
                <w:delText>TTCN-3 Record Type</w:delText>
              </w:r>
            </w:del>
          </w:p>
        </w:tc>
      </w:tr>
      <w:tr w:rsidR="00E77960" w:rsidDel="00C70033" w14:paraId="0F897EE6" w14:textId="355B9B6F" w:rsidTr="00806E9B">
        <w:trPr>
          <w:del w:id="719" w:author="MCC TF160" w:date="2023-03-13T14:38:00Z"/>
        </w:trPr>
        <w:tc>
          <w:tcPr>
            <w:tcW w:w="1479" w:type="dxa"/>
            <w:tcBorders>
              <w:bottom w:val="single" w:sz="4" w:space="0" w:color="auto"/>
            </w:tcBorders>
            <w:shd w:val="clear" w:color="auto" w:fill="E0E0E0"/>
          </w:tcPr>
          <w:p w14:paraId="08C0CEAB" w14:textId="161F0A2B" w:rsidR="00E77960" w:rsidRPr="00376DBA" w:rsidDel="00C70033" w:rsidRDefault="00E77960" w:rsidP="00806E9B">
            <w:pPr>
              <w:pStyle w:val="TAL"/>
              <w:rPr>
                <w:del w:id="720" w:author="MCC TF160" w:date="2023-03-13T14:38:00Z"/>
                <w:b/>
              </w:rPr>
            </w:pPr>
            <w:del w:id="721"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67C51A29" w14:textId="09A26078" w:rsidR="00E77960" w:rsidRPr="00376DBA" w:rsidDel="00C70033" w:rsidRDefault="00E77960" w:rsidP="00806E9B">
            <w:pPr>
              <w:pStyle w:val="TAL"/>
              <w:rPr>
                <w:del w:id="722" w:author="MCC TF160" w:date="2023-03-13T14:38:00Z"/>
                <w:b/>
              </w:rPr>
            </w:pPr>
            <w:del w:id="723" w:author="MCC TF160" w:date="2023-03-13T14:38:00Z">
              <w:r w:rsidRPr="00376DBA" w:rsidDel="00C70033">
                <w:rPr>
                  <w:b/>
                </w:rPr>
                <w:delText>IMS_ProtectedPorts_Type</w:delText>
              </w:r>
            </w:del>
          </w:p>
        </w:tc>
      </w:tr>
      <w:tr w:rsidR="00E77960" w:rsidDel="00C70033" w14:paraId="2E3A8599" w14:textId="678F2A5A" w:rsidTr="00806E9B">
        <w:trPr>
          <w:del w:id="724" w:author="MCC TF160" w:date="2023-03-13T14:38:00Z"/>
        </w:trPr>
        <w:tc>
          <w:tcPr>
            <w:tcW w:w="1479" w:type="dxa"/>
            <w:tcBorders>
              <w:bottom w:val="double" w:sz="4" w:space="0" w:color="auto"/>
            </w:tcBorders>
            <w:shd w:val="clear" w:color="auto" w:fill="E0E0E0"/>
          </w:tcPr>
          <w:p w14:paraId="28D5F587" w14:textId="7F286BF6" w:rsidR="00E77960" w:rsidRPr="00376DBA" w:rsidDel="00C70033" w:rsidRDefault="00E77960" w:rsidP="00806E9B">
            <w:pPr>
              <w:pStyle w:val="TAL"/>
              <w:rPr>
                <w:del w:id="725" w:author="MCC TF160" w:date="2023-03-13T14:38:00Z"/>
                <w:b/>
              </w:rPr>
            </w:pPr>
            <w:del w:id="726"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333909D2" w14:textId="4CC2C868" w:rsidR="00E77960" w:rsidRPr="00376DBA" w:rsidDel="00C70033" w:rsidRDefault="00E77960" w:rsidP="00806E9B">
            <w:pPr>
              <w:pStyle w:val="TAL"/>
              <w:rPr>
                <w:del w:id="727" w:author="MCC TF160" w:date="2023-03-13T14:38:00Z"/>
              </w:rPr>
            </w:pPr>
          </w:p>
        </w:tc>
      </w:tr>
      <w:tr w:rsidR="00E77960" w:rsidDel="00C70033" w14:paraId="1C90B231" w14:textId="555C73C8" w:rsidTr="00806E9B">
        <w:trPr>
          <w:del w:id="728" w:author="MCC TF160" w:date="2023-03-13T14:38:00Z"/>
        </w:trPr>
        <w:tc>
          <w:tcPr>
            <w:tcW w:w="1479" w:type="dxa"/>
            <w:tcBorders>
              <w:top w:val="double" w:sz="4" w:space="0" w:color="auto"/>
            </w:tcBorders>
            <w:shd w:val="clear" w:color="auto" w:fill="auto"/>
          </w:tcPr>
          <w:p w14:paraId="1623FCED" w14:textId="3502E461" w:rsidR="00E77960" w:rsidRPr="00376DBA" w:rsidDel="00C70033" w:rsidRDefault="00E77960" w:rsidP="00806E9B">
            <w:pPr>
              <w:pStyle w:val="TAL"/>
              <w:rPr>
                <w:del w:id="729" w:author="MCC TF160" w:date="2023-03-13T14:38:00Z"/>
              </w:rPr>
            </w:pPr>
            <w:del w:id="730" w:author="MCC TF160" w:date="2023-03-13T14:38:00Z">
              <w:r w:rsidRPr="00376DBA" w:rsidDel="00C70033">
                <w:delText>Port_us</w:delText>
              </w:r>
            </w:del>
          </w:p>
        </w:tc>
        <w:tc>
          <w:tcPr>
            <w:tcW w:w="2464" w:type="dxa"/>
            <w:tcBorders>
              <w:top w:val="double" w:sz="4" w:space="0" w:color="auto"/>
            </w:tcBorders>
            <w:shd w:val="clear" w:color="auto" w:fill="auto"/>
          </w:tcPr>
          <w:p w14:paraId="7DAAC85E" w14:textId="631CC2A0" w:rsidR="00E77960" w:rsidRPr="00376DBA" w:rsidDel="00C70033" w:rsidRDefault="00E77960" w:rsidP="00806E9B">
            <w:pPr>
              <w:pStyle w:val="TAL"/>
              <w:rPr>
                <w:del w:id="731" w:author="MCC TF160" w:date="2023-03-13T14:38:00Z"/>
              </w:rPr>
            </w:pPr>
            <w:del w:id="732" w:author="MCC TF160" w:date="2023-03-13T14:38:00Z">
              <w:r w:rsidRPr="00376DBA" w:rsidDel="00C70033">
                <w:delText>PortNumber_Type</w:delText>
              </w:r>
            </w:del>
          </w:p>
        </w:tc>
        <w:tc>
          <w:tcPr>
            <w:tcW w:w="493" w:type="dxa"/>
            <w:tcBorders>
              <w:top w:val="double" w:sz="4" w:space="0" w:color="auto"/>
            </w:tcBorders>
            <w:shd w:val="clear" w:color="auto" w:fill="auto"/>
          </w:tcPr>
          <w:p w14:paraId="1BD5A7CD" w14:textId="616357B4" w:rsidR="00E77960" w:rsidRPr="00376DBA" w:rsidDel="00C70033" w:rsidRDefault="00E77960" w:rsidP="00806E9B">
            <w:pPr>
              <w:pStyle w:val="TAL"/>
              <w:rPr>
                <w:del w:id="733" w:author="MCC TF160" w:date="2023-03-13T14:38:00Z"/>
              </w:rPr>
            </w:pPr>
          </w:p>
        </w:tc>
        <w:tc>
          <w:tcPr>
            <w:tcW w:w="5421" w:type="dxa"/>
            <w:tcBorders>
              <w:top w:val="double" w:sz="4" w:space="0" w:color="auto"/>
            </w:tcBorders>
            <w:shd w:val="clear" w:color="auto" w:fill="auto"/>
          </w:tcPr>
          <w:p w14:paraId="6E931B71" w14:textId="1B66E499" w:rsidR="00E77960" w:rsidRPr="00376DBA" w:rsidDel="00C70033" w:rsidRDefault="00E77960" w:rsidP="00806E9B">
            <w:pPr>
              <w:pStyle w:val="TAL"/>
              <w:rPr>
                <w:del w:id="734" w:author="MCC TF160" w:date="2023-03-13T14:38:00Z"/>
              </w:rPr>
            </w:pPr>
            <w:del w:id="735" w:author="MCC TF160" w:date="2023-03-13T14:38:00Z">
              <w:r w:rsidRPr="00376DBA" w:rsidDel="00C70033">
                <w:delText>UE side: Server</w:delText>
              </w:r>
            </w:del>
          </w:p>
        </w:tc>
      </w:tr>
      <w:tr w:rsidR="00E77960" w:rsidDel="00C70033" w14:paraId="4DC321A2" w14:textId="0BA19FAB" w:rsidTr="00806E9B">
        <w:trPr>
          <w:del w:id="736" w:author="MCC TF160" w:date="2023-03-13T14:38:00Z"/>
        </w:trPr>
        <w:tc>
          <w:tcPr>
            <w:tcW w:w="1479" w:type="dxa"/>
            <w:shd w:val="clear" w:color="auto" w:fill="auto"/>
          </w:tcPr>
          <w:p w14:paraId="7610CA41" w14:textId="6C5C8082" w:rsidR="00E77960" w:rsidRPr="00376DBA" w:rsidDel="00C70033" w:rsidRDefault="00E77960" w:rsidP="00806E9B">
            <w:pPr>
              <w:pStyle w:val="TAL"/>
              <w:rPr>
                <w:del w:id="737" w:author="MCC TF160" w:date="2023-03-13T14:38:00Z"/>
              </w:rPr>
            </w:pPr>
            <w:del w:id="738" w:author="MCC TF160" w:date="2023-03-13T14:38:00Z">
              <w:r w:rsidRPr="00376DBA" w:rsidDel="00C70033">
                <w:delText>Port_uc</w:delText>
              </w:r>
            </w:del>
          </w:p>
        </w:tc>
        <w:tc>
          <w:tcPr>
            <w:tcW w:w="2464" w:type="dxa"/>
            <w:shd w:val="clear" w:color="auto" w:fill="auto"/>
          </w:tcPr>
          <w:p w14:paraId="7D2C1240" w14:textId="249A9BBF" w:rsidR="00E77960" w:rsidRPr="00376DBA" w:rsidDel="00C70033" w:rsidRDefault="00E77960" w:rsidP="00806E9B">
            <w:pPr>
              <w:pStyle w:val="TAL"/>
              <w:rPr>
                <w:del w:id="739" w:author="MCC TF160" w:date="2023-03-13T14:38:00Z"/>
              </w:rPr>
            </w:pPr>
            <w:del w:id="740" w:author="MCC TF160" w:date="2023-03-13T14:38:00Z">
              <w:r w:rsidRPr="00376DBA" w:rsidDel="00C70033">
                <w:delText>PortNumber_Type</w:delText>
              </w:r>
            </w:del>
          </w:p>
        </w:tc>
        <w:tc>
          <w:tcPr>
            <w:tcW w:w="493" w:type="dxa"/>
            <w:shd w:val="clear" w:color="auto" w:fill="auto"/>
          </w:tcPr>
          <w:p w14:paraId="1EC51E28" w14:textId="5A55C65A" w:rsidR="00E77960" w:rsidRPr="00376DBA" w:rsidDel="00C70033" w:rsidRDefault="00E77960" w:rsidP="00806E9B">
            <w:pPr>
              <w:pStyle w:val="TAL"/>
              <w:rPr>
                <w:del w:id="741" w:author="MCC TF160" w:date="2023-03-13T14:38:00Z"/>
              </w:rPr>
            </w:pPr>
          </w:p>
        </w:tc>
        <w:tc>
          <w:tcPr>
            <w:tcW w:w="5421" w:type="dxa"/>
            <w:shd w:val="clear" w:color="auto" w:fill="auto"/>
          </w:tcPr>
          <w:p w14:paraId="0B22B695" w14:textId="58673D25" w:rsidR="00E77960" w:rsidRPr="00376DBA" w:rsidDel="00C70033" w:rsidRDefault="00E77960" w:rsidP="00806E9B">
            <w:pPr>
              <w:pStyle w:val="TAL"/>
              <w:rPr>
                <w:del w:id="742" w:author="MCC TF160" w:date="2023-03-13T14:38:00Z"/>
              </w:rPr>
            </w:pPr>
            <w:del w:id="743" w:author="MCC TF160" w:date="2023-03-13T14:38:00Z">
              <w:r w:rsidRPr="00376DBA" w:rsidDel="00C70033">
                <w:delText>UE side: Client</w:delText>
              </w:r>
            </w:del>
          </w:p>
        </w:tc>
      </w:tr>
      <w:tr w:rsidR="00E77960" w:rsidDel="00C70033" w14:paraId="17D1BF76" w14:textId="22C4DC21" w:rsidTr="00806E9B">
        <w:trPr>
          <w:del w:id="744" w:author="MCC TF160" w:date="2023-03-13T14:38:00Z"/>
        </w:trPr>
        <w:tc>
          <w:tcPr>
            <w:tcW w:w="1479" w:type="dxa"/>
            <w:shd w:val="clear" w:color="auto" w:fill="auto"/>
          </w:tcPr>
          <w:p w14:paraId="51EE23D5" w14:textId="3D40620A" w:rsidR="00E77960" w:rsidRPr="00376DBA" w:rsidDel="00C70033" w:rsidRDefault="00E77960" w:rsidP="00806E9B">
            <w:pPr>
              <w:pStyle w:val="TAL"/>
              <w:rPr>
                <w:del w:id="745" w:author="MCC TF160" w:date="2023-03-13T14:38:00Z"/>
              </w:rPr>
            </w:pPr>
            <w:del w:id="746" w:author="MCC TF160" w:date="2023-03-13T14:38:00Z">
              <w:r w:rsidRPr="00376DBA" w:rsidDel="00C70033">
                <w:delText>Port_ps</w:delText>
              </w:r>
            </w:del>
          </w:p>
        </w:tc>
        <w:tc>
          <w:tcPr>
            <w:tcW w:w="2464" w:type="dxa"/>
            <w:shd w:val="clear" w:color="auto" w:fill="auto"/>
          </w:tcPr>
          <w:p w14:paraId="37E1965E" w14:textId="4E3B9D16" w:rsidR="00E77960" w:rsidRPr="00376DBA" w:rsidDel="00C70033" w:rsidRDefault="00E77960" w:rsidP="00806E9B">
            <w:pPr>
              <w:pStyle w:val="TAL"/>
              <w:rPr>
                <w:del w:id="747" w:author="MCC TF160" w:date="2023-03-13T14:38:00Z"/>
              </w:rPr>
            </w:pPr>
            <w:del w:id="748" w:author="MCC TF160" w:date="2023-03-13T14:38:00Z">
              <w:r w:rsidRPr="00376DBA" w:rsidDel="00C70033">
                <w:delText>PortNumber_Type</w:delText>
              </w:r>
            </w:del>
          </w:p>
        </w:tc>
        <w:tc>
          <w:tcPr>
            <w:tcW w:w="493" w:type="dxa"/>
            <w:shd w:val="clear" w:color="auto" w:fill="auto"/>
          </w:tcPr>
          <w:p w14:paraId="645274E1" w14:textId="60062FF4" w:rsidR="00E77960" w:rsidRPr="00376DBA" w:rsidDel="00C70033" w:rsidRDefault="00E77960" w:rsidP="00806E9B">
            <w:pPr>
              <w:pStyle w:val="TAL"/>
              <w:rPr>
                <w:del w:id="749" w:author="MCC TF160" w:date="2023-03-13T14:38:00Z"/>
              </w:rPr>
            </w:pPr>
          </w:p>
        </w:tc>
        <w:tc>
          <w:tcPr>
            <w:tcW w:w="5421" w:type="dxa"/>
            <w:shd w:val="clear" w:color="auto" w:fill="auto"/>
          </w:tcPr>
          <w:p w14:paraId="4A5AC8AF" w14:textId="51EA40CD" w:rsidR="00E77960" w:rsidRPr="00376DBA" w:rsidDel="00C70033" w:rsidRDefault="00E77960" w:rsidP="00806E9B">
            <w:pPr>
              <w:pStyle w:val="TAL"/>
              <w:rPr>
                <w:del w:id="750" w:author="MCC TF160" w:date="2023-03-13T14:38:00Z"/>
              </w:rPr>
            </w:pPr>
            <w:del w:id="751" w:author="MCC TF160" w:date="2023-03-13T14:38:00Z">
              <w:r w:rsidRPr="00376DBA" w:rsidDel="00C70033">
                <w:delText>network side: Server</w:delText>
              </w:r>
            </w:del>
          </w:p>
        </w:tc>
      </w:tr>
      <w:tr w:rsidR="00E77960" w:rsidDel="00C70033" w14:paraId="01C66B17" w14:textId="22A02054" w:rsidTr="00806E9B">
        <w:trPr>
          <w:del w:id="752" w:author="MCC TF160" w:date="2023-03-13T14:38:00Z"/>
        </w:trPr>
        <w:tc>
          <w:tcPr>
            <w:tcW w:w="1479" w:type="dxa"/>
            <w:shd w:val="clear" w:color="auto" w:fill="auto"/>
          </w:tcPr>
          <w:p w14:paraId="64AADC32" w14:textId="595AED5D" w:rsidR="00E77960" w:rsidRPr="00376DBA" w:rsidDel="00C70033" w:rsidRDefault="00E77960" w:rsidP="00806E9B">
            <w:pPr>
              <w:pStyle w:val="TAL"/>
              <w:rPr>
                <w:del w:id="753" w:author="MCC TF160" w:date="2023-03-13T14:38:00Z"/>
              </w:rPr>
            </w:pPr>
            <w:del w:id="754" w:author="MCC TF160" w:date="2023-03-13T14:38:00Z">
              <w:r w:rsidRPr="00376DBA" w:rsidDel="00C70033">
                <w:delText>Port_pc</w:delText>
              </w:r>
            </w:del>
          </w:p>
        </w:tc>
        <w:tc>
          <w:tcPr>
            <w:tcW w:w="2464" w:type="dxa"/>
            <w:shd w:val="clear" w:color="auto" w:fill="auto"/>
          </w:tcPr>
          <w:p w14:paraId="09CE4B33" w14:textId="09F0675A" w:rsidR="00E77960" w:rsidRPr="00376DBA" w:rsidDel="00C70033" w:rsidRDefault="00E77960" w:rsidP="00806E9B">
            <w:pPr>
              <w:pStyle w:val="TAL"/>
              <w:rPr>
                <w:del w:id="755" w:author="MCC TF160" w:date="2023-03-13T14:38:00Z"/>
              </w:rPr>
            </w:pPr>
            <w:del w:id="756" w:author="MCC TF160" w:date="2023-03-13T14:38:00Z">
              <w:r w:rsidRPr="00376DBA" w:rsidDel="00C70033">
                <w:delText>PortNumber_Type</w:delText>
              </w:r>
            </w:del>
          </w:p>
        </w:tc>
        <w:tc>
          <w:tcPr>
            <w:tcW w:w="493" w:type="dxa"/>
            <w:shd w:val="clear" w:color="auto" w:fill="auto"/>
          </w:tcPr>
          <w:p w14:paraId="4A279F9F" w14:textId="66B9A5CF" w:rsidR="00E77960" w:rsidRPr="00376DBA" w:rsidDel="00C70033" w:rsidRDefault="00E77960" w:rsidP="00806E9B">
            <w:pPr>
              <w:pStyle w:val="TAL"/>
              <w:rPr>
                <w:del w:id="757" w:author="MCC TF160" w:date="2023-03-13T14:38:00Z"/>
              </w:rPr>
            </w:pPr>
          </w:p>
        </w:tc>
        <w:tc>
          <w:tcPr>
            <w:tcW w:w="5421" w:type="dxa"/>
            <w:shd w:val="clear" w:color="auto" w:fill="auto"/>
          </w:tcPr>
          <w:p w14:paraId="6D236429" w14:textId="52019AE5" w:rsidR="00E77960" w:rsidRPr="00376DBA" w:rsidDel="00C70033" w:rsidRDefault="00E77960" w:rsidP="00806E9B">
            <w:pPr>
              <w:pStyle w:val="TAL"/>
              <w:rPr>
                <w:del w:id="758" w:author="MCC TF160" w:date="2023-03-13T14:38:00Z"/>
              </w:rPr>
            </w:pPr>
            <w:del w:id="759" w:author="MCC TF160" w:date="2023-03-13T14:38:00Z">
              <w:r w:rsidRPr="00376DBA" w:rsidDel="00C70033">
                <w:delText>network side: Client</w:delText>
              </w:r>
            </w:del>
          </w:p>
        </w:tc>
      </w:tr>
    </w:tbl>
    <w:p w14:paraId="3406FDF0" w14:textId="740507E3" w:rsidR="00E77960" w:rsidDel="00C70033" w:rsidRDefault="00E77960" w:rsidP="00E77960">
      <w:pPr>
        <w:rPr>
          <w:del w:id="760" w:author="MCC TF160" w:date="2023-03-13T14:38:00Z"/>
        </w:rPr>
      </w:pPr>
    </w:p>
    <w:p w14:paraId="0B48BCF4" w14:textId="78B1D5C0" w:rsidR="00E77960" w:rsidDel="00C70033" w:rsidRDefault="00E77960" w:rsidP="00E77960">
      <w:pPr>
        <w:pStyle w:val="TH"/>
        <w:rPr>
          <w:del w:id="761" w:author="MCC TF160" w:date="2023-03-13T14:38:00Z"/>
        </w:rPr>
      </w:pPr>
      <w:del w:id="762" w:author="MCC TF160" w:date="2023-03-13T14:38:00Z">
        <w:r w:rsidDel="00C70033">
          <w:delText>IMS_SPIs_Type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21AB6168" w14:textId="47229D3B" w:rsidTr="00806E9B">
        <w:trPr>
          <w:del w:id="763" w:author="MCC TF160" w:date="2023-03-13T14:38:00Z"/>
        </w:trPr>
        <w:tc>
          <w:tcPr>
            <w:tcW w:w="9857" w:type="dxa"/>
            <w:gridSpan w:val="4"/>
            <w:shd w:val="clear" w:color="auto" w:fill="E0E0E0"/>
          </w:tcPr>
          <w:p w14:paraId="0085A22E" w14:textId="2432ACF9" w:rsidR="00E77960" w:rsidRPr="00376DBA" w:rsidDel="00C70033" w:rsidRDefault="00E77960" w:rsidP="00806E9B">
            <w:pPr>
              <w:pStyle w:val="TAL"/>
              <w:rPr>
                <w:del w:id="764" w:author="MCC TF160" w:date="2023-03-13T14:38:00Z"/>
                <w:b/>
              </w:rPr>
            </w:pPr>
            <w:del w:id="765" w:author="MCC TF160" w:date="2023-03-13T14:38:00Z">
              <w:r w:rsidRPr="00376DBA" w:rsidDel="00C70033">
                <w:rPr>
                  <w:b/>
                </w:rPr>
                <w:delText>TTCN-3 Record Type</w:delText>
              </w:r>
            </w:del>
          </w:p>
        </w:tc>
      </w:tr>
      <w:tr w:rsidR="00E77960" w:rsidDel="00C70033" w14:paraId="6C3F054D" w14:textId="45E219AF" w:rsidTr="00806E9B">
        <w:trPr>
          <w:del w:id="766" w:author="MCC TF160" w:date="2023-03-13T14:38:00Z"/>
        </w:trPr>
        <w:tc>
          <w:tcPr>
            <w:tcW w:w="1479" w:type="dxa"/>
            <w:tcBorders>
              <w:bottom w:val="single" w:sz="4" w:space="0" w:color="auto"/>
            </w:tcBorders>
            <w:shd w:val="clear" w:color="auto" w:fill="E0E0E0"/>
          </w:tcPr>
          <w:p w14:paraId="46C48A14" w14:textId="343B2DC7" w:rsidR="00E77960" w:rsidRPr="00376DBA" w:rsidDel="00C70033" w:rsidRDefault="00E77960" w:rsidP="00806E9B">
            <w:pPr>
              <w:pStyle w:val="TAL"/>
              <w:rPr>
                <w:del w:id="767" w:author="MCC TF160" w:date="2023-03-13T14:38:00Z"/>
                <w:b/>
              </w:rPr>
            </w:pPr>
            <w:del w:id="768"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7CF2088D" w14:textId="1200DB19" w:rsidR="00E77960" w:rsidRPr="00376DBA" w:rsidDel="00C70033" w:rsidRDefault="00E77960" w:rsidP="00806E9B">
            <w:pPr>
              <w:pStyle w:val="TAL"/>
              <w:rPr>
                <w:del w:id="769" w:author="MCC TF160" w:date="2023-03-13T14:38:00Z"/>
                <w:b/>
              </w:rPr>
            </w:pPr>
            <w:del w:id="770" w:author="MCC TF160" w:date="2023-03-13T14:38:00Z">
              <w:r w:rsidRPr="00376DBA" w:rsidDel="00C70033">
                <w:rPr>
                  <w:b/>
                </w:rPr>
                <w:delText>IMS_SPIs_Type</w:delText>
              </w:r>
            </w:del>
          </w:p>
        </w:tc>
      </w:tr>
      <w:tr w:rsidR="00E77960" w:rsidDel="00C70033" w14:paraId="5E3A3772" w14:textId="54270242" w:rsidTr="00806E9B">
        <w:trPr>
          <w:del w:id="771" w:author="MCC TF160" w:date="2023-03-13T14:38:00Z"/>
        </w:trPr>
        <w:tc>
          <w:tcPr>
            <w:tcW w:w="1479" w:type="dxa"/>
            <w:tcBorders>
              <w:bottom w:val="double" w:sz="4" w:space="0" w:color="auto"/>
            </w:tcBorders>
            <w:shd w:val="clear" w:color="auto" w:fill="E0E0E0"/>
          </w:tcPr>
          <w:p w14:paraId="48BB5362" w14:textId="38B089F2" w:rsidR="00E77960" w:rsidRPr="00376DBA" w:rsidDel="00C70033" w:rsidRDefault="00E77960" w:rsidP="00806E9B">
            <w:pPr>
              <w:pStyle w:val="TAL"/>
              <w:rPr>
                <w:del w:id="772" w:author="MCC TF160" w:date="2023-03-13T14:38:00Z"/>
                <w:b/>
              </w:rPr>
            </w:pPr>
            <w:del w:id="773"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557AAC8B" w14:textId="67A8DCAF" w:rsidR="00E77960" w:rsidRPr="00376DBA" w:rsidDel="00C70033" w:rsidRDefault="00E77960" w:rsidP="00806E9B">
            <w:pPr>
              <w:pStyle w:val="TAL"/>
              <w:rPr>
                <w:del w:id="774" w:author="MCC TF160" w:date="2023-03-13T14:38:00Z"/>
              </w:rPr>
            </w:pPr>
          </w:p>
        </w:tc>
      </w:tr>
      <w:tr w:rsidR="00E77960" w:rsidDel="00C70033" w14:paraId="6AA80B3F" w14:textId="50B5D5B8" w:rsidTr="00806E9B">
        <w:trPr>
          <w:del w:id="775" w:author="MCC TF160" w:date="2023-03-13T14:38:00Z"/>
        </w:trPr>
        <w:tc>
          <w:tcPr>
            <w:tcW w:w="1479" w:type="dxa"/>
            <w:tcBorders>
              <w:top w:val="double" w:sz="4" w:space="0" w:color="auto"/>
            </w:tcBorders>
            <w:shd w:val="clear" w:color="auto" w:fill="auto"/>
          </w:tcPr>
          <w:p w14:paraId="7A6E0047" w14:textId="338E10F2" w:rsidR="00E77960" w:rsidRPr="00376DBA" w:rsidDel="00C70033" w:rsidRDefault="00E77960" w:rsidP="00806E9B">
            <w:pPr>
              <w:pStyle w:val="TAL"/>
              <w:rPr>
                <w:del w:id="776" w:author="MCC TF160" w:date="2023-03-13T14:38:00Z"/>
              </w:rPr>
            </w:pPr>
            <w:del w:id="777" w:author="MCC TF160" w:date="2023-03-13T14:38:00Z">
              <w:r w:rsidRPr="00376DBA" w:rsidDel="00C70033">
                <w:delText>SPI_us</w:delText>
              </w:r>
            </w:del>
          </w:p>
        </w:tc>
        <w:tc>
          <w:tcPr>
            <w:tcW w:w="2464" w:type="dxa"/>
            <w:tcBorders>
              <w:top w:val="double" w:sz="4" w:space="0" w:color="auto"/>
            </w:tcBorders>
            <w:shd w:val="clear" w:color="auto" w:fill="auto"/>
          </w:tcPr>
          <w:p w14:paraId="690DAB43" w14:textId="13115222" w:rsidR="00E77960" w:rsidRPr="00376DBA" w:rsidDel="00C70033" w:rsidRDefault="00E77960" w:rsidP="00806E9B">
            <w:pPr>
              <w:pStyle w:val="TAL"/>
              <w:rPr>
                <w:del w:id="778" w:author="MCC TF160" w:date="2023-03-13T14:38:00Z"/>
              </w:rPr>
            </w:pPr>
            <w:del w:id="779" w:author="MCC TF160" w:date="2023-03-13T14:38:00Z">
              <w:r w:rsidRPr="00376DBA" w:rsidDel="00C70033">
                <w:delText>IPsec_SPI_Type</w:delText>
              </w:r>
            </w:del>
          </w:p>
        </w:tc>
        <w:tc>
          <w:tcPr>
            <w:tcW w:w="493" w:type="dxa"/>
            <w:tcBorders>
              <w:top w:val="double" w:sz="4" w:space="0" w:color="auto"/>
            </w:tcBorders>
            <w:shd w:val="clear" w:color="auto" w:fill="auto"/>
          </w:tcPr>
          <w:p w14:paraId="4C7012C3" w14:textId="1A889AA0" w:rsidR="00E77960" w:rsidRPr="00376DBA" w:rsidDel="00C70033" w:rsidRDefault="00E77960" w:rsidP="00806E9B">
            <w:pPr>
              <w:pStyle w:val="TAL"/>
              <w:rPr>
                <w:del w:id="780" w:author="MCC TF160" w:date="2023-03-13T14:38:00Z"/>
              </w:rPr>
            </w:pPr>
          </w:p>
        </w:tc>
        <w:tc>
          <w:tcPr>
            <w:tcW w:w="5421" w:type="dxa"/>
            <w:tcBorders>
              <w:top w:val="double" w:sz="4" w:space="0" w:color="auto"/>
            </w:tcBorders>
            <w:shd w:val="clear" w:color="auto" w:fill="auto"/>
          </w:tcPr>
          <w:p w14:paraId="028CB27D" w14:textId="00762D55" w:rsidR="00E77960" w:rsidRPr="00376DBA" w:rsidDel="00C70033" w:rsidRDefault="00E77960" w:rsidP="00806E9B">
            <w:pPr>
              <w:pStyle w:val="TAL"/>
              <w:rPr>
                <w:del w:id="781" w:author="MCC TF160" w:date="2023-03-13T14:38:00Z"/>
              </w:rPr>
            </w:pPr>
            <w:del w:id="782" w:author="MCC TF160" w:date="2023-03-13T14:38:00Z">
              <w:r w:rsidRPr="00376DBA" w:rsidDel="00C70033">
                <w:delText>SPI at UE side: assigned by the UE</w:delText>
              </w:r>
            </w:del>
          </w:p>
        </w:tc>
      </w:tr>
      <w:tr w:rsidR="00E77960" w:rsidDel="00C70033" w14:paraId="165C5070" w14:textId="2A343D35" w:rsidTr="00806E9B">
        <w:trPr>
          <w:del w:id="783" w:author="MCC TF160" w:date="2023-03-13T14:38:00Z"/>
        </w:trPr>
        <w:tc>
          <w:tcPr>
            <w:tcW w:w="1479" w:type="dxa"/>
            <w:shd w:val="clear" w:color="auto" w:fill="auto"/>
          </w:tcPr>
          <w:p w14:paraId="4BC465AD" w14:textId="7F7F1FBE" w:rsidR="00E77960" w:rsidRPr="00376DBA" w:rsidDel="00C70033" w:rsidRDefault="00E77960" w:rsidP="00806E9B">
            <w:pPr>
              <w:pStyle w:val="TAL"/>
              <w:rPr>
                <w:del w:id="784" w:author="MCC TF160" w:date="2023-03-13T14:38:00Z"/>
              </w:rPr>
            </w:pPr>
            <w:del w:id="785" w:author="MCC TF160" w:date="2023-03-13T14:38:00Z">
              <w:r w:rsidRPr="00376DBA" w:rsidDel="00C70033">
                <w:delText>SPI_uc</w:delText>
              </w:r>
            </w:del>
          </w:p>
        </w:tc>
        <w:tc>
          <w:tcPr>
            <w:tcW w:w="2464" w:type="dxa"/>
            <w:shd w:val="clear" w:color="auto" w:fill="auto"/>
          </w:tcPr>
          <w:p w14:paraId="487D7D02" w14:textId="37644818" w:rsidR="00E77960" w:rsidRPr="00376DBA" w:rsidDel="00C70033" w:rsidRDefault="00E77960" w:rsidP="00806E9B">
            <w:pPr>
              <w:pStyle w:val="TAL"/>
              <w:rPr>
                <w:del w:id="786" w:author="MCC TF160" w:date="2023-03-13T14:38:00Z"/>
              </w:rPr>
            </w:pPr>
            <w:del w:id="787" w:author="MCC TF160" w:date="2023-03-13T14:38:00Z">
              <w:r w:rsidRPr="00376DBA" w:rsidDel="00C70033">
                <w:delText>IPsec_SPI_Type</w:delText>
              </w:r>
            </w:del>
          </w:p>
        </w:tc>
        <w:tc>
          <w:tcPr>
            <w:tcW w:w="493" w:type="dxa"/>
            <w:shd w:val="clear" w:color="auto" w:fill="auto"/>
          </w:tcPr>
          <w:p w14:paraId="1131836E" w14:textId="1D2E8A9A" w:rsidR="00E77960" w:rsidRPr="00376DBA" w:rsidDel="00C70033" w:rsidRDefault="00E77960" w:rsidP="00806E9B">
            <w:pPr>
              <w:pStyle w:val="TAL"/>
              <w:rPr>
                <w:del w:id="788" w:author="MCC TF160" w:date="2023-03-13T14:38:00Z"/>
              </w:rPr>
            </w:pPr>
          </w:p>
        </w:tc>
        <w:tc>
          <w:tcPr>
            <w:tcW w:w="5421" w:type="dxa"/>
            <w:shd w:val="clear" w:color="auto" w:fill="auto"/>
          </w:tcPr>
          <w:p w14:paraId="338BD44D" w14:textId="02A25F72" w:rsidR="00E77960" w:rsidRPr="00376DBA" w:rsidDel="00C70033" w:rsidRDefault="00E77960" w:rsidP="00806E9B">
            <w:pPr>
              <w:pStyle w:val="TAL"/>
              <w:rPr>
                <w:del w:id="789" w:author="MCC TF160" w:date="2023-03-13T14:38:00Z"/>
              </w:rPr>
            </w:pPr>
            <w:del w:id="790" w:author="MCC TF160" w:date="2023-03-13T14:38:00Z">
              <w:r w:rsidRPr="00376DBA" w:rsidDel="00C70033">
                <w:delText>SPI at UE side: assigned by the UE</w:delText>
              </w:r>
            </w:del>
          </w:p>
        </w:tc>
      </w:tr>
      <w:tr w:rsidR="00E77960" w:rsidDel="00C70033" w14:paraId="7E29AFA5" w14:textId="58069537" w:rsidTr="00806E9B">
        <w:trPr>
          <w:del w:id="791" w:author="MCC TF160" w:date="2023-03-13T14:38:00Z"/>
        </w:trPr>
        <w:tc>
          <w:tcPr>
            <w:tcW w:w="1479" w:type="dxa"/>
            <w:shd w:val="clear" w:color="auto" w:fill="auto"/>
          </w:tcPr>
          <w:p w14:paraId="6E869095" w14:textId="3A1E7B53" w:rsidR="00E77960" w:rsidRPr="00376DBA" w:rsidDel="00C70033" w:rsidRDefault="00E77960" w:rsidP="00806E9B">
            <w:pPr>
              <w:pStyle w:val="TAL"/>
              <w:rPr>
                <w:del w:id="792" w:author="MCC TF160" w:date="2023-03-13T14:38:00Z"/>
              </w:rPr>
            </w:pPr>
            <w:del w:id="793" w:author="MCC TF160" w:date="2023-03-13T14:38:00Z">
              <w:r w:rsidRPr="00376DBA" w:rsidDel="00C70033">
                <w:delText>SPI_ps</w:delText>
              </w:r>
            </w:del>
          </w:p>
        </w:tc>
        <w:tc>
          <w:tcPr>
            <w:tcW w:w="2464" w:type="dxa"/>
            <w:shd w:val="clear" w:color="auto" w:fill="auto"/>
          </w:tcPr>
          <w:p w14:paraId="3B65914D" w14:textId="195B17F4" w:rsidR="00E77960" w:rsidRPr="00376DBA" w:rsidDel="00C70033" w:rsidRDefault="00E77960" w:rsidP="00806E9B">
            <w:pPr>
              <w:pStyle w:val="TAL"/>
              <w:rPr>
                <w:del w:id="794" w:author="MCC TF160" w:date="2023-03-13T14:38:00Z"/>
              </w:rPr>
            </w:pPr>
            <w:del w:id="795" w:author="MCC TF160" w:date="2023-03-13T14:38:00Z">
              <w:r w:rsidRPr="00376DBA" w:rsidDel="00C70033">
                <w:delText>IPsec_SPI_Type</w:delText>
              </w:r>
            </w:del>
          </w:p>
        </w:tc>
        <w:tc>
          <w:tcPr>
            <w:tcW w:w="493" w:type="dxa"/>
            <w:shd w:val="clear" w:color="auto" w:fill="auto"/>
          </w:tcPr>
          <w:p w14:paraId="4284037A" w14:textId="1D0AD986" w:rsidR="00E77960" w:rsidRPr="00376DBA" w:rsidDel="00C70033" w:rsidRDefault="00E77960" w:rsidP="00806E9B">
            <w:pPr>
              <w:pStyle w:val="TAL"/>
              <w:rPr>
                <w:del w:id="796" w:author="MCC TF160" w:date="2023-03-13T14:38:00Z"/>
              </w:rPr>
            </w:pPr>
            <w:del w:id="797" w:author="MCC TF160" w:date="2023-03-13T14:38:00Z">
              <w:r w:rsidRPr="00376DBA" w:rsidDel="00C70033">
                <w:delText>opt</w:delText>
              </w:r>
            </w:del>
          </w:p>
        </w:tc>
        <w:tc>
          <w:tcPr>
            <w:tcW w:w="5421" w:type="dxa"/>
            <w:shd w:val="clear" w:color="auto" w:fill="auto"/>
          </w:tcPr>
          <w:p w14:paraId="5D862441" w14:textId="09FD5DDD" w:rsidR="00E77960" w:rsidRPr="00376DBA" w:rsidDel="00C70033" w:rsidRDefault="00E77960" w:rsidP="00806E9B">
            <w:pPr>
              <w:pStyle w:val="TAL"/>
              <w:rPr>
                <w:del w:id="798" w:author="MCC TF160" w:date="2023-03-13T14:38:00Z"/>
              </w:rPr>
            </w:pPr>
            <w:del w:id="799" w:author="MCC TF160" w:date="2023-03-13T14:38:00Z">
              <w:r w:rsidRPr="00376DBA" w:rsidDel="00C70033">
                <w:delText>SPI at network side: to be assigned by TTCN</w:delText>
              </w:r>
            </w:del>
          </w:p>
        </w:tc>
      </w:tr>
      <w:tr w:rsidR="00E77960" w:rsidDel="00C70033" w14:paraId="1DADE24E" w14:textId="61F46A3A" w:rsidTr="00806E9B">
        <w:trPr>
          <w:del w:id="800" w:author="MCC TF160" w:date="2023-03-13T14:38:00Z"/>
        </w:trPr>
        <w:tc>
          <w:tcPr>
            <w:tcW w:w="1479" w:type="dxa"/>
            <w:shd w:val="clear" w:color="auto" w:fill="auto"/>
          </w:tcPr>
          <w:p w14:paraId="20444B93" w14:textId="39686B12" w:rsidR="00E77960" w:rsidRPr="00376DBA" w:rsidDel="00C70033" w:rsidRDefault="00E77960" w:rsidP="00806E9B">
            <w:pPr>
              <w:pStyle w:val="TAL"/>
              <w:rPr>
                <w:del w:id="801" w:author="MCC TF160" w:date="2023-03-13T14:38:00Z"/>
              </w:rPr>
            </w:pPr>
            <w:del w:id="802" w:author="MCC TF160" w:date="2023-03-13T14:38:00Z">
              <w:r w:rsidRPr="00376DBA" w:rsidDel="00C70033">
                <w:delText>SPI_pc</w:delText>
              </w:r>
            </w:del>
          </w:p>
        </w:tc>
        <w:tc>
          <w:tcPr>
            <w:tcW w:w="2464" w:type="dxa"/>
            <w:shd w:val="clear" w:color="auto" w:fill="auto"/>
          </w:tcPr>
          <w:p w14:paraId="7713F8FA" w14:textId="3D5EDB98" w:rsidR="00E77960" w:rsidRPr="00376DBA" w:rsidDel="00C70033" w:rsidRDefault="00E77960" w:rsidP="00806E9B">
            <w:pPr>
              <w:pStyle w:val="TAL"/>
              <w:rPr>
                <w:del w:id="803" w:author="MCC TF160" w:date="2023-03-13T14:38:00Z"/>
              </w:rPr>
            </w:pPr>
            <w:del w:id="804" w:author="MCC TF160" w:date="2023-03-13T14:38:00Z">
              <w:r w:rsidRPr="00376DBA" w:rsidDel="00C70033">
                <w:delText>IPsec_SPI_Type</w:delText>
              </w:r>
            </w:del>
          </w:p>
        </w:tc>
        <w:tc>
          <w:tcPr>
            <w:tcW w:w="493" w:type="dxa"/>
            <w:shd w:val="clear" w:color="auto" w:fill="auto"/>
          </w:tcPr>
          <w:p w14:paraId="54437FF6" w14:textId="5988E9BA" w:rsidR="00E77960" w:rsidRPr="00376DBA" w:rsidDel="00C70033" w:rsidRDefault="00E77960" w:rsidP="00806E9B">
            <w:pPr>
              <w:pStyle w:val="TAL"/>
              <w:rPr>
                <w:del w:id="805" w:author="MCC TF160" w:date="2023-03-13T14:38:00Z"/>
              </w:rPr>
            </w:pPr>
            <w:del w:id="806" w:author="MCC TF160" w:date="2023-03-13T14:38:00Z">
              <w:r w:rsidRPr="00376DBA" w:rsidDel="00C70033">
                <w:delText>opt</w:delText>
              </w:r>
            </w:del>
          </w:p>
        </w:tc>
        <w:tc>
          <w:tcPr>
            <w:tcW w:w="5421" w:type="dxa"/>
            <w:shd w:val="clear" w:color="auto" w:fill="auto"/>
          </w:tcPr>
          <w:p w14:paraId="3C90E4FF" w14:textId="4003843A" w:rsidR="00E77960" w:rsidRPr="00376DBA" w:rsidDel="00C70033" w:rsidRDefault="00E77960" w:rsidP="00806E9B">
            <w:pPr>
              <w:pStyle w:val="TAL"/>
              <w:rPr>
                <w:del w:id="807" w:author="MCC TF160" w:date="2023-03-13T14:38:00Z"/>
              </w:rPr>
            </w:pPr>
            <w:del w:id="808" w:author="MCC TF160" w:date="2023-03-13T14:38:00Z">
              <w:r w:rsidRPr="00376DBA" w:rsidDel="00C70033">
                <w:delText>SPI at network side: to be assigned by TTCN</w:delText>
              </w:r>
            </w:del>
          </w:p>
        </w:tc>
      </w:tr>
    </w:tbl>
    <w:p w14:paraId="32CF91BE" w14:textId="789C2602" w:rsidR="00E77960" w:rsidDel="00C70033" w:rsidRDefault="00E77960" w:rsidP="00E77960">
      <w:pPr>
        <w:rPr>
          <w:del w:id="809" w:author="MCC TF160" w:date="2023-03-13T14:38:00Z"/>
        </w:rPr>
      </w:pPr>
    </w:p>
    <w:p w14:paraId="601703D5" w14:textId="3ADE4643" w:rsidR="00E77960" w:rsidDel="00C70033" w:rsidRDefault="00E77960" w:rsidP="00E77960">
      <w:pPr>
        <w:pStyle w:val="TH"/>
        <w:rPr>
          <w:del w:id="810" w:author="MCC TF160" w:date="2023-03-13T14:38:00Z"/>
        </w:rPr>
      </w:pPr>
      <w:del w:id="811" w:author="MCC TF160" w:date="2023-03-13T14:38:00Z">
        <w:r w:rsidDel="00C70033">
          <w:lastRenderedPageBreak/>
          <w:delText>IMS_SecurityInfo_Type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4E408699" w14:textId="4FCAE2A5" w:rsidTr="00806E9B">
        <w:trPr>
          <w:del w:id="812" w:author="MCC TF160" w:date="2023-03-13T14:38:00Z"/>
        </w:trPr>
        <w:tc>
          <w:tcPr>
            <w:tcW w:w="9857" w:type="dxa"/>
            <w:gridSpan w:val="4"/>
            <w:shd w:val="clear" w:color="auto" w:fill="E0E0E0"/>
          </w:tcPr>
          <w:p w14:paraId="6DFAEC1A" w14:textId="654CD66C" w:rsidR="00E77960" w:rsidRPr="00376DBA" w:rsidDel="00C70033" w:rsidRDefault="00E77960" w:rsidP="00806E9B">
            <w:pPr>
              <w:pStyle w:val="TAL"/>
              <w:rPr>
                <w:del w:id="813" w:author="MCC TF160" w:date="2023-03-13T14:38:00Z"/>
                <w:b/>
              </w:rPr>
            </w:pPr>
            <w:del w:id="814" w:author="MCC TF160" w:date="2023-03-13T14:38:00Z">
              <w:r w:rsidRPr="00376DBA" w:rsidDel="00C70033">
                <w:rPr>
                  <w:b/>
                </w:rPr>
                <w:delText>TTCN-3 Record Type</w:delText>
              </w:r>
            </w:del>
          </w:p>
        </w:tc>
      </w:tr>
      <w:tr w:rsidR="00E77960" w:rsidDel="00C70033" w14:paraId="157BCE6E" w14:textId="5B32632A" w:rsidTr="00806E9B">
        <w:trPr>
          <w:del w:id="815" w:author="MCC TF160" w:date="2023-03-13T14:38:00Z"/>
        </w:trPr>
        <w:tc>
          <w:tcPr>
            <w:tcW w:w="1479" w:type="dxa"/>
            <w:tcBorders>
              <w:bottom w:val="single" w:sz="4" w:space="0" w:color="auto"/>
            </w:tcBorders>
            <w:shd w:val="clear" w:color="auto" w:fill="E0E0E0"/>
          </w:tcPr>
          <w:p w14:paraId="1C787DD1" w14:textId="1C69198F" w:rsidR="00E77960" w:rsidRPr="00376DBA" w:rsidDel="00C70033" w:rsidRDefault="00E77960" w:rsidP="00806E9B">
            <w:pPr>
              <w:pStyle w:val="TAL"/>
              <w:rPr>
                <w:del w:id="816" w:author="MCC TF160" w:date="2023-03-13T14:38:00Z"/>
                <w:b/>
              </w:rPr>
            </w:pPr>
            <w:del w:id="817"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557F736C" w14:textId="160F1201" w:rsidR="00E77960" w:rsidRPr="00376DBA" w:rsidDel="00C70033" w:rsidRDefault="00E77960" w:rsidP="00806E9B">
            <w:pPr>
              <w:pStyle w:val="TAL"/>
              <w:rPr>
                <w:del w:id="818" w:author="MCC TF160" w:date="2023-03-13T14:38:00Z"/>
                <w:b/>
              </w:rPr>
            </w:pPr>
            <w:del w:id="819" w:author="MCC TF160" w:date="2023-03-13T14:38:00Z">
              <w:r w:rsidRPr="00376DBA" w:rsidDel="00C70033">
                <w:rPr>
                  <w:b/>
                </w:rPr>
                <w:delText>IMS_SecurityInfo_Type</w:delText>
              </w:r>
            </w:del>
          </w:p>
        </w:tc>
      </w:tr>
      <w:tr w:rsidR="00E77960" w:rsidDel="00C70033" w14:paraId="17413F83" w14:textId="2D5BBFFB" w:rsidTr="00806E9B">
        <w:trPr>
          <w:del w:id="820" w:author="MCC TF160" w:date="2023-03-13T14:38:00Z"/>
        </w:trPr>
        <w:tc>
          <w:tcPr>
            <w:tcW w:w="1479" w:type="dxa"/>
            <w:tcBorders>
              <w:bottom w:val="double" w:sz="4" w:space="0" w:color="auto"/>
            </w:tcBorders>
            <w:shd w:val="clear" w:color="auto" w:fill="E0E0E0"/>
          </w:tcPr>
          <w:p w14:paraId="49AAFD6B" w14:textId="7409F2AA" w:rsidR="00E77960" w:rsidRPr="00376DBA" w:rsidDel="00C70033" w:rsidRDefault="00E77960" w:rsidP="00806E9B">
            <w:pPr>
              <w:pStyle w:val="TAL"/>
              <w:rPr>
                <w:del w:id="821" w:author="MCC TF160" w:date="2023-03-13T14:38:00Z"/>
                <w:b/>
              </w:rPr>
            </w:pPr>
            <w:del w:id="822"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3FC8D933" w14:textId="3CAF54FA" w:rsidR="00E77960" w:rsidRPr="00376DBA" w:rsidDel="00C70033" w:rsidRDefault="00E77960" w:rsidP="00806E9B">
            <w:pPr>
              <w:pStyle w:val="TAL"/>
              <w:rPr>
                <w:del w:id="823" w:author="MCC TF160" w:date="2023-03-13T14:38:00Z"/>
              </w:rPr>
            </w:pPr>
          </w:p>
        </w:tc>
      </w:tr>
      <w:tr w:rsidR="00E77960" w:rsidDel="00C70033" w14:paraId="7417E8D2" w14:textId="6885CF01" w:rsidTr="00806E9B">
        <w:trPr>
          <w:del w:id="824" w:author="MCC TF160" w:date="2023-03-13T14:38:00Z"/>
        </w:trPr>
        <w:tc>
          <w:tcPr>
            <w:tcW w:w="1479" w:type="dxa"/>
            <w:tcBorders>
              <w:top w:val="double" w:sz="4" w:space="0" w:color="auto"/>
            </w:tcBorders>
            <w:shd w:val="clear" w:color="auto" w:fill="auto"/>
          </w:tcPr>
          <w:p w14:paraId="3D2E5118" w14:textId="521C20BE" w:rsidR="00E77960" w:rsidRPr="00376DBA" w:rsidDel="00C70033" w:rsidRDefault="00E77960" w:rsidP="00806E9B">
            <w:pPr>
              <w:pStyle w:val="TAL"/>
              <w:rPr>
                <w:del w:id="825" w:author="MCC TF160" w:date="2023-03-13T14:38:00Z"/>
              </w:rPr>
            </w:pPr>
            <w:del w:id="826" w:author="MCC TF160" w:date="2023-03-13T14:38:00Z">
              <w:r w:rsidRPr="00376DBA" w:rsidDel="00C70033">
                <w:delText>ProtectedPorts</w:delText>
              </w:r>
            </w:del>
          </w:p>
        </w:tc>
        <w:tc>
          <w:tcPr>
            <w:tcW w:w="2464" w:type="dxa"/>
            <w:tcBorders>
              <w:top w:val="double" w:sz="4" w:space="0" w:color="auto"/>
            </w:tcBorders>
            <w:shd w:val="clear" w:color="auto" w:fill="auto"/>
          </w:tcPr>
          <w:p w14:paraId="34E9CAA7" w14:textId="74440FFB" w:rsidR="00E77960" w:rsidRPr="00376DBA" w:rsidDel="00C70033" w:rsidRDefault="00E77960" w:rsidP="00806E9B">
            <w:pPr>
              <w:pStyle w:val="TAL"/>
              <w:rPr>
                <w:del w:id="827" w:author="MCC TF160" w:date="2023-03-13T14:38:00Z"/>
              </w:rPr>
            </w:pPr>
            <w:del w:id="828" w:author="MCC TF160" w:date="2023-03-13T14:38:00Z">
              <w:r w:rsidDel="00C70033">
                <w:fldChar w:fldCharType="begin"/>
              </w:r>
              <w:r w:rsidDel="00C70033">
                <w:delInstrText>HYPERLINK \l "IMS_ProtectedPorts_Type"</w:delInstrText>
              </w:r>
              <w:r w:rsidDel="00C70033">
                <w:fldChar w:fldCharType="separate"/>
              </w:r>
              <w:r w:rsidDel="00C70033">
                <w:rPr>
                  <w:rStyle w:val="Hyperlink"/>
                </w:rPr>
                <w:delText>IMS_ProtectedPorts_Type</w:delText>
              </w:r>
              <w:r w:rsidDel="00C70033">
                <w:rPr>
                  <w:rStyle w:val="Hyperlink"/>
                </w:rPr>
                <w:fldChar w:fldCharType="end"/>
              </w:r>
            </w:del>
          </w:p>
        </w:tc>
        <w:tc>
          <w:tcPr>
            <w:tcW w:w="493" w:type="dxa"/>
            <w:tcBorders>
              <w:top w:val="double" w:sz="4" w:space="0" w:color="auto"/>
            </w:tcBorders>
            <w:shd w:val="clear" w:color="auto" w:fill="auto"/>
          </w:tcPr>
          <w:p w14:paraId="081046B5" w14:textId="7225F975" w:rsidR="00E77960" w:rsidRPr="00376DBA" w:rsidDel="00C70033" w:rsidRDefault="00E77960" w:rsidP="00806E9B">
            <w:pPr>
              <w:pStyle w:val="TAL"/>
              <w:rPr>
                <w:del w:id="829" w:author="MCC TF160" w:date="2023-03-13T14:38:00Z"/>
              </w:rPr>
            </w:pPr>
          </w:p>
        </w:tc>
        <w:tc>
          <w:tcPr>
            <w:tcW w:w="5421" w:type="dxa"/>
            <w:tcBorders>
              <w:top w:val="double" w:sz="4" w:space="0" w:color="auto"/>
            </w:tcBorders>
            <w:shd w:val="clear" w:color="auto" w:fill="auto"/>
          </w:tcPr>
          <w:p w14:paraId="73753FA7" w14:textId="35DFDF49" w:rsidR="00E77960" w:rsidRPr="00376DBA" w:rsidDel="00C70033" w:rsidRDefault="00E77960" w:rsidP="00806E9B">
            <w:pPr>
              <w:pStyle w:val="TAL"/>
              <w:rPr>
                <w:del w:id="830" w:author="MCC TF160" w:date="2023-03-13T14:38:00Z"/>
              </w:rPr>
            </w:pPr>
          </w:p>
        </w:tc>
      </w:tr>
      <w:tr w:rsidR="00E77960" w:rsidDel="00C70033" w14:paraId="1026BB57" w14:textId="42C5AC75" w:rsidTr="00806E9B">
        <w:trPr>
          <w:del w:id="831" w:author="MCC TF160" w:date="2023-03-13T14:38:00Z"/>
        </w:trPr>
        <w:tc>
          <w:tcPr>
            <w:tcW w:w="1479" w:type="dxa"/>
            <w:shd w:val="clear" w:color="auto" w:fill="auto"/>
          </w:tcPr>
          <w:p w14:paraId="544BA391" w14:textId="2D30CFB4" w:rsidR="00E77960" w:rsidRPr="00376DBA" w:rsidDel="00C70033" w:rsidRDefault="00E77960" w:rsidP="00806E9B">
            <w:pPr>
              <w:pStyle w:val="TAL"/>
              <w:rPr>
                <w:del w:id="832" w:author="MCC TF160" w:date="2023-03-13T14:38:00Z"/>
              </w:rPr>
            </w:pPr>
            <w:del w:id="833" w:author="MCC TF160" w:date="2023-03-13T14:38:00Z">
              <w:r w:rsidRPr="00376DBA" w:rsidDel="00C70033">
                <w:delText>SPIs</w:delText>
              </w:r>
            </w:del>
          </w:p>
        </w:tc>
        <w:tc>
          <w:tcPr>
            <w:tcW w:w="2464" w:type="dxa"/>
            <w:shd w:val="clear" w:color="auto" w:fill="auto"/>
          </w:tcPr>
          <w:p w14:paraId="74CEE570" w14:textId="0D4E8D37" w:rsidR="00E77960" w:rsidRPr="00376DBA" w:rsidDel="00C70033" w:rsidRDefault="00E77960" w:rsidP="00806E9B">
            <w:pPr>
              <w:pStyle w:val="TAL"/>
              <w:rPr>
                <w:del w:id="834" w:author="MCC TF160" w:date="2023-03-13T14:38:00Z"/>
              </w:rPr>
            </w:pPr>
            <w:del w:id="835" w:author="MCC TF160" w:date="2023-03-13T14:38:00Z">
              <w:r w:rsidDel="00C70033">
                <w:fldChar w:fldCharType="begin"/>
              </w:r>
              <w:r w:rsidDel="00C70033">
                <w:delInstrText>HYPERLINK \l "IMS_SPIs_Type"</w:delInstrText>
              </w:r>
              <w:r w:rsidDel="00C70033">
                <w:fldChar w:fldCharType="separate"/>
              </w:r>
              <w:r w:rsidDel="00C70033">
                <w:rPr>
                  <w:rStyle w:val="Hyperlink"/>
                </w:rPr>
                <w:delText>IMS_SPIs_Type</w:delText>
              </w:r>
              <w:r w:rsidDel="00C70033">
                <w:rPr>
                  <w:rStyle w:val="Hyperlink"/>
                </w:rPr>
                <w:fldChar w:fldCharType="end"/>
              </w:r>
            </w:del>
          </w:p>
        </w:tc>
        <w:tc>
          <w:tcPr>
            <w:tcW w:w="493" w:type="dxa"/>
            <w:shd w:val="clear" w:color="auto" w:fill="auto"/>
          </w:tcPr>
          <w:p w14:paraId="4044EBE1" w14:textId="198C2CB5" w:rsidR="00E77960" w:rsidRPr="00376DBA" w:rsidDel="00C70033" w:rsidRDefault="00E77960" w:rsidP="00806E9B">
            <w:pPr>
              <w:pStyle w:val="TAL"/>
              <w:rPr>
                <w:del w:id="836" w:author="MCC TF160" w:date="2023-03-13T14:38:00Z"/>
              </w:rPr>
            </w:pPr>
          </w:p>
        </w:tc>
        <w:tc>
          <w:tcPr>
            <w:tcW w:w="5421" w:type="dxa"/>
            <w:shd w:val="clear" w:color="auto" w:fill="auto"/>
          </w:tcPr>
          <w:p w14:paraId="2F19E9AF" w14:textId="319BD84C" w:rsidR="00E77960" w:rsidRPr="00376DBA" w:rsidDel="00C70033" w:rsidRDefault="00E77960" w:rsidP="00806E9B">
            <w:pPr>
              <w:pStyle w:val="TAL"/>
              <w:rPr>
                <w:del w:id="837" w:author="MCC TF160" w:date="2023-03-13T14:38:00Z"/>
              </w:rPr>
            </w:pPr>
          </w:p>
        </w:tc>
      </w:tr>
      <w:tr w:rsidR="00E77960" w:rsidDel="00C70033" w14:paraId="0A42B87E" w14:textId="3A93E81C" w:rsidTr="00806E9B">
        <w:trPr>
          <w:del w:id="838" w:author="MCC TF160" w:date="2023-03-13T14:38:00Z"/>
        </w:trPr>
        <w:tc>
          <w:tcPr>
            <w:tcW w:w="1479" w:type="dxa"/>
            <w:shd w:val="clear" w:color="auto" w:fill="auto"/>
          </w:tcPr>
          <w:p w14:paraId="38EDA723" w14:textId="28D1484A" w:rsidR="00E77960" w:rsidRPr="00376DBA" w:rsidDel="00C70033" w:rsidRDefault="00E77960" w:rsidP="00806E9B">
            <w:pPr>
              <w:pStyle w:val="TAL"/>
              <w:rPr>
                <w:del w:id="839" w:author="MCC TF160" w:date="2023-03-13T14:38:00Z"/>
              </w:rPr>
            </w:pPr>
            <w:del w:id="840" w:author="MCC TF160" w:date="2023-03-13T14:38:00Z">
              <w:r w:rsidRPr="00376DBA" w:rsidDel="00C70033">
                <w:delText>IntegrityAlgorithm</w:delText>
              </w:r>
            </w:del>
          </w:p>
        </w:tc>
        <w:tc>
          <w:tcPr>
            <w:tcW w:w="2464" w:type="dxa"/>
            <w:shd w:val="clear" w:color="auto" w:fill="auto"/>
          </w:tcPr>
          <w:p w14:paraId="1031BBD7" w14:textId="4439C24E" w:rsidR="00E77960" w:rsidRPr="00376DBA" w:rsidDel="00C70033" w:rsidRDefault="00E77960" w:rsidP="00806E9B">
            <w:pPr>
              <w:pStyle w:val="TAL"/>
              <w:rPr>
                <w:del w:id="841" w:author="MCC TF160" w:date="2023-03-13T14:38:00Z"/>
              </w:rPr>
            </w:pPr>
            <w:del w:id="842" w:author="MCC TF160" w:date="2023-03-13T14:38:00Z">
              <w:r w:rsidRPr="00376DBA" w:rsidDel="00C70033">
                <w:delText>IPsec_IntegrityAlgorithm_Type</w:delText>
              </w:r>
            </w:del>
          </w:p>
        </w:tc>
        <w:tc>
          <w:tcPr>
            <w:tcW w:w="493" w:type="dxa"/>
            <w:shd w:val="clear" w:color="auto" w:fill="auto"/>
          </w:tcPr>
          <w:p w14:paraId="5EFFDD94" w14:textId="76E007C5" w:rsidR="00E77960" w:rsidRPr="00376DBA" w:rsidDel="00C70033" w:rsidRDefault="00E77960" w:rsidP="00806E9B">
            <w:pPr>
              <w:pStyle w:val="TAL"/>
              <w:rPr>
                <w:del w:id="843" w:author="MCC TF160" w:date="2023-03-13T14:38:00Z"/>
              </w:rPr>
            </w:pPr>
          </w:p>
        </w:tc>
        <w:tc>
          <w:tcPr>
            <w:tcW w:w="5421" w:type="dxa"/>
            <w:shd w:val="clear" w:color="auto" w:fill="auto"/>
          </w:tcPr>
          <w:p w14:paraId="18E452A1" w14:textId="0B96FDD1" w:rsidR="00E77960" w:rsidRPr="00376DBA" w:rsidDel="00C70033" w:rsidRDefault="00E77960" w:rsidP="00806E9B">
            <w:pPr>
              <w:pStyle w:val="TAL"/>
              <w:rPr>
                <w:del w:id="844" w:author="MCC TF160" w:date="2023-03-13T14:38:00Z"/>
              </w:rPr>
            </w:pPr>
          </w:p>
        </w:tc>
      </w:tr>
      <w:tr w:rsidR="00E77960" w:rsidDel="00C70033" w14:paraId="7B541BA0" w14:textId="6005870E" w:rsidTr="00806E9B">
        <w:trPr>
          <w:del w:id="845" w:author="MCC TF160" w:date="2023-03-13T14:38:00Z"/>
        </w:trPr>
        <w:tc>
          <w:tcPr>
            <w:tcW w:w="1479" w:type="dxa"/>
            <w:shd w:val="clear" w:color="auto" w:fill="auto"/>
          </w:tcPr>
          <w:p w14:paraId="3CAC709F" w14:textId="3DBB07EE" w:rsidR="00E77960" w:rsidRPr="00376DBA" w:rsidDel="00C70033" w:rsidRDefault="00E77960" w:rsidP="00806E9B">
            <w:pPr>
              <w:pStyle w:val="TAL"/>
              <w:rPr>
                <w:del w:id="846" w:author="MCC TF160" w:date="2023-03-13T14:38:00Z"/>
              </w:rPr>
            </w:pPr>
            <w:del w:id="847" w:author="MCC TF160" w:date="2023-03-13T14:38:00Z">
              <w:r w:rsidRPr="00376DBA" w:rsidDel="00C70033">
                <w:delText>CipheringAlgorithm</w:delText>
              </w:r>
            </w:del>
          </w:p>
        </w:tc>
        <w:tc>
          <w:tcPr>
            <w:tcW w:w="2464" w:type="dxa"/>
            <w:shd w:val="clear" w:color="auto" w:fill="auto"/>
          </w:tcPr>
          <w:p w14:paraId="3E695C1A" w14:textId="739EB6CA" w:rsidR="00E77960" w:rsidRPr="00376DBA" w:rsidDel="00C70033" w:rsidRDefault="00E77960" w:rsidP="00806E9B">
            <w:pPr>
              <w:pStyle w:val="TAL"/>
              <w:rPr>
                <w:del w:id="848" w:author="MCC TF160" w:date="2023-03-13T14:38:00Z"/>
              </w:rPr>
            </w:pPr>
            <w:del w:id="849" w:author="MCC TF160" w:date="2023-03-13T14:38:00Z">
              <w:r w:rsidRPr="00376DBA" w:rsidDel="00C70033">
                <w:delText>IPsec_CipheringAlgorithm_Type</w:delText>
              </w:r>
            </w:del>
          </w:p>
        </w:tc>
        <w:tc>
          <w:tcPr>
            <w:tcW w:w="493" w:type="dxa"/>
            <w:shd w:val="clear" w:color="auto" w:fill="auto"/>
          </w:tcPr>
          <w:p w14:paraId="6AFF3134" w14:textId="2AD75A39" w:rsidR="00E77960" w:rsidRPr="00376DBA" w:rsidDel="00C70033" w:rsidRDefault="00E77960" w:rsidP="00806E9B">
            <w:pPr>
              <w:pStyle w:val="TAL"/>
              <w:rPr>
                <w:del w:id="850" w:author="MCC TF160" w:date="2023-03-13T14:38:00Z"/>
              </w:rPr>
            </w:pPr>
          </w:p>
        </w:tc>
        <w:tc>
          <w:tcPr>
            <w:tcW w:w="5421" w:type="dxa"/>
            <w:shd w:val="clear" w:color="auto" w:fill="auto"/>
          </w:tcPr>
          <w:p w14:paraId="5B0F76F9" w14:textId="22ACF37B" w:rsidR="00E77960" w:rsidRPr="00376DBA" w:rsidDel="00C70033" w:rsidRDefault="00E77960" w:rsidP="00806E9B">
            <w:pPr>
              <w:pStyle w:val="TAL"/>
              <w:rPr>
                <w:del w:id="851" w:author="MCC TF160" w:date="2023-03-13T14:38:00Z"/>
              </w:rPr>
            </w:pPr>
          </w:p>
        </w:tc>
      </w:tr>
    </w:tbl>
    <w:p w14:paraId="64B4BBEA" w14:textId="4F1B07F7" w:rsidR="00E77960" w:rsidDel="00C70033" w:rsidRDefault="00E77960" w:rsidP="00E77960">
      <w:pPr>
        <w:rPr>
          <w:del w:id="852" w:author="MCC TF160" w:date="2023-03-13T14:38:00Z"/>
        </w:rPr>
      </w:pPr>
    </w:p>
    <w:p w14:paraId="0499E457" w14:textId="2D2C524E" w:rsidR="00E77960" w:rsidDel="00C70033" w:rsidRDefault="00E77960" w:rsidP="00E77960">
      <w:pPr>
        <w:pStyle w:val="TH"/>
        <w:rPr>
          <w:del w:id="853" w:author="MCC TF160" w:date="2023-03-13T14:38:00Z"/>
        </w:rPr>
      </w:pPr>
      <w:del w:id="854" w:author="MCC TF160" w:date="2023-03-13T14:38:00Z">
        <w:r w:rsidDel="00C70033">
          <w:delText>IMS_RegistrationInfo_Type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1CDEB5F3" w14:textId="15701AE1" w:rsidTr="00806E9B">
        <w:trPr>
          <w:del w:id="855" w:author="MCC TF160" w:date="2023-03-13T14:38:00Z"/>
        </w:trPr>
        <w:tc>
          <w:tcPr>
            <w:tcW w:w="9857" w:type="dxa"/>
            <w:gridSpan w:val="4"/>
            <w:shd w:val="clear" w:color="auto" w:fill="E0E0E0"/>
          </w:tcPr>
          <w:p w14:paraId="1ED99967" w14:textId="75D8B3A1" w:rsidR="00E77960" w:rsidRPr="00376DBA" w:rsidDel="00C70033" w:rsidRDefault="00E77960" w:rsidP="00806E9B">
            <w:pPr>
              <w:pStyle w:val="TAL"/>
              <w:rPr>
                <w:del w:id="856" w:author="MCC TF160" w:date="2023-03-13T14:38:00Z"/>
                <w:b/>
              </w:rPr>
            </w:pPr>
            <w:del w:id="857" w:author="MCC TF160" w:date="2023-03-13T14:38:00Z">
              <w:r w:rsidRPr="00376DBA" w:rsidDel="00C70033">
                <w:rPr>
                  <w:b/>
                </w:rPr>
                <w:delText>TTCN-3 Record Type</w:delText>
              </w:r>
            </w:del>
          </w:p>
        </w:tc>
      </w:tr>
      <w:tr w:rsidR="00E77960" w:rsidDel="00C70033" w14:paraId="5E3095CD" w14:textId="2255FEDE" w:rsidTr="00806E9B">
        <w:trPr>
          <w:del w:id="858" w:author="MCC TF160" w:date="2023-03-13T14:38:00Z"/>
        </w:trPr>
        <w:tc>
          <w:tcPr>
            <w:tcW w:w="1479" w:type="dxa"/>
            <w:tcBorders>
              <w:bottom w:val="single" w:sz="4" w:space="0" w:color="auto"/>
            </w:tcBorders>
            <w:shd w:val="clear" w:color="auto" w:fill="E0E0E0"/>
          </w:tcPr>
          <w:p w14:paraId="26F6E13A" w14:textId="6137A88B" w:rsidR="00E77960" w:rsidRPr="00376DBA" w:rsidDel="00C70033" w:rsidRDefault="00E77960" w:rsidP="00806E9B">
            <w:pPr>
              <w:pStyle w:val="TAL"/>
              <w:rPr>
                <w:del w:id="859" w:author="MCC TF160" w:date="2023-03-13T14:38:00Z"/>
                <w:b/>
              </w:rPr>
            </w:pPr>
            <w:del w:id="860"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682B3F84" w14:textId="3A0D111B" w:rsidR="00E77960" w:rsidRPr="00376DBA" w:rsidDel="00C70033" w:rsidRDefault="00E77960" w:rsidP="00806E9B">
            <w:pPr>
              <w:pStyle w:val="TAL"/>
              <w:rPr>
                <w:del w:id="861" w:author="MCC TF160" w:date="2023-03-13T14:38:00Z"/>
                <w:b/>
              </w:rPr>
            </w:pPr>
            <w:del w:id="862" w:author="MCC TF160" w:date="2023-03-13T14:38:00Z">
              <w:r w:rsidRPr="00376DBA" w:rsidDel="00C70033">
                <w:rPr>
                  <w:b/>
                </w:rPr>
                <w:delText>IMS_RegistrationInfo_Type</w:delText>
              </w:r>
            </w:del>
          </w:p>
        </w:tc>
      </w:tr>
      <w:tr w:rsidR="00E77960" w:rsidDel="00C70033" w14:paraId="78DA8997" w14:textId="2BFC38CF" w:rsidTr="00806E9B">
        <w:trPr>
          <w:del w:id="863" w:author="MCC TF160" w:date="2023-03-13T14:38:00Z"/>
        </w:trPr>
        <w:tc>
          <w:tcPr>
            <w:tcW w:w="1479" w:type="dxa"/>
            <w:tcBorders>
              <w:bottom w:val="double" w:sz="4" w:space="0" w:color="auto"/>
            </w:tcBorders>
            <w:shd w:val="clear" w:color="auto" w:fill="E0E0E0"/>
          </w:tcPr>
          <w:p w14:paraId="08EFB411" w14:textId="466A8C13" w:rsidR="00E77960" w:rsidRPr="00376DBA" w:rsidDel="00C70033" w:rsidRDefault="00E77960" w:rsidP="00806E9B">
            <w:pPr>
              <w:pStyle w:val="TAL"/>
              <w:rPr>
                <w:del w:id="864" w:author="MCC TF160" w:date="2023-03-13T14:38:00Z"/>
                <w:b/>
              </w:rPr>
            </w:pPr>
            <w:del w:id="865"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6EDB9470" w14:textId="008C9351" w:rsidR="00E77960" w:rsidRPr="00376DBA" w:rsidDel="00C70033" w:rsidRDefault="00E77960" w:rsidP="00806E9B">
            <w:pPr>
              <w:pStyle w:val="TAL"/>
              <w:rPr>
                <w:del w:id="866" w:author="MCC TF160" w:date="2023-03-13T14:38:00Z"/>
              </w:rPr>
            </w:pPr>
          </w:p>
        </w:tc>
      </w:tr>
      <w:tr w:rsidR="00E77960" w:rsidDel="00C70033" w14:paraId="6CBFE5A9" w14:textId="7611C70F" w:rsidTr="00806E9B">
        <w:trPr>
          <w:del w:id="867" w:author="MCC TF160" w:date="2023-03-13T14:38:00Z"/>
        </w:trPr>
        <w:tc>
          <w:tcPr>
            <w:tcW w:w="1479" w:type="dxa"/>
            <w:tcBorders>
              <w:top w:val="double" w:sz="4" w:space="0" w:color="auto"/>
            </w:tcBorders>
            <w:shd w:val="clear" w:color="auto" w:fill="auto"/>
          </w:tcPr>
          <w:p w14:paraId="72DD5E43" w14:textId="00399D2F" w:rsidR="00E77960" w:rsidRPr="00376DBA" w:rsidDel="00C70033" w:rsidRDefault="00E77960" w:rsidP="00806E9B">
            <w:pPr>
              <w:pStyle w:val="TAL"/>
              <w:rPr>
                <w:del w:id="868" w:author="MCC TF160" w:date="2023-03-13T14:38:00Z"/>
              </w:rPr>
            </w:pPr>
            <w:del w:id="869" w:author="MCC TF160" w:date="2023-03-13T14:38:00Z">
              <w:r w:rsidRPr="00376DBA" w:rsidDel="00C70033">
                <w:delText>NW_Address</w:delText>
              </w:r>
            </w:del>
          </w:p>
        </w:tc>
        <w:tc>
          <w:tcPr>
            <w:tcW w:w="2464" w:type="dxa"/>
            <w:tcBorders>
              <w:top w:val="double" w:sz="4" w:space="0" w:color="auto"/>
            </w:tcBorders>
            <w:shd w:val="clear" w:color="auto" w:fill="auto"/>
          </w:tcPr>
          <w:p w14:paraId="31762CA6" w14:textId="3B0A126A" w:rsidR="00E77960" w:rsidRPr="00376DBA" w:rsidDel="00C70033" w:rsidRDefault="00E77960" w:rsidP="00806E9B">
            <w:pPr>
              <w:pStyle w:val="TAL"/>
              <w:rPr>
                <w:del w:id="870" w:author="MCC TF160" w:date="2023-03-13T14:38:00Z"/>
              </w:rPr>
            </w:pPr>
            <w:del w:id="871" w:author="MCC TF160" w:date="2023-03-13T14:38:00Z">
              <w:r w:rsidRPr="00376DBA" w:rsidDel="00C70033">
                <w:delText>IP_AddrInfo_Type</w:delText>
              </w:r>
            </w:del>
          </w:p>
        </w:tc>
        <w:tc>
          <w:tcPr>
            <w:tcW w:w="493" w:type="dxa"/>
            <w:tcBorders>
              <w:top w:val="double" w:sz="4" w:space="0" w:color="auto"/>
            </w:tcBorders>
            <w:shd w:val="clear" w:color="auto" w:fill="auto"/>
          </w:tcPr>
          <w:p w14:paraId="1D9B9CF8" w14:textId="0C7147B3" w:rsidR="00E77960" w:rsidRPr="00376DBA" w:rsidDel="00C70033" w:rsidRDefault="00E77960" w:rsidP="00806E9B">
            <w:pPr>
              <w:pStyle w:val="TAL"/>
              <w:rPr>
                <w:del w:id="872" w:author="MCC TF160" w:date="2023-03-13T14:38:00Z"/>
              </w:rPr>
            </w:pPr>
          </w:p>
        </w:tc>
        <w:tc>
          <w:tcPr>
            <w:tcW w:w="5421" w:type="dxa"/>
            <w:tcBorders>
              <w:top w:val="double" w:sz="4" w:space="0" w:color="auto"/>
            </w:tcBorders>
            <w:shd w:val="clear" w:color="auto" w:fill="auto"/>
          </w:tcPr>
          <w:p w14:paraId="75E1A690" w14:textId="360EEFC9" w:rsidR="00E77960" w:rsidRPr="00376DBA" w:rsidDel="00C70033" w:rsidRDefault="00E77960" w:rsidP="00806E9B">
            <w:pPr>
              <w:pStyle w:val="TAL"/>
              <w:rPr>
                <w:del w:id="873" w:author="MCC TF160" w:date="2023-03-13T14:38:00Z"/>
              </w:rPr>
            </w:pPr>
            <w:del w:id="874" w:author="MCC TF160" w:date="2023-03-13T14:38:00Z">
              <w:r w:rsidRPr="00376DBA" w:rsidDel="00C70033">
                <w:delText>network address of the chosen IMS server (e.g. IPv4, IPv6)</w:delText>
              </w:r>
            </w:del>
          </w:p>
        </w:tc>
      </w:tr>
      <w:tr w:rsidR="00E77960" w:rsidDel="00C70033" w14:paraId="59C5BAD9" w14:textId="070EF31B" w:rsidTr="00806E9B">
        <w:trPr>
          <w:del w:id="875" w:author="MCC TF160" w:date="2023-03-13T14:38:00Z"/>
        </w:trPr>
        <w:tc>
          <w:tcPr>
            <w:tcW w:w="1479" w:type="dxa"/>
            <w:shd w:val="clear" w:color="auto" w:fill="auto"/>
          </w:tcPr>
          <w:p w14:paraId="18DA6E45" w14:textId="00D88FC3" w:rsidR="00E77960" w:rsidRPr="00376DBA" w:rsidDel="00C70033" w:rsidRDefault="00E77960" w:rsidP="00806E9B">
            <w:pPr>
              <w:pStyle w:val="TAL"/>
              <w:rPr>
                <w:del w:id="876" w:author="MCC TF160" w:date="2023-03-13T14:38:00Z"/>
              </w:rPr>
            </w:pPr>
            <w:del w:id="877" w:author="MCC TF160" w:date="2023-03-13T14:38:00Z">
              <w:r w:rsidRPr="00376DBA" w:rsidDel="00C70033">
                <w:delText>UE_Address</w:delText>
              </w:r>
            </w:del>
          </w:p>
        </w:tc>
        <w:tc>
          <w:tcPr>
            <w:tcW w:w="2464" w:type="dxa"/>
            <w:shd w:val="clear" w:color="auto" w:fill="auto"/>
          </w:tcPr>
          <w:p w14:paraId="0EC519DF" w14:textId="6BB83D79" w:rsidR="00E77960" w:rsidRPr="00376DBA" w:rsidDel="00C70033" w:rsidRDefault="00E77960" w:rsidP="00806E9B">
            <w:pPr>
              <w:pStyle w:val="TAL"/>
              <w:rPr>
                <w:del w:id="878" w:author="MCC TF160" w:date="2023-03-13T14:38:00Z"/>
              </w:rPr>
            </w:pPr>
            <w:del w:id="879" w:author="MCC TF160" w:date="2023-03-13T14:38:00Z">
              <w:r w:rsidRPr="00376DBA" w:rsidDel="00C70033">
                <w:delText>IP_AddrInfo_Type</w:delText>
              </w:r>
            </w:del>
          </w:p>
        </w:tc>
        <w:tc>
          <w:tcPr>
            <w:tcW w:w="493" w:type="dxa"/>
            <w:shd w:val="clear" w:color="auto" w:fill="auto"/>
          </w:tcPr>
          <w:p w14:paraId="3A7E3A75" w14:textId="161B3193" w:rsidR="00E77960" w:rsidRPr="00376DBA" w:rsidDel="00C70033" w:rsidRDefault="00E77960" w:rsidP="00806E9B">
            <w:pPr>
              <w:pStyle w:val="TAL"/>
              <w:rPr>
                <w:del w:id="880" w:author="MCC TF160" w:date="2023-03-13T14:38:00Z"/>
              </w:rPr>
            </w:pPr>
          </w:p>
        </w:tc>
        <w:tc>
          <w:tcPr>
            <w:tcW w:w="5421" w:type="dxa"/>
            <w:shd w:val="clear" w:color="auto" w:fill="auto"/>
          </w:tcPr>
          <w:p w14:paraId="1795680F" w14:textId="1D6A0357" w:rsidR="00E77960" w:rsidRPr="00376DBA" w:rsidDel="00C70033" w:rsidRDefault="00E77960" w:rsidP="00806E9B">
            <w:pPr>
              <w:pStyle w:val="TAL"/>
              <w:rPr>
                <w:del w:id="881" w:author="MCC TF160" w:date="2023-03-13T14:38:00Z"/>
              </w:rPr>
            </w:pPr>
            <w:del w:id="882" w:author="MCC TF160" w:date="2023-03-13T14:38:00Z">
              <w:r w:rsidRPr="00376DBA" w:rsidDel="00C70033">
                <w:delText>UE address as used for security protected connections</w:delText>
              </w:r>
            </w:del>
          </w:p>
        </w:tc>
      </w:tr>
      <w:tr w:rsidR="00E77960" w:rsidDel="00C70033" w14:paraId="2062AB62" w14:textId="297B7344" w:rsidTr="00806E9B">
        <w:trPr>
          <w:del w:id="883" w:author="MCC TF160" w:date="2023-03-13T14:38:00Z"/>
        </w:trPr>
        <w:tc>
          <w:tcPr>
            <w:tcW w:w="1479" w:type="dxa"/>
            <w:shd w:val="clear" w:color="auto" w:fill="auto"/>
          </w:tcPr>
          <w:p w14:paraId="119E07E7" w14:textId="4D96D119" w:rsidR="00E77960" w:rsidRPr="00376DBA" w:rsidDel="00C70033" w:rsidRDefault="00E77960" w:rsidP="00806E9B">
            <w:pPr>
              <w:pStyle w:val="TAL"/>
              <w:rPr>
                <w:del w:id="884" w:author="MCC TF160" w:date="2023-03-13T14:38:00Z"/>
              </w:rPr>
            </w:pPr>
            <w:del w:id="885" w:author="MCC TF160" w:date="2023-03-13T14:38:00Z">
              <w:r w:rsidRPr="00376DBA" w:rsidDel="00C70033">
                <w:delText>SecurityInfo</w:delText>
              </w:r>
            </w:del>
          </w:p>
        </w:tc>
        <w:tc>
          <w:tcPr>
            <w:tcW w:w="2464" w:type="dxa"/>
            <w:shd w:val="clear" w:color="auto" w:fill="auto"/>
          </w:tcPr>
          <w:p w14:paraId="76A1E010" w14:textId="456407C0" w:rsidR="00E77960" w:rsidRPr="00376DBA" w:rsidDel="00C70033" w:rsidRDefault="00E77960" w:rsidP="00806E9B">
            <w:pPr>
              <w:pStyle w:val="TAL"/>
              <w:rPr>
                <w:del w:id="886" w:author="MCC TF160" w:date="2023-03-13T14:38:00Z"/>
              </w:rPr>
            </w:pPr>
            <w:del w:id="887" w:author="MCC TF160" w:date="2023-03-13T14:38:00Z">
              <w:r w:rsidDel="00C70033">
                <w:fldChar w:fldCharType="begin"/>
              </w:r>
              <w:r w:rsidDel="00C70033">
                <w:delInstrText>HYPERLINK \l "IMS_SecurityInfo_Type"</w:delInstrText>
              </w:r>
              <w:r w:rsidDel="00C70033">
                <w:fldChar w:fldCharType="separate"/>
              </w:r>
              <w:r w:rsidDel="00C70033">
                <w:rPr>
                  <w:rStyle w:val="Hyperlink"/>
                </w:rPr>
                <w:delText>IMS_SecurityInfo_Type</w:delText>
              </w:r>
              <w:r w:rsidDel="00C70033">
                <w:rPr>
                  <w:rStyle w:val="Hyperlink"/>
                </w:rPr>
                <w:fldChar w:fldCharType="end"/>
              </w:r>
            </w:del>
          </w:p>
        </w:tc>
        <w:tc>
          <w:tcPr>
            <w:tcW w:w="493" w:type="dxa"/>
            <w:shd w:val="clear" w:color="auto" w:fill="auto"/>
          </w:tcPr>
          <w:p w14:paraId="3B1DBA07" w14:textId="3406BABC" w:rsidR="00E77960" w:rsidRPr="00376DBA" w:rsidDel="00C70033" w:rsidRDefault="00E77960" w:rsidP="00806E9B">
            <w:pPr>
              <w:pStyle w:val="TAL"/>
              <w:rPr>
                <w:del w:id="888" w:author="MCC TF160" w:date="2023-03-13T14:38:00Z"/>
              </w:rPr>
            </w:pPr>
            <w:del w:id="889" w:author="MCC TF160" w:date="2023-03-13T14:38:00Z">
              <w:r w:rsidRPr="00376DBA" w:rsidDel="00C70033">
                <w:delText>opt</w:delText>
              </w:r>
            </w:del>
          </w:p>
        </w:tc>
        <w:tc>
          <w:tcPr>
            <w:tcW w:w="5421" w:type="dxa"/>
            <w:shd w:val="clear" w:color="auto" w:fill="auto"/>
          </w:tcPr>
          <w:p w14:paraId="7E766DE3" w14:textId="274BFED2" w:rsidR="00E77960" w:rsidRPr="00376DBA" w:rsidDel="00C70033" w:rsidRDefault="00E77960" w:rsidP="00806E9B">
            <w:pPr>
              <w:pStyle w:val="TAL"/>
              <w:rPr>
                <w:del w:id="890" w:author="MCC TF160" w:date="2023-03-13T14:38:00Z"/>
              </w:rPr>
            </w:pPr>
            <w:del w:id="891" w:author="MCC TF160" w:date="2023-03-13T14:38:00Z">
              <w:r w:rsidRPr="00376DBA" w:rsidDel="00C70033">
                <w:delText>omit in case of GIBA</w:delText>
              </w:r>
            </w:del>
          </w:p>
        </w:tc>
      </w:tr>
    </w:tbl>
    <w:p w14:paraId="04558348" w14:textId="0001C6CB" w:rsidR="00E77960" w:rsidDel="00C70033" w:rsidRDefault="00E77960" w:rsidP="00E77960">
      <w:pPr>
        <w:rPr>
          <w:del w:id="892" w:author="MCC TF160" w:date="2023-03-13T14:38:00Z"/>
        </w:rPr>
      </w:pPr>
    </w:p>
    <w:p w14:paraId="5F9A08DE" w14:textId="6C3256B3" w:rsidR="00E77960" w:rsidDel="00C70033" w:rsidRDefault="00E77960" w:rsidP="00E77960">
      <w:pPr>
        <w:pStyle w:val="TH"/>
        <w:rPr>
          <w:del w:id="893" w:author="MCC TF160" w:date="2023-03-13T14:38:00Z"/>
        </w:rPr>
      </w:pPr>
      <w:del w:id="894" w:author="MCC TF160" w:date="2023-03-13T14:38:00Z">
        <w:r w:rsidDel="00C70033">
          <w:delText>IMS_PortsAndSecurityConfigReq_Type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14B9693D" w14:textId="50D6B650" w:rsidTr="00806E9B">
        <w:trPr>
          <w:del w:id="895" w:author="MCC TF160" w:date="2023-03-13T14:38:00Z"/>
        </w:trPr>
        <w:tc>
          <w:tcPr>
            <w:tcW w:w="9857" w:type="dxa"/>
            <w:gridSpan w:val="4"/>
            <w:shd w:val="clear" w:color="auto" w:fill="E0E0E0"/>
          </w:tcPr>
          <w:p w14:paraId="335310D4" w14:textId="26E8ECF2" w:rsidR="00E77960" w:rsidRPr="00376DBA" w:rsidDel="00C70033" w:rsidRDefault="00E77960" w:rsidP="00806E9B">
            <w:pPr>
              <w:pStyle w:val="TAL"/>
              <w:rPr>
                <w:del w:id="896" w:author="MCC TF160" w:date="2023-03-13T14:38:00Z"/>
                <w:b/>
              </w:rPr>
            </w:pPr>
            <w:del w:id="897" w:author="MCC TF160" w:date="2023-03-13T14:38:00Z">
              <w:r w:rsidRPr="00376DBA" w:rsidDel="00C70033">
                <w:rPr>
                  <w:b/>
                </w:rPr>
                <w:delText>TTCN-3 Record Type</w:delText>
              </w:r>
            </w:del>
          </w:p>
        </w:tc>
      </w:tr>
      <w:tr w:rsidR="00E77960" w:rsidDel="00C70033" w14:paraId="478CFEAB" w14:textId="3969A9EF" w:rsidTr="00806E9B">
        <w:trPr>
          <w:del w:id="898" w:author="MCC TF160" w:date="2023-03-13T14:38:00Z"/>
        </w:trPr>
        <w:tc>
          <w:tcPr>
            <w:tcW w:w="1479" w:type="dxa"/>
            <w:tcBorders>
              <w:bottom w:val="single" w:sz="4" w:space="0" w:color="auto"/>
            </w:tcBorders>
            <w:shd w:val="clear" w:color="auto" w:fill="E0E0E0"/>
          </w:tcPr>
          <w:p w14:paraId="280702EF" w14:textId="692E5C20" w:rsidR="00E77960" w:rsidRPr="00376DBA" w:rsidDel="00C70033" w:rsidRDefault="00E77960" w:rsidP="00806E9B">
            <w:pPr>
              <w:pStyle w:val="TAL"/>
              <w:rPr>
                <w:del w:id="899" w:author="MCC TF160" w:date="2023-03-13T14:38:00Z"/>
                <w:b/>
              </w:rPr>
            </w:pPr>
            <w:del w:id="900"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30084006" w14:textId="02CACEBC" w:rsidR="00E77960" w:rsidRPr="00376DBA" w:rsidDel="00C70033" w:rsidRDefault="00E77960" w:rsidP="00806E9B">
            <w:pPr>
              <w:pStyle w:val="TAL"/>
              <w:rPr>
                <w:del w:id="901" w:author="MCC TF160" w:date="2023-03-13T14:38:00Z"/>
                <w:b/>
              </w:rPr>
            </w:pPr>
            <w:del w:id="902" w:author="MCC TF160" w:date="2023-03-13T14:38:00Z">
              <w:r w:rsidRPr="00376DBA" w:rsidDel="00C70033">
                <w:rPr>
                  <w:b/>
                </w:rPr>
                <w:delText>IMS_PortsAndSecurityConfigReq_Type</w:delText>
              </w:r>
            </w:del>
          </w:p>
        </w:tc>
      </w:tr>
      <w:tr w:rsidR="00E77960" w:rsidDel="00C70033" w14:paraId="68B3800C" w14:textId="5AB06F7A" w:rsidTr="00806E9B">
        <w:trPr>
          <w:del w:id="903" w:author="MCC TF160" w:date="2023-03-13T14:38:00Z"/>
        </w:trPr>
        <w:tc>
          <w:tcPr>
            <w:tcW w:w="1479" w:type="dxa"/>
            <w:tcBorders>
              <w:bottom w:val="double" w:sz="4" w:space="0" w:color="auto"/>
            </w:tcBorders>
            <w:shd w:val="clear" w:color="auto" w:fill="E0E0E0"/>
          </w:tcPr>
          <w:p w14:paraId="0712D3D2" w14:textId="624C2F9C" w:rsidR="00E77960" w:rsidRPr="00376DBA" w:rsidDel="00C70033" w:rsidRDefault="00E77960" w:rsidP="00806E9B">
            <w:pPr>
              <w:pStyle w:val="TAL"/>
              <w:rPr>
                <w:del w:id="904" w:author="MCC TF160" w:date="2023-03-13T14:38:00Z"/>
                <w:b/>
              </w:rPr>
            </w:pPr>
            <w:del w:id="905"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7854CFC4" w14:textId="1FCB70BB" w:rsidR="00E77960" w:rsidRPr="00376DBA" w:rsidDel="00C70033" w:rsidRDefault="00E77960" w:rsidP="00806E9B">
            <w:pPr>
              <w:pStyle w:val="TAL"/>
              <w:rPr>
                <w:del w:id="906" w:author="MCC TF160" w:date="2023-03-13T14:38:00Z"/>
              </w:rPr>
            </w:pPr>
          </w:p>
        </w:tc>
      </w:tr>
      <w:tr w:rsidR="00E77960" w:rsidDel="00C70033" w14:paraId="593285F2" w14:textId="07F327A9" w:rsidTr="00806E9B">
        <w:trPr>
          <w:del w:id="907" w:author="MCC TF160" w:date="2023-03-13T14:38:00Z"/>
        </w:trPr>
        <w:tc>
          <w:tcPr>
            <w:tcW w:w="1479" w:type="dxa"/>
            <w:tcBorders>
              <w:top w:val="double" w:sz="4" w:space="0" w:color="auto"/>
            </w:tcBorders>
            <w:shd w:val="clear" w:color="auto" w:fill="auto"/>
          </w:tcPr>
          <w:p w14:paraId="4944314A" w14:textId="5EC85675" w:rsidR="00E77960" w:rsidRPr="00376DBA" w:rsidDel="00C70033" w:rsidRDefault="00E77960" w:rsidP="00806E9B">
            <w:pPr>
              <w:pStyle w:val="TAL"/>
              <w:rPr>
                <w:del w:id="908" w:author="MCC TF160" w:date="2023-03-13T14:38:00Z"/>
              </w:rPr>
            </w:pPr>
            <w:del w:id="909" w:author="MCC TF160" w:date="2023-03-13T14:38:00Z">
              <w:r w:rsidRPr="00376DBA" w:rsidDel="00C70033">
                <w:delText>UnprotectedPort_us</w:delText>
              </w:r>
            </w:del>
          </w:p>
        </w:tc>
        <w:tc>
          <w:tcPr>
            <w:tcW w:w="2464" w:type="dxa"/>
            <w:tcBorders>
              <w:top w:val="double" w:sz="4" w:space="0" w:color="auto"/>
            </w:tcBorders>
            <w:shd w:val="clear" w:color="auto" w:fill="auto"/>
          </w:tcPr>
          <w:p w14:paraId="5823B10F" w14:textId="7747C14E" w:rsidR="00E77960" w:rsidRPr="00376DBA" w:rsidDel="00C70033" w:rsidRDefault="00E77960" w:rsidP="00806E9B">
            <w:pPr>
              <w:pStyle w:val="TAL"/>
              <w:rPr>
                <w:del w:id="910" w:author="MCC TF160" w:date="2023-03-13T14:38:00Z"/>
              </w:rPr>
            </w:pPr>
            <w:del w:id="911" w:author="MCC TF160" w:date="2023-03-13T14:38:00Z">
              <w:r w:rsidRPr="00376DBA" w:rsidDel="00C70033">
                <w:delText>PortNumber_Type</w:delText>
              </w:r>
            </w:del>
          </w:p>
        </w:tc>
        <w:tc>
          <w:tcPr>
            <w:tcW w:w="493" w:type="dxa"/>
            <w:tcBorders>
              <w:top w:val="double" w:sz="4" w:space="0" w:color="auto"/>
            </w:tcBorders>
            <w:shd w:val="clear" w:color="auto" w:fill="auto"/>
          </w:tcPr>
          <w:p w14:paraId="6C4C69BC" w14:textId="3DD07016" w:rsidR="00E77960" w:rsidRPr="00376DBA" w:rsidDel="00C70033" w:rsidRDefault="00E77960" w:rsidP="00806E9B">
            <w:pPr>
              <w:pStyle w:val="TAL"/>
              <w:rPr>
                <w:del w:id="912" w:author="MCC TF160" w:date="2023-03-13T14:38:00Z"/>
              </w:rPr>
            </w:pPr>
            <w:del w:id="913" w:author="MCC TF160" w:date="2023-03-13T14:38:00Z">
              <w:r w:rsidRPr="00376DBA" w:rsidDel="00C70033">
                <w:delText>opt</w:delText>
              </w:r>
            </w:del>
          </w:p>
        </w:tc>
        <w:tc>
          <w:tcPr>
            <w:tcW w:w="5421" w:type="dxa"/>
            <w:tcBorders>
              <w:top w:val="double" w:sz="4" w:space="0" w:color="auto"/>
            </w:tcBorders>
            <w:shd w:val="clear" w:color="auto" w:fill="auto"/>
          </w:tcPr>
          <w:p w14:paraId="4A81309B" w14:textId="5019C6F9" w:rsidR="00E77960" w:rsidRPr="00376DBA" w:rsidDel="00C70033" w:rsidRDefault="00E77960" w:rsidP="00806E9B">
            <w:pPr>
              <w:pStyle w:val="TAL"/>
              <w:rPr>
                <w:del w:id="914" w:author="MCC TF160" w:date="2023-03-13T14:38:00Z"/>
              </w:rPr>
            </w:pPr>
            <w:del w:id="915" w:author="MCC TF160" w:date="2023-03-13T14:38:00Z">
              <w:r w:rsidRPr="00376DBA" w:rsidDel="00C70033">
                <w:delText>5060 per default</w:delText>
              </w:r>
            </w:del>
          </w:p>
        </w:tc>
      </w:tr>
      <w:tr w:rsidR="00E77960" w:rsidDel="00C70033" w14:paraId="4F08F23C" w14:textId="06C3F874" w:rsidTr="00806E9B">
        <w:trPr>
          <w:del w:id="916" w:author="MCC TF160" w:date="2023-03-13T14:38:00Z"/>
        </w:trPr>
        <w:tc>
          <w:tcPr>
            <w:tcW w:w="1479" w:type="dxa"/>
            <w:shd w:val="clear" w:color="auto" w:fill="auto"/>
          </w:tcPr>
          <w:p w14:paraId="02497460" w14:textId="79E16F4C" w:rsidR="00E77960" w:rsidRPr="00376DBA" w:rsidDel="00C70033" w:rsidRDefault="00E77960" w:rsidP="00806E9B">
            <w:pPr>
              <w:pStyle w:val="TAL"/>
              <w:rPr>
                <w:del w:id="917" w:author="MCC TF160" w:date="2023-03-13T14:38:00Z"/>
              </w:rPr>
            </w:pPr>
            <w:del w:id="918" w:author="MCC TF160" w:date="2023-03-13T14:38:00Z">
              <w:r w:rsidRPr="00376DBA" w:rsidDel="00C70033">
                <w:delText>RegistrationInfo</w:delText>
              </w:r>
            </w:del>
          </w:p>
        </w:tc>
        <w:tc>
          <w:tcPr>
            <w:tcW w:w="2464" w:type="dxa"/>
            <w:shd w:val="clear" w:color="auto" w:fill="auto"/>
          </w:tcPr>
          <w:p w14:paraId="57024A16" w14:textId="5D52576B" w:rsidR="00E77960" w:rsidRPr="00376DBA" w:rsidDel="00C70033" w:rsidRDefault="00E77960" w:rsidP="00806E9B">
            <w:pPr>
              <w:pStyle w:val="TAL"/>
              <w:rPr>
                <w:del w:id="919" w:author="MCC TF160" w:date="2023-03-13T14:38:00Z"/>
              </w:rPr>
            </w:pPr>
            <w:del w:id="920" w:author="MCC TF160" w:date="2023-03-13T14:38:00Z">
              <w:r w:rsidDel="00C70033">
                <w:fldChar w:fldCharType="begin"/>
              </w:r>
              <w:r w:rsidDel="00C70033">
                <w:delInstrText>HYPERLINK \l "IMS_RegistrationInfo_Type"</w:delInstrText>
              </w:r>
              <w:r w:rsidDel="00C70033">
                <w:fldChar w:fldCharType="separate"/>
              </w:r>
              <w:r w:rsidDel="00C70033">
                <w:rPr>
                  <w:rStyle w:val="Hyperlink"/>
                </w:rPr>
                <w:delText>IMS_RegistrationInfo_Type</w:delText>
              </w:r>
              <w:r w:rsidDel="00C70033">
                <w:rPr>
                  <w:rStyle w:val="Hyperlink"/>
                </w:rPr>
                <w:fldChar w:fldCharType="end"/>
              </w:r>
            </w:del>
          </w:p>
        </w:tc>
        <w:tc>
          <w:tcPr>
            <w:tcW w:w="493" w:type="dxa"/>
            <w:shd w:val="clear" w:color="auto" w:fill="auto"/>
          </w:tcPr>
          <w:p w14:paraId="0DE10537" w14:textId="36A645B4" w:rsidR="00E77960" w:rsidRPr="00376DBA" w:rsidDel="00C70033" w:rsidRDefault="00E77960" w:rsidP="00806E9B">
            <w:pPr>
              <w:pStyle w:val="TAL"/>
              <w:rPr>
                <w:del w:id="921" w:author="MCC TF160" w:date="2023-03-13T14:38:00Z"/>
              </w:rPr>
            </w:pPr>
            <w:del w:id="922" w:author="MCC TF160" w:date="2023-03-13T14:38:00Z">
              <w:r w:rsidRPr="00376DBA" w:rsidDel="00C70033">
                <w:delText>opt</w:delText>
              </w:r>
            </w:del>
          </w:p>
        </w:tc>
        <w:tc>
          <w:tcPr>
            <w:tcW w:w="5421" w:type="dxa"/>
            <w:shd w:val="clear" w:color="auto" w:fill="auto"/>
          </w:tcPr>
          <w:p w14:paraId="0C91C395" w14:textId="23CCE6EE" w:rsidR="00E77960" w:rsidRPr="00376DBA" w:rsidDel="00C70033" w:rsidRDefault="00E77960" w:rsidP="00806E9B">
            <w:pPr>
              <w:pStyle w:val="TAL"/>
              <w:rPr>
                <w:del w:id="923" w:author="MCC TF160" w:date="2023-03-13T14:38:00Z"/>
              </w:rPr>
            </w:pPr>
          </w:p>
        </w:tc>
      </w:tr>
    </w:tbl>
    <w:p w14:paraId="2541D019" w14:textId="271F3244" w:rsidR="00E77960" w:rsidDel="00C70033" w:rsidRDefault="00E77960" w:rsidP="00E77960">
      <w:pPr>
        <w:rPr>
          <w:del w:id="924" w:author="MCC TF160" w:date="2023-03-13T14:38:00Z"/>
        </w:rPr>
      </w:pPr>
    </w:p>
    <w:p w14:paraId="68D922ED" w14:textId="65ECA926" w:rsidR="00E77960" w:rsidDel="00C70033" w:rsidRDefault="00E77960" w:rsidP="00E77960">
      <w:pPr>
        <w:pStyle w:val="TH"/>
        <w:rPr>
          <w:del w:id="925" w:author="MCC TF160" w:date="2023-03-13T14:38:00Z"/>
        </w:rPr>
      </w:pPr>
      <w:del w:id="926" w:author="MCC TF160" w:date="2023-03-13T14:38:00Z">
        <w:r w:rsidDel="00C70033">
          <w:delText>IMS_SecurityReleaseMode_Type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7960" w:rsidDel="00C70033" w14:paraId="299ED2EB" w14:textId="1127D65F" w:rsidTr="00806E9B">
        <w:trPr>
          <w:del w:id="927" w:author="MCC TF160" w:date="2023-03-13T14:38:00Z"/>
        </w:trPr>
        <w:tc>
          <w:tcPr>
            <w:tcW w:w="9857" w:type="dxa"/>
            <w:gridSpan w:val="2"/>
            <w:shd w:val="clear" w:color="auto" w:fill="E0E0E0"/>
          </w:tcPr>
          <w:p w14:paraId="6D1DC1C0" w14:textId="09DA2771" w:rsidR="00E77960" w:rsidRPr="00376DBA" w:rsidDel="00C70033" w:rsidRDefault="00E77960" w:rsidP="00806E9B">
            <w:pPr>
              <w:pStyle w:val="TAL"/>
              <w:rPr>
                <w:del w:id="928" w:author="MCC TF160" w:date="2023-03-13T14:38:00Z"/>
                <w:b/>
              </w:rPr>
            </w:pPr>
            <w:del w:id="929" w:author="MCC TF160" w:date="2023-03-13T14:38:00Z">
              <w:r w:rsidRPr="00376DBA" w:rsidDel="00C70033">
                <w:rPr>
                  <w:b/>
                </w:rPr>
                <w:delText>TTCN-3 Enumerated Type</w:delText>
              </w:r>
            </w:del>
          </w:p>
        </w:tc>
      </w:tr>
      <w:tr w:rsidR="00E77960" w:rsidDel="00C70033" w14:paraId="732DA8DD" w14:textId="520EF5B0" w:rsidTr="00806E9B">
        <w:trPr>
          <w:del w:id="930" w:author="MCC TF160" w:date="2023-03-13T14:38:00Z"/>
        </w:trPr>
        <w:tc>
          <w:tcPr>
            <w:tcW w:w="1971" w:type="dxa"/>
            <w:tcBorders>
              <w:bottom w:val="single" w:sz="4" w:space="0" w:color="auto"/>
            </w:tcBorders>
            <w:shd w:val="clear" w:color="auto" w:fill="E0E0E0"/>
          </w:tcPr>
          <w:p w14:paraId="4D0E5810" w14:textId="7FFF65F7" w:rsidR="00E77960" w:rsidRPr="00376DBA" w:rsidDel="00C70033" w:rsidRDefault="00E77960" w:rsidP="00806E9B">
            <w:pPr>
              <w:pStyle w:val="TAL"/>
              <w:rPr>
                <w:del w:id="931" w:author="MCC TF160" w:date="2023-03-13T14:38:00Z"/>
                <w:b/>
              </w:rPr>
            </w:pPr>
            <w:del w:id="932" w:author="MCC TF160" w:date="2023-03-13T14:38:00Z">
              <w:r w:rsidRPr="00376DBA" w:rsidDel="00C70033">
                <w:rPr>
                  <w:b/>
                </w:rPr>
                <w:delText>Name</w:delText>
              </w:r>
            </w:del>
          </w:p>
        </w:tc>
        <w:tc>
          <w:tcPr>
            <w:tcW w:w="7886" w:type="dxa"/>
            <w:tcBorders>
              <w:bottom w:val="single" w:sz="4" w:space="0" w:color="auto"/>
            </w:tcBorders>
            <w:shd w:val="clear" w:color="auto" w:fill="FFFF99"/>
          </w:tcPr>
          <w:p w14:paraId="3A553DB9" w14:textId="5007B09A" w:rsidR="00E77960" w:rsidRPr="00376DBA" w:rsidDel="00C70033" w:rsidRDefault="00E77960" w:rsidP="00806E9B">
            <w:pPr>
              <w:pStyle w:val="TAL"/>
              <w:rPr>
                <w:del w:id="933" w:author="MCC TF160" w:date="2023-03-13T14:38:00Z"/>
                <w:b/>
              </w:rPr>
            </w:pPr>
            <w:del w:id="934" w:author="MCC TF160" w:date="2023-03-13T14:38:00Z">
              <w:r w:rsidRPr="00376DBA" w:rsidDel="00C70033">
                <w:rPr>
                  <w:b/>
                </w:rPr>
                <w:delText>IMS_SecurityReleaseMode_Type</w:delText>
              </w:r>
            </w:del>
          </w:p>
        </w:tc>
      </w:tr>
      <w:tr w:rsidR="00E77960" w:rsidDel="00C70033" w14:paraId="1294D3AC" w14:textId="51BF9D81" w:rsidTr="00806E9B">
        <w:trPr>
          <w:del w:id="935" w:author="MCC TF160" w:date="2023-03-13T14:38:00Z"/>
        </w:trPr>
        <w:tc>
          <w:tcPr>
            <w:tcW w:w="1971" w:type="dxa"/>
            <w:tcBorders>
              <w:bottom w:val="double" w:sz="4" w:space="0" w:color="auto"/>
            </w:tcBorders>
            <w:shd w:val="clear" w:color="auto" w:fill="E0E0E0"/>
          </w:tcPr>
          <w:p w14:paraId="39B40B24" w14:textId="0CF307D1" w:rsidR="00E77960" w:rsidRPr="00376DBA" w:rsidDel="00C70033" w:rsidRDefault="00E77960" w:rsidP="00806E9B">
            <w:pPr>
              <w:pStyle w:val="TAL"/>
              <w:rPr>
                <w:del w:id="936" w:author="MCC TF160" w:date="2023-03-13T14:38:00Z"/>
                <w:b/>
              </w:rPr>
            </w:pPr>
            <w:del w:id="937" w:author="MCC TF160" w:date="2023-03-13T14:38:00Z">
              <w:r w:rsidRPr="00376DBA" w:rsidDel="00C70033">
                <w:rPr>
                  <w:b/>
                </w:rPr>
                <w:delText>Comment</w:delText>
              </w:r>
            </w:del>
          </w:p>
        </w:tc>
        <w:tc>
          <w:tcPr>
            <w:tcW w:w="7886" w:type="dxa"/>
            <w:tcBorders>
              <w:bottom w:val="double" w:sz="4" w:space="0" w:color="auto"/>
            </w:tcBorders>
            <w:shd w:val="clear" w:color="auto" w:fill="auto"/>
          </w:tcPr>
          <w:p w14:paraId="4B1C2A6F" w14:textId="627F8935" w:rsidR="00E77960" w:rsidRPr="00376DBA" w:rsidDel="00C70033" w:rsidRDefault="00E77960" w:rsidP="00806E9B">
            <w:pPr>
              <w:pStyle w:val="TAL"/>
              <w:rPr>
                <w:del w:id="938" w:author="MCC TF160" w:date="2023-03-13T14:38:00Z"/>
              </w:rPr>
            </w:pPr>
          </w:p>
        </w:tc>
      </w:tr>
      <w:tr w:rsidR="00E77960" w:rsidDel="00C70033" w14:paraId="4ED1AC9D" w14:textId="5895F63C" w:rsidTr="00806E9B">
        <w:trPr>
          <w:del w:id="939" w:author="MCC TF160" w:date="2023-03-13T14:38:00Z"/>
        </w:trPr>
        <w:tc>
          <w:tcPr>
            <w:tcW w:w="1971" w:type="dxa"/>
            <w:tcBorders>
              <w:top w:val="double" w:sz="4" w:space="0" w:color="auto"/>
            </w:tcBorders>
            <w:shd w:val="clear" w:color="auto" w:fill="auto"/>
          </w:tcPr>
          <w:p w14:paraId="72891DCF" w14:textId="07C27226" w:rsidR="00E77960" w:rsidRPr="00376DBA" w:rsidDel="00C70033" w:rsidRDefault="00E77960" w:rsidP="00806E9B">
            <w:pPr>
              <w:pStyle w:val="TAL"/>
              <w:rPr>
                <w:del w:id="940" w:author="MCC TF160" w:date="2023-03-13T14:38:00Z"/>
              </w:rPr>
            </w:pPr>
            <w:del w:id="941" w:author="MCC TF160" w:date="2023-03-13T14:38:00Z">
              <w:r w:rsidRPr="00376DBA" w:rsidDel="00C70033">
                <w:delText>full</w:delText>
              </w:r>
            </w:del>
          </w:p>
        </w:tc>
        <w:tc>
          <w:tcPr>
            <w:tcW w:w="7886" w:type="dxa"/>
            <w:tcBorders>
              <w:top w:val="double" w:sz="4" w:space="0" w:color="auto"/>
            </w:tcBorders>
            <w:shd w:val="clear" w:color="auto" w:fill="auto"/>
          </w:tcPr>
          <w:p w14:paraId="11499479" w14:textId="6156C379" w:rsidR="00E77960" w:rsidRPr="00376DBA" w:rsidDel="00C70033" w:rsidRDefault="00E77960" w:rsidP="00806E9B">
            <w:pPr>
              <w:pStyle w:val="TAL"/>
              <w:rPr>
                <w:del w:id="942" w:author="MCC TF160" w:date="2023-03-13T14:38:00Z"/>
              </w:rPr>
            </w:pPr>
            <w:del w:id="943" w:author="MCC TF160" w:date="2023-03-13T14:38:00Z">
              <w:r w:rsidRPr="00376DBA" w:rsidDel="00C70033">
                <w:delText>all protected and unprotected security contexts shall be release (e.g. at de-registration)</w:delText>
              </w:r>
            </w:del>
          </w:p>
        </w:tc>
      </w:tr>
      <w:tr w:rsidR="00E77960" w:rsidDel="00C70033" w14:paraId="16F126AE" w14:textId="3E77A19B" w:rsidTr="00806E9B">
        <w:trPr>
          <w:del w:id="944" w:author="MCC TF160" w:date="2023-03-13T14:38:00Z"/>
        </w:trPr>
        <w:tc>
          <w:tcPr>
            <w:tcW w:w="1971" w:type="dxa"/>
            <w:shd w:val="clear" w:color="auto" w:fill="auto"/>
          </w:tcPr>
          <w:p w14:paraId="5CD7E7E3" w14:textId="02655155" w:rsidR="00E77960" w:rsidRPr="00376DBA" w:rsidDel="00C70033" w:rsidRDefault="00E77960" w:rsidP="00806E9B">
            <w:pPr>
              <w:pStyle w:val="TAL"/>
              <w:rPr>
                <w:del w:id="945" w:author="MCC TF160" w:date="2023-03-13T14:38:00Z"/>
              </w:rPr>
            </w:pPr>
            <w:del w:id="946" w:author="MCC TF160" w:date="2023-03-13T14:38:00Z">
              <w:r w:rsidRPr="00376DBA" w:rsidDel="00C70033">
                <w:delText>keepUnprotected</w:delText>
              </w:r>
            </w:del>
          </w:p>
        </w:tc>
        <w:tc>
          <w:tcPr>
            <w:tcW w:w="7886" w:type="dxa"/>
            <w:shd w:val="clear" w:color="auto" w:fill="auto"/>
          </w:tcPr>
          <w:p w14:paraId="61E7DC09" w14:textId="592368C8" w:rsidR="00E77960" w:rsidRPr="00376DBA" w:rsidDel="00C70033" w:rsidRDefault="00E77960" w:rsidP="00806E9B">
            <w:pPr>
              <w:pStyle w:val="TAL"/>
              <w:rPr>
                <w:del w:id="947" w:author="MCC TF160" w:date="2023-03-13T14:38:00Z"/>
              </w:rPr>
            </w:pPr>
            <w:del w:id="948" w:author="MCC TF160" w:date="2023-03-13T14:38:00Z">
              <w:r w:rsidRPr="00376DBA" w:rsidDel="00C70033">
                <w:delText>all protected security contexts shall be release but the unprotected security context shall be kept</w:delText>
              </w:r>
            </w:del>
          </w:p>
        </w:tc>
      </w:tr>
      <w:tr w:rsidR="00E77960" w:rsidDel="00C70033" w14:paraId="6A605BA0" w14:textId="4D2DAC36" w:rsidTr="00806E9B">
        <w:trPr>
          <w:del w:id="949" w:author="MCC TF160" w:date="2023-03-13T14:38:00Z"/>
        </w:trPr>
        <w:tc>
          <w:tcPr>
            <w:tcW w:w="1971" w:type="dxa"/>
            <w:shd w:val="clear" w:color="auto" w:fill="auto"/>
          </w:tcPr>
          <w:p w14:paraId="3C6599C8" w14:textId="4CE50803" w:rsidR="00E77960" w:rsidRPr="00376DBA" w:rsidDel="00C70033" w:rsidRDefault="00E77960" w:rsidP="00806E9B">
            <w:pPr>
              <w:pStyle w:val="TAL"/>
              <w:rPr>
                <w:del w:id="950" w:author="MCC TF160" w:date="2023-03-13T14:38:00Z"/>
              </w:rPr>
            </w:pPr>
            <w:del w:id="951" w:author="MCC TF160" w:date="2023-03-13T14:38:00Z">
              <w:r w:rsidRPr="00376DBA" w:rsidDel="00C70033">
                <w:delText>oldestProtectedContextOnly</w:delText>
              </w:r>
            </w:del>
          </w:p>
        </w:tc>
        <w:tc>
          <w:tcPr>
            <w:tcW w:w="7886" w:type="dxa"/>
            <w:shd w:val="clear" w:color="auto" w:fill="auto"/>
          </w:tcPr>
          <w:p w14:paraId="20C96CD1" w14:textId="5B46FB90" w:rsidR="00E77960" w:rsidRPr="00376DBA" w:rsidDel="00C70033" w:rsidRDefault="00E77960" w:rsidP="00806E9B">
            <w:pPr>
              <w:pStyle w:val="TAL"/>
              <w:rPr>
                <w:del w:id="952" w:author="MCC TF160" w:date="2023-03-13T14:38:00Z"/>
              </w:rPr>
            </w:pPr>
            <w:del w:id="953" w:author="MCC TF160" w:date="2023-03-13T14:38:00Z">
              <w:r w:rsidRPr="00376DBA" w:rsidDel="00C70033">
                <w:delText>only the oldest protected security context shall be released</w:delText>
              </w:r>
            </w:del>
          </w:p>
        </w:tc>
      </w:tr>
    </w:tbl>
    <w:p w14:paraId="0DA7F0D4" w14:textId="6C3478D8" w:rsidR="00E77960" w:rsidDel="00C70033" w:rsidRDefault="00E77960" w:rsidP="00E77960">
      <w:pPr>
        <w:rPr>
          <w:del w:id="954" w:author="MCC TF160" w:date="2023-03-13T14:38:00Z"/>
        </w:rPr>
      </w:pPr>
    </w:p>
    <w:p w14:paraId="7ECEB779" w14:textId="6CE7BE44" w:rsidR="00E77960" w:rsidDel="00C70033" w:rsidRDefault="00E77960" w:rsidP="00E77960">
      <w:pPr>
        <w:pStyle w:val="TH"/>
        <w:rPr>
          <w:del w:id="955" w:author="MCC TF160" w:date="2023-03-13T14:38:00Z"/>
        </w:rPr>
      </w:pPr>
      <w:del w:id="956" w:author="MCC TF160" w:date="2023-03-13T14:38:00Z">
        <w:r w:rsidDel="00C70033">
          <w:delText>IMS_RestartPCSCF_Type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4B809816" w14:textId="28235040" w:rsidTr="00806E9B">
        <w:trPr>
          <w:del w:id="957" w:author="MCC TF160" w:date="2023-03-13T14:38:00Z"/>
        </w:trPr>
        <w:tc>
          <w:tcPr>
            <w:tcW w:w="9857" w:type="dxa"/>
            <w:gridSpan w:val="4"/>
            <w:shd w:val="clear" w:color="auto" w:fill="E0E0E0"/>
          </w:tcPr>
          <w:p w14:paraId="5B61A194" w14:textId="3C58723D" w:rsidR="00E77960" w:rsidRPr="00376DBA" w:rsidDel="00C70033" w:rsidRDefault="00E77960" w:rsidP="00806E9B">
            <w:pPr>
              <w:pStyle w:val="TAL"/>
              <w:rPr>
                <w:del w:id="958" w:author="MCC TF160" w:date="2023-03-13T14:38:00Z"/>
                <w:b/>
              </w:rPr>
            </w:pPr>
            <w:del w:id="959" w:author="MCC TF160" w:date="2023-03-13T14:38:00Z">
              <w:r w:rsidRPr="00376DBA" w:rsidDel="00C70033">
                <w:rPr>
                  <w:b/>
                </w:rPr>
                <w:delText>TTCN-3 Record Type</w:delText>
              </w:r>
            </w:del>
          </w:p>
        </w:tc>
      </w:tr>
      <w:tr w:rsidR="00E77960" w:rsidDel="00C70033" w14:paraId="208B5F59" w14:textId="0FE263AB" w:rsidTr="00806E9B">
        <w:trPr>
          <w:del w:id="960" w:author="MCC TF160" w:date="2023-03-13T14:38:00Z"/>
        </w:trPr>
        <w:tc>
          <w:tcPr>
            <w:tcW w:w="1479" w:type="dxa"/>
            <w:tcBorders>
              <w:bottom w:val="single" w:sz="4" w:space="0" w:color="auto"/>
            </w:tcBorders>
            <w:shd w:val="clear" w:color="auto" w:fill="E0E0E0"/>
          </w:tcPr>
          <w:p w14:paraId="1F575E5C" w14:textId="0838158A" w:rsidR="00E77960" w:rsidRPr="00376DBA" w:rsidDel="00C70033" w:rsidRDefault="00E77960" w:rsidP="00806E9B">
            <w:pPr>
              <w:pStyle w:val="TAL"/>
              <w:rPr>
                <w:del w:id="961" w:author="MCC TF160" w:date="2023-03-13T14:38:00Z"/>
                <w:b/>
              </w:rPr>
            </w:pPr>
            <w:del w:id="962"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75CBA524" w14:textId="6EE986B9" w:rsidR="00E77960" w:rsidRPr="00376DBA" w:rsidDel="00C70033" w:rsidRDefault="00E77960" w:rsidP="00806E9B">
            <w:pPr>
              <w:pStyle w:val="TAL"/>
              <w:rPr>
                <w:del w:id="963" w:author="MCC TF160" w:date="2023-03-13T14:38:00Z"/>
                <w:b/>
              </w:rPr>
            </w:pPr>
            <w:del w:id="964" w:author="MCC TF160" w:date="2023-03-13T14:38:00Z">
              <w:r w:rsidRPr="00376DBA" w:rsidDel="00C70033">
                <w:rPr>
                  <w:b/>
                </w:rPr>
                <w:delText>IMS_RestartPCSCF_Type</w:delText>
              </w:r>
            </w:del>
          </w:p>
        </w:tc>
      </w:tr>
      <w:tr w:rsidR="00E77960" w:rsidDel="00C70033" w14:paraId="60B8138A" w14:textId="61483A2C" w:rsidTr="00806E9B">
        <w:trPr>
          <w:del w:id="965" w:author="MCC TF160" w:date="2023-03-13T14:38:00Z"/>
        </w:trPr>
        <w:tc>
          <w:tcPr>
            <w:tcW w:w="1479" w:type="dxa"/>
            <w:tcBorders>
              <w:bottom w:val="double" w:sz="4" w:space="0" w:color="auto"/>
            </w:tcBorders>
            <w:shd w:val="clear" w:color="auto" w:fill="E0E0E0"/>
          </w:tcPr>
          <w:p w14:paraId="1DD5AA2F" w14:textId="1F8974A8" w:rsidR="00E77960" w:rsidRPr="00376DBA" w:rsidDel="00C70033" w:rsidRDefault="00E77960" w:rsidP="00806E9B">
            <w:pPr>
              <w:pStyle w:val="TAL"/>
              <w:rPr>
                <w:del w:id="966" w:author="MCC TF160" w:date="2023-03-13T14:38:00Z"/>
                <w:b/>
              </w:rPr>
            </w:pPr>
            <w:del w:id="967"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28EE802D" w14:textId="774D0866" w:rsidR="00E77960" w:rsidRPr="00376DBA" w:rsidDel="00C70033" w:rsidRDefault="00E77960" w:rsidP="00806E9B">
            <w:pPr>
              <w:pStyle w:val="TAL"/>
              <w:rPr>
                <w:del w:id="968" w:author="MCC TF160" w:date="2023-03-13T14:38:00Z"/>
              </w:rPr>
            </w:pPr>
          </w:p>
        </w:tc>
      </w:tr>
      <w:tr w:rsidR="00E77960" w:rsidDel="00C70033" w14:paraId="316F250F" w14:textId="298277FB" w:rsidTr="00806E9B">
        <w:trPr>
          <w:del w:id="969" w:author="MCC TF160" w:date="2023-03-13T14:38:00Z"/>
        </w:trPr>
        <w:tc>
          <w:tcPr>
            <w:tcW w:w="1479" w:type="dxa"/>
            <w:tcBorders>
              <w:top w:val="double" w:sz="4" w:space="0" w:color="auto"/>
            </w:tcBorders>
            <w:shd w:val="clear" w:color="auto" w:fill="auto"/>
          </w:tcPr>
          <w:p w14:paraId="10D28321" w14:textId="50DFEC6C" w:rsidR="00E77960" w:rsidRPr="00376DBA" w:rsidDel="00C70033" w:rsidRDefault="00E77960" w:rsidP="00806E9B">
            <w:pPr>
              <w:pStyle w:val="TAL"/>
              <w:rPr>
                <w:del w:id="970" w:author="MCC TF160" w:date="2023-03-13T14:38:00Z"/>
              </w:rPr>
            </w:pPr>
            <w:del w:id="971" w:author="MCC TF160" w:date="2023-03-13T14:38:00Z">
              <w:r w:rsidRPr="00376DBA" w:rsidDel="00C70033">
                <w:delText>PdnIndex</w:delText>
              </w:r>
            </w:del>
          </w:p>
        </w:tc>
        <w:tc>
          <w:tcPr>
            <w:tcW w:w="2464" w:type="dxa"/>
            <w:tcBorders>
              <w:top w:val="double" w:sz="4" w:space="0" w:color="auto"/>
            </w:tcBorders>
            <w:shd w:val="clear" w:color="auto" w:fill="auto"/>
          </w:tcPr>
          <w:p w14:paraId="76FD5556" w14:textId="2CB2D0E6" w:rsidR="00E77960" w:rsidRPr="00376DBA" w:rsidDel="00C70033" w:rsidRDefault="00E77960" w:rsidP="00806E9B">
            <w:pPr>
              <w:pStyle w:val="TAL"/>
              <w:rPr>
                <w:del w:id="972" w:author="MCC TF160" w:date="2023-03-13T14:38:00Z"/>
              </w:rPr>
            </w:pPr>
            <w:del w:id="973" w:author="MCC TF160" w:date="2023-03-13T14:38:00Z">
              <w:r w:rsidRPr="00376DBA" w:rsidDel="00C70033">
                <w:delText>PDN_Index_Type</w:delText>
              </w:r>
            </w:del>
          </w:p>
        </w:tc>
        <w:tc>
          <w:tcPr>
            <w:tcW w:w="493" w:type="dxa"/>
            <w:tcBorders>
              <w:top w:val="double" w:sz="4" w:space="0" w:color="auto"/>
            </w:tcBorders>
            <w:shd w:val="clear" w:color="auto" w:fill="auto"/>
          </w:tcPr>
          <w:p w14:paraId="6FBFC7F7" w14:textId="6304CFB5" w:rsidR="00E77960" w:rsidRPr="00376DBA" w:rsidDel="00C70033" w:rsidRDefault="00E77960" w:rsidP="00806E9B">
            <w:pPr>
              <w:pStyle w:val="TAL"/>
              <w:rPr>
                <w:del w:id="974" w:author="MCC TF160" w:date="2023-03-13T14:38:00Z"/>
              </w:rPr>
            </w:pPr>
          </w:p>
        </w:tc>
        <w:tc>
          <w:tcPr>
            <w:tcW w:w="5421" w:type="dxa"/>
            <w:tcBorders>
              <w:top w:val="double" w:sz="4" w:space="0" w:color="auto"/>
            </w:tcBorders>
            <w:shd w:val="clear" w:color="auto" w:fill="auto"/>
          </w:tcPr>
          <w:p w14:paraId="2B673529" w14:textId="4AA14FE2" w:rsidR="00E77960" w:rsidRPr="00376DBA" w:rsidDel="00C70033" w:rsidRDefault="00E77960" w:rsidP="00806E9B">
            <w:pPr>
              <w:pStyle w:val="TAL"/>
              <w:rPr>
                <w:del w:id="975" w:author="MCC TF160" w:date="2023-03-13T14:38:00Z"/>
              </w:rPr>
            </w:pPr>
          </w:p>
        </w:tc>
      </w:tr>
      <w:tr w:rsidR="00E77960" w:rsidDel="00C70033" w14:paraId="33BAFB6F" w14:textId="16CADACC" w:rsidTr="00806E9B">
        <w:trPr>
          <w:del w:id="976" w:author="MCC TF160" w:date="2023-03-13T14:38:00Z"/>
        </w:trPr>
        <w:tc>
          <w:tcPr>
            <w:tcW w:w="1479" w:type="dxa"/>
            <w:shd w:val="clear" w:color="auto" w:fill="auto"/>
          </w:tcPr>
          <w:p w14:paraId="0FED8F03" w14:textId="28D96A13" w:rsidR="00E77960" w:rsidRPr="00376DBA" w:rsidDel="00C70033" w:rsidRDefault="00E77960" w:rsidP="00806E9B">
            <w:pPr>
              <w:pStyle w:val="TAL"/>
              <w:rPr>
                <w:del w:id="977" w:author="MCC TF160" w:date="2023-03-13T14:38:00Z"/>
              </w:rPr>
            </w:pPr>
            <w:del w:id="978" w:author="MCC TF160" w:date="2023-03-13T14:38:00Z">
              <w:r w:rsidRPr="00376DBA" w:rsidDel="00C70033">
                <w:delText>IPAddressIPv4</w:delText>
              </w:r>
            </w:del>
          </w:p>
        </w:tc>
        <w:tc>
          <w:tcPr>
            <w:tcW w:w="2464" w:type="dxa"/>
            <w:shd w:val="clear" w:color="auto" w:fill="auto"/>
          </w:tcPr>
          <w:p w14:paraId="27942269" w14:textId="6CC6F6A8" w:rsidR="00E77960" w:rsidRPr="00376DBA" w:rsidDel="00C70033" w:rsidRDefault="00E77960" w:rsidP="00806E9B">
            <w:pPr>
              <w:pStyle w:val="TAL"/>
              <w:rPr>
                <w:del w:id="979" w:author="MCC TF160" w:date="2023-03-13T14:38:00Z"/>
              </w:rPr>
            </w:pPr>
            <w:del w:id="980" w:author="MCC TF160" w:date="2023-03-13T14:38:00Z">
              <w:r w:rsidRPr="00376DBA" w:rsidDel="00C70033">
                <w:delText>charstring</w:delText>
              </w:r>
            </w:del>
          </w:p>
        </w:tc>
        <w:tc>
          <w:tcPr>
            <w:tcW w:w="493" w:type="dxa"/>
            <w:shd w:val="clear" w:color="auto" w:fill="auto"/>
          </w:tcPr>
          <w:p w14:paraId="78F8D216" w14:textId="27F16BD7" w:rsidR="00E77960" w:rsidRPr="00376DBA" w:rsidDel="00C70033" w:rsidRDefault="00E77960" w:rsidP="00806E9B">
            <w:pPr>
              <w:pStyle w:val="TAL"/>
              <w:rPr>
                <w:del w:id="981" w:author="MCC TF160" w:date="2023-03-13T14:38:00Z"/>
              </w:rPr>
            </w:pPr>
          </w:p>
        </w:tc>
        <w:tc>
          <w:tcPr>
            <w:tcW w:w="5421" w:type="dxa"/>
            <w:shd w:val="clear" w:color="auto" w:fill="auto"/>
          </w:tcPr>
          <w:p w14:paraId="7CA07BD1" w14:textId="73C2E4A7" w:rsidR="00E77960" w:rsidRPr="00376DBA" w:rsidDel="00C70033" w:rsidRDefault="00E77960" w:rsidP="00806E9B">
            <w:pPr>
              <w:pStyle w:val="TAL"/>
              <w:rPr>
                <w:del w:id="982" w:author="MCC TF160" w:date="2023-03-13T14:38:00Z"/>
              </w:rPr>
            </w:pPr>
          </w:p>
        </w:tc>
      </w:tr>
      <w:tr w:rsidR="00E77960" w:rsidDel="00C70033" w14:paraId="44033709" w14:textId="0D8748C2" w:rsidTr="00806E9B">
        <w:trPr>
          <w:del w:id="983" w:author="MCC TF160" w:date="2023-03-13T14:38:00Z"/>
        </w:trPr>
        <w:tc>
          <w:tcPr>
            <w:tcW w:w="1479" w:type="dxa"/>
            <w:shd w:val="clear" w:color="auto" w:fill="auto"/>
          </w:tcPr>
          <w:p w14:paraId="274CAA91" w14:textId="37D15ED1" w:rsidR="00E77960" w:rsidRPr="00376DBA" w:rsidDel="00C70033" w:rsidRDefault="00E77960" w:rsidP="00806E9B">
            <w:pPr>
              <w:pStyle w:val="TAL"/>
              <w:rPr>
                <w:del w:id="984" w:author="MCC TF160" w:date="2023-03-13T14:38:00Z"/>
              </w:rPr>
            </w:pPr>
            <w:del w:id="985" w:author="MCC TF160" w:date="2023-03-13T14:38:00Z">
              <w:r w:rsidRPr="00376DBA" w:rsidDel="00C70033">
                <w:delText>IPAddressIPv6</w:delText>
              </w:r>
            </w:del>
          </w:p>
        </w:tc>
        <w:tc>
          <w:tcPr>
            <w:tcW w:w="2464" w:type="dxa"/>
            <w:shd w:val="clear" w:color="auto" w:fill="auto"/>
          </w:tcPr>
          <w:p w14:paraId="43383CF7" w14:textId="0D5E408A" w:rsidR="00E77960" w:rsidRPr="00376DBA" w:rsidDel="00C70033" w:rsidRDefault="00E77960" w:rsidP="00806E9B">
            <w:pPr>
              <w:pStyle w:val="TAL"/>
              <w:rPr>
                <w:del w:id="986" w:author="MCC TF160" w:date="2023-03-13T14:38:00Z"/>
              </w:rPr>
            </w:pPr>
            <w:del w:id="987" w:author="MCC TF160" w:date="2023-03-13T14:38:00Z">
              <w:r w:rsidRPr="00376DBA" w:rsidDel="00C70033">
                <w:delText>charstring</w:delText>
              </w:r>
            </w:del>
          </w:p>
        </w:tc>
        <w:tc>
          <w:tcPr>
            <w:tcW w:w="493" w:type="dxa"/>
            <w:shd w:val="clear" w:color="auto" w:fill="auto"/>
          </w:tcPr>
          <w:p w14:paraId="5F87A3B9" w14:textId="73DE9937" w:rsidR="00E77960" w:rsidRPr="00376DBA" w:rsidDel="00C70033" w:rsidRDefault="00E77960" w:rsidP="00806E9B">
            <w:pPr>
              <w:pStyle w:val="TAL"/>
              <w:rPr>
                <w:del w:id="988" w:author="MCC TF160" w:date="2023-03-13T14:38:00Z"/>
              </w:rPr>
            </w:pPr>
          </w:p>
        </w:tc>
        <w:tc>
          <w:tcPr>
            <w:tcW w:w="5421" w:type="dxa"/>
            <w:shd w:val="clear" w:color="auto" w:fill="auto"/>
          </w:tcPr>
          <w:p w14:paraId="71A0E1CC" w14:textId="3DA8BDD4" w:rsidR="00E77960" w:rsidRPr="00376DBA" w:rsidDel="00C70033" w:rsidRDefault="00E77960" w:rsidP="00806E9B">
            <w:pPr>
              <w:pStyle w:val="TAL"/>
              <w:rPr>
                <w:del w:id="989" w:author="MCC TF160" w:date="2023-03-13T14:38:00Z"/>
              </w:rPr>
            </w:pPr>
          </w:p>
        </w:tc>
      </w:tr>
    </w:tbl>
    <w:p w14:paraId="4A632BB6" w14:textId="19FEECAE" w:rsidR="00E77960" w:rsidDel="00C70033" w:rsidRDefault="00E77960" w:rsidP="00E77960">
      <w:pPr>
        <w:rPr>
          <w:del w:id="990" w:author="MCC TF160" w:date="2023-03-13T14:38:00Z"/>
        </w:rPr>
      </w:pPr>
    </w:p>
    <w:p w14:paraId="5990BDFB" w14:textId="6F097D4F" w:rsidR="00E77960" w:rsidDel="00C70033" w:rsidRDefault="00E77960" w:rsidP="00E77960">
      <w:pPr>
        <w:pStyle w:val="TH"/>
        <w:rPr>
          <w:del w:id="991" w:author="MCC TF160" w:date="2023-03-13T14:38:00Z"/>
        </w:rPr>
      </w:pPr>
      <w:del w:id="992" w:author="MCC TF160" w:date="2023-03-13T14:38:00Z">
        <w:r w:rsidDel="00C70033">
          <w:lastRenderedPageBreak/>
          <w:delText>IMS_CONFIG_REQ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7960" w:rsidDel="00C70033" w14:paraId="2DACFBA9" w14:textId="062DDE5C" w:rsidTr="00806E9B">
        <w:trPr>
          <w:del w:id="993" w:author="MCC TF160" w:date="2023-03-13T14:38:00Z"/>
        </w:trPr>
        <w:tc>
          <w:tcPr>
            <w:tcW w:w="9857" w:type="dxa"/>
            <w:gridSpan w:val="3"/>
            <w:shd w:val="clear" w:color="auto" w:fill="E0E0E0"/>
          </w:tcPr>
          <w:p w14:paraId="20D5305C" w14:textId="130371B5" w:rsidR="00E77960" w:rsidRPr="00376DBA" w:rsidDel="00C70033" w:rsidRDefault="00E77960" w:rsidP="00806E9B">
            <w:pPr>
              <w:pStyle w:val="TAL"/>
              <w:rPr>
                <w:del w:id="994" w:author="MCC TF160" w:date="2023-03-13T14:38:00Z"/>
                <w:b/>
              </w:rPr>
            </w:pPr>
            <w:del w:id="995" w:author="MCC TF160" w:date="2023-03-13T14:38:00Z">
              <w:r w:rsidRPr="00376DBA" w:rsidDel="00C70033">
                <w:rPr>
                  <w:b/>
                </w:rPr>
                <w:delText>TTCN-3 Union Type</w:delText>
              </w:r>
            </w:del>
          </w:p>
        </w:tc>
      </w:tr>
      <w:tr w:rsidR="00E77960" w:rsidDel="00C70033" w14:paraId="66ED4409" w14:textId="179D56F8" w:rsidTr="00806E9B">
        <w:trPr>
          <w:del w:id="996" w:author="MCC TF160" w:date="2023-03-13T14:38:00Z"/>
        </w:trPr>
        <w:tc>
          <w:tcPr>
            <w:tcW w:w="1479" w:type="dxa"/>
            <w:tcBorders>
              <w:bottom w:val="single" w:sz="4" w:space="0" w:color="auto"/>
            </w:tcBorders>
            <w:shd w:val="clear" w:color="auto" w:fill="E0E0E0"/>
          </w:tcPr>
          <w:p w14:paraId="603F4BBF" w14:textId="3C89D2EF" w:rsidR="00E77960" w:rsidRPr="00376DBA" w:rsidDel="00C70033" w:rsidRDefault="00E77960" w:rsidP="00806E9B">
            <w:pPr>
              <w:pStyle w:val="TAL"/>
              <w:rPr>
                <w:del w:id="997" w:author="MCC TF160" w:date="2023-03-13T14:38:00Z"/>
                <w:b/>
              </w:rPr>
            </w:pPr>
            <w:del w:id="998" w:author="MCC TF160" w:date="2023-03-13T14:38:00Z">
              <w:r w:rsidRPr="00376DBA" w:rsidDel="00C70033">
                <w:rPr>
                  <w:b/>
                </w:rPr>
                <w:delText>Name</w:delText>
              </w:r>
            </w:del>
          </w:p>
        </w:tc>
        <w:tc>
          <w:tcPr>
            <w:tcW w:w="8378" w:type="dxa"/>
            <w:gridSpan w:val="2"/>
            <w:tcBorders>
              <w:bottom w:val="single" w:sz="4" w:space="0" w:color="auto"/>
            </w:tcBorders>
            <w:shd w:val="clear" w:color="auto" w:fill="FFFF99"/>
          </w:tcPr>
          <w:p w14:paraId="7749D7EB" w14:textId="282B13A5" w:rsidR="00E77960" w:rsidRPr="00376DBA" w:rsidDel="00C70033" w:rsidRDefault="00E77960" w:rsidP="00806E9B">
            <w:pPr>
              <w:pStyle w:val="TAL"/>
              <w:rPr>
                <w:del w:id="999" w:author="MCC TF160" w:date="2023-03-13T14:38:00Z"/>
                <w:b/>
              </w:rPr>
            </w:pPr>
            <w:del w:id="1000" w:author="MCC TF160" w:date="2023-03-13T14:38:00Z">
              <w:r w:rsidRPr="00376DBA" w:rsidDel="00C70033">
                <w:rPr>
                  <w:b/>
                </w:rPr>
                <w:delText>IMS_CONFIG_REQ</w:delText>
              </w:r>
            </w:del>
          </w:p>
        </w:tc>
      </w:tr>
      <w:tr w:rsidR="00E77960" w:rsidDel="00C70033" w14:paraId="22ED5307" w14:textId="60F9E199" w:rsidTr="00806E9B">
        <w:trPr>
          <w:del w:id="1001" w:author="MCC TF160" w:date="2023-03-13T14:38:00Z"/>
        </w:trPr>
        <w:tc>
          <w:tcPr>
            <w:tcW w:w="1479" w:type="dxa"/>
            <w:tcBorders>
              <w:bottom w:val="double" w:sz="4" w:space="0" w:color="auto"/>
            </w:tcBorders>
            <w:shd w:val="clear" w:color="auto" w:fill="E0E0E0"/>
          </w:tcPr>
          <w:p w14:paraId="3757FC3D" w14:textId="3FDDE42B" w:rsidR="00E77960" w:rsidRPr="00376DBA" w:rsidDel="00C70033" w:rsidRDefault="00E77960" w:rsidP="00806E9B">
            <w:pPr>
              <w:pStyle w:val="TAL"/>
              <w:rPr>
                <w:del w:id="1002" w:author="MCC TF160" w:date="2023-03-13T14:38:00Z"/>
                <w:b/>
              </w:rPr>
            </w:pPr>
            <w:del w:id="1003" w:author="MCC TF160" w:date="2023-03-13T14:38:00Z">
              <w:r w:rsidRPr="00376DBA" w:rsidDel="00C70033">
                <w:rPr>
                  <w:b/>
                </w:rPr>
                <w:delText>Comment</w:delText>
              </w:r>
            </w:del>
          </w:p>
        </w:tc>
        <w:tc>
          <w:tcPr>
            <w:tcW w:w="8378" w:type="dxa"/>
            <w:gridSpan w:val="2"/>
            <w:tcBorders>
              <w:bottom w:val="double" w:sz="4" w:space="0" w:color="auto"/>
            </w:tcBorders>
            <w:shd w:val="clear" w:color="auto" w:fill="auto"/>
          </w:tcPr>
          <w:p w14:paraId="45748A60" w14:textId="3E872096" w:rsidR="00E77960" w:rsidRPr="00376DBA" w:rsidDel="00C70033" w:rsidRDefault="00E77960" w:rsidP="00806E9B">
            <w:pPr>
              <w:pStyle w:val="TAL"/>
              <w:rPr>
                <w:del w:id="1004" w:author="MCC TF160" w:date="2023-03-13T14:38:00Z"/>
              </w:rPr>
            </w:pPr>
          </w:p>
        </w:tc>
      </w:tr>
      <w:tr w:rsidR="00E77960" w:rsidDel="00C70033" w14:paraId="75970589" w14:textId="37F29E23" w:rsidTr="00806E9B">
        <w:trPr>
          <w:del w:id="1005" w:author="MCC TF160" w:date="2023-03-13T14:38:00Z"/>
        </w:trPr>
        <w:tc>
          <w:tcPr>
            <w:tcW w:w="1479" w:type="dxa"/>
            <w:tcBorders>
              <w:top w:val="double" w:sz="4" w:space="0" w:color="auto"/>
            </w:tcBorders>
            <w:shd w:val="clear" w:color="auto" w:fill="auto"/>
          </w:tcPr>
          <w:p w14:paraId="0596F855" w14:textId="471FBBF2" w:rsidR="00E77960" w:rsidRPr="00376DBA" w:rsidDel="00C70033" w:rsidRDefault="00E77960" w:rsidP="00806E9B">
            <w:pPr>
              <w:pStyle w:val="TAL"/>
              <w:rPr>
                <w:del w:id="1006" w:author="MCC TF160" w:date="2023-03-13T14:38:00Z"/>
              </w:rPr>
            </w:pPr>
            <w:del w:id="1007" w:author="MCC TF160" w:date="2023-03-13T14:38:00Z">
              <w:r w:rsidRPr="00376DBA" w:rsidDel="00C70033">
                <w:delText>InstallKey</w:delText>
              </w:r>
            </w:del>
          </w:p>
        </w:tc>
        <w:tc>
          <w:tcPr>
            <w:tcW w:w="2957" w:type="dxa"/>
            <w:tcBorders>
              <w:top w:val="double" w:sz="4" w:space="0" w:color="auto"/>
            </w:tcBorders>
            <w:shd w:val="clear" w:color="auto" w:fill="auto"/>
          </w:tcPr>
          <w:p w14:paraId="0BC17E9E" w14:textId="11C388B8" w:rsidR="00E77960" w:rsidRPr="00376DBA" w:rsidDel="00C70033" w:rsidRDefault="00E77960" w:rsidP="00806E9B">
            <w:pPr>
              <w:pStyle w:val="TAL"/>
              <w:rPr>
                <w:del w:id="1008" w:author="MCC TF160" w:date="2023-03-13T14:38:00Z"/>
              </w:rPr>
            </w:pPr>
            <w:del w:id="1009" w:author="MCC TF160" w:date="2023-03-13T14:38:00Z">
              <w:r w:rsidRPr="00376DBA" w:rsidDel="00C70033">
                <w:delText>IPsec_SecurityKeys_Type</w:delText>
              </w:r>
            </w:del>
          </w:p>
        </w:tc>
        <w:tc>
          <w:tcPr>
            <w:tcW w:w="5421" w:type="dxa"/>
            <w:tcBorders>
              <w:top w:val="double" w:sz="4" w:space="0" w:color="auto"/>
            </w:tcBorders>
            <w:shd w:val="clear" w:color="auto" w:fill="auto"/>
          </w:tcPr>
          <w:p w14:paraId="19232D8C" w14:textId="1560A6FB" w:rsidR="00E77960" w:rsidRPr="00376DBA" w:rsidDel="00C70033" w:rsidRDefault="00E77960" w:rsidP="00806E9B">
            <w:pPr>
              <w:pStyle w:val="TAL"/>
              <w:rPr>
                <w:del w:id="1010" w:author="MCC TF160" w:date="2023-03-13T14:38:00Z"/>
              </w:rPr>
            </w:pPr>
          </w:p>
        </w:tc>
      </w:tr>
      <w:tr w:rsidR="00E77960" w:rsidDel="00C70033" w14:paraId="47CD88FC" w14:textId="3B948F27" w:rsidTr="00806E9B">
        <w:trPr>
          <w:del w:id="1011" w:author="MCC TF160" w:date="2023-03-13T14:38:00Z"/>
        </w:trPr>
        <w:tc>
          <w:tcPr>
            <w:tcW w:w="1479" w:type="dxa"/>
            <w:shd w:val="clear" w:color="auto" w:fill="auto"/>
          </w:tcPr>
          <w:p w14:paraId="3DBC4305" w14:textId="0B9FFF56" w:rsidR="00E77960" w:rsidRPr="00376DBA" w:rsidDel="00C70033" w:rsidRDefault="00E77960" w:rsidP="00806E9B">
            <w:pPr>
              <w:pStyle w:val="TAL"/>
              <w:rPr>
                <w:del w:id="1012" w:author="MCC TF160" w:date="2023-03-13T14:38:00Z"/>
              </w:rPr>
            </w:pPr>
            <w:del w:id="1013" w:author="MCC TF160" w:date="2023-03-13T14:38:00Z">
              <w:r w:rsidRPr="00376DBA" w:rsidDel="00C70033">
                <w:delText>PortsAndSecurityConfig</w:delText>
              </w:r>
            </w:del>
          </w:p>
        </w:tc>
        <w:tc>
          <w:tcPr>
            <w:tcW w:w="2957" w:type="dxa"/>
            <w:shd w:val="clear" w:color="auto" w:fill="auto"/>
          </w:tcPr>
          <w:p w14:paraId="7A63E02B" w14:textId="79F40E2C" w:rsidR="00E77960" w:rsidRPr="00376DBA" w:rsidDel="00C70033" w:rsidRDefault="00E77960" w:rsidP="00806E9B">
            <w:pPr>
              <w:pStyle w:val="TAL"/>
              <w:rPr>
                <w:del w:id="1014" w:author="MCC TF160" w:date="2023-03-13T14:38:00Z"/>
              </w:rPr>
            </w:pPr>
            <w:del w:id="1015" w:author="MCC TF160" w:date="2023-03-13T14:38:00Z">
              <w:r w:rsidDel="00C70033">
                <w:fldChar w:fldCharType="begin"/>
              </w:r>
              <w:r w:rsidDel="00C70033">
                <w:delInstrText>HYPERLINK \l "IMS_PortsAndSecurityConfigReq_Type"</w:delInstrText>
              </w:r>
              <w:r w:rsidDel="00C70033">
                <w:fldChar w:fldCharType="separate"/>
              </w:r>
              <w:r w:rsidDel="00C70033">
                <w:rPr>
                  <w:rStyle w:val="Hyperlink"/>
                </w:rPr>
                <w:delText>IMS_PortsAndSecurityConfigReq_Type</w:delText>
              </w:r>
              <w:r w:rsidDel="00C70033">
                <w:rPr>
                  <w:rStyle w:val="Hyperlink"/>
                </w:rPr>
                <w:fldChar w:fldCharType="end"/>
              </w:r>
            </w:del>
          </w:p>
        </w:tc>
        <w:tc>
          <w:tcPr>
            <w:tcW w:w="5421" w:type="dxa"/>
            <w:shd w:val="clear" w:color="auto" w:fill="auto"/>
          </w:tcPr>
          <w:p w14:paraId="649BCB27" w14:textId="22D0B3F5" w:rsidR="00E77960" w:rsidRPr="00376DBA" w:rsidDel="00C70033" w:rsidRDefault="00E77960" w:rsidP="00806E9B">
            <w:pPr>
              <w:pStyle w:val="TAL"/>
              <w:rPr>
                <w:del w:id="1016" w:author="MCC TF160" w:date="2023-03-13T14:38:00Z"/>
              </w:rPr>
            </w:pPr>
          </w:p>
        </w:tc>
      </w:tr>
      <w:tr w:rsidR="00E77960" w:rsidDel="00C70033" w14:paraId="01D2956A" w14:textId="698674C4" w:rsidTr="00806E9B">
        <w:trPr>
          <w:del w:id="1017" w:author="MCC TF160" w:date="2023-03-13T14:38:00Z"/>
        </w:trPr>
        <w:tc>
          <w:tcPr>
            <w:tcW w:w="1479" w:type="dxa"/>
            <w:shd w:val="clear" w:color="auto" w:fill="auto"/>
          </w:tcPr>
          <w:p w14:paraId="330D0204" w14:textId="5BDA4226" w:rsidR="00E77960" w:rsidRPr="00376DBA" w:rsidDel="00C70033" w:rsidRDefault="00E77960" w:rsidP="00806E9B">
            <w:pPr>
              <w:pStyle w:val="TAL"/>
              <w:rPr>
                <w:del w:id="1018" w:author="MCC TF160" w:date="2023-03-13T14:38:00Z"/>
              </w:rPr>
            </w:pPr>
            <w:del w:id="1019" w:author="MCC TF160" w:date="2023-03-13T14:38:00Z">
              <w:r w:rsidRPr="00376DBA" w:rsidDel="00C70033">
                <w:delText>SecurityReleaseMode</w:delText>
              </w:r>
            </w:del>
          </w:p>
        </w:tc>
        <w:tc>
          <w:tcPr>
            <w:tcW w:w="2957" w:type="dxa"/>
            <w:shd w:val="clear" w:color="auto" w:fill="auto"/>
          </w:tcPr>
          <w:p w14:paraId="15131E76" w14:textId="408411FF" w:rsidR="00E77960" w:rsidRPr="00376DBA" w:rsidDel="00C70033" w:rsidRDefault="00E77960" w:rsidP="00806E9B">
            <w:pPr>
              <w:pStyle w:val="TAL"/>
              <w:rPr>
                <w:del w:id="1020" w:author="MCC TF160" w:date="2023-03-13T14:38:00Z"/>
              </w:rPr>
            </w:pPr>
            <w:del w:id="1021" w:author="MCC TF160" w:date="2023-03-13T14:38:00Z">
              <w:r w:rsidDel="00C70033">
                <w:fldChar w:fldCharType="begin"/>
              </w:r>
              <w:r w:rsidDel="00C70033">
                <w:delInstrText>HYPERLINK \l "IMS_SecurityReleaseMode_Type"</w:delInstrText>
              </w:r>
              <w:r w:rsidDel="00C70033">
                <w:fldChar w:fldCharType="separate"/>
              </w:r>
              <w:r w:rsidDel="00C70033">
                <w:rPr>
                  <w:rStyle w:val="Hyperlink"/>
                </w:rPr>
                <w:delText>IMS_SecurityReleaseMode_Type</w:delText>
              </w:r>
              <w:r w:rsidDel="00C70033">
                <w:rPr>
                  <w:rStyle w:val="Hyperlink"/>
                </w:rPr>
                <w:fldChar w:fldCharType="end"/>
              </w:r>
            </w:del>
          </w:p>
        </w:tc>
        <w:tc>
          <w:tcPr>
            <w:tcW w:w="5421" w:type="dxa"/>
            <w:shd w:val="clear" w:color="auto" w:fill="auto"/>
          </w:tcPr>
          <w:p w14:paraId="19844187" w14:textId="25B345B8" w:rsidR="00E77960" w:rsidRPr="00376DBA" w:rsidDel="00C70033" w:rsidRDefault="00E77960" w:rsidP="00806E9B">
            <w:pPr>
              <w:pStyle w:val="TAL"/>
              <w:rPr>
                <w:del w:id="1022" w:author="MCC TF160" w:date="2023-03-13T14:38:00Z"/>
              </w:rPr>
            </w:pPr>
          </w:p>
        </w:tc>
      </w:tr>
      <w:tr w:rsidR="00E77960" w:rsidDel="00C70033" w14:paraId="6CDBE245" w14:textId="49592BF4" w:rsidTr="00806E9B">
        <w:trPr>
          <w:del w:id="1023" w:author="MCC TF160" w:date="2023-03-13T14:38:00Z"/>
        </w:trPr>
        <w:tc>
          <w:tcPr>
            <w:tcW w:w="1479" w:type="dxa"/>
            <w:shd w:val="clear" w:color="auto" w:fill="auto"/>
          </w:tcPr>
          <w:p w14:paraId="06BAADEC" w14:textId="690D3549" w:rsidR="00E77960" w:rsidRPr="00376DBA" w:rsidDel="00C70033" w:rsidRDefault="00E77960" w:rsidP="00806E9B">
            <w:pPr>
              <w:pStyle w:val="TAL"/>
              <w:rPr>
                <w:del w:id="1024" w:author="MCC TF160" w:date="2023-03-13T14:38:00Z"/>
              </w:rPr>
            </w:pPr>
            <w:del w:id="1025" w:author="MCC TF160" w:date="2023-03-13T14:38:00Z">
              <w:r w:rsidRPr="00376DBA" w:rsidDel="00C70033">
                <w:delText>CloseTCP</w:delText>
              </w:r>
            </w:del>
          </w:p>
        </w:tc>
        <w:tc>
          <w:tcPr>
            <w:tcW w:w="2957" w:type="dxa"/>
            <w:shd w:val="clear" w:color="auto" w:fill="auto"/>
          </w:tcPr>
          <w:p w14:paraId="42AEE2DF" w14:textId="444E36A9" w:rsidR="00E77960" w:rsidRPr="00376DBA" w:rsidDel="00C70033" w:rsidRDefault="00E77960" w:rsidP="00806E9B">
            <w:pPr>
              <w:pStyle w:val="TAL"/>
              <w:rPr>
                <w:del w:id="1026" w:author="MCC TF160" w:date="2023-03-13T14:38:00Z"/>
              </w:rPr>
            </w:pPr>
            <w:del w:id="1027" w:author="MCC TF160" w:date="2023-03-13T14:38:00Z">
              <w:r w:rsidRPr="00376DBA" w:rsidDel="00C70033">
                <w:delText>Null_Type</w:delText>
              </w:r>
            </w:del>
          </w:p>
        </w:tc>
        <w:tc>
          <w:tcPr>
            <w:tcW w:w="5421" w:type="dxa"/>
            <w:shd w:val="clear" w:color="auto" w:fill="auto"/>
          </w:tcPr>
          <w:p w14:paraId="4A424EF5" w14:textId="0793BA27" w:rsidR="00E77960" w:rsidRPr="00376DBA" w:rsidDel="00C70033" w:rsidRDefault="00E77960" w:rsidP="00806E9B">
            <w:pPr>
              <w:pStyle w:val="TAL"/>
              <w:rPr>
                <w:del w:id="1028" w:author="MCC TF160" w:date="2023-03-13T14:38:00Z"/>
              </w:rPr>
            </w:pPr>
          </w:p>
        </w:tc>
      </w:tr>
      <w:tr w:rsidR="00E77960" w:rsidDel="00C70033" w14:paraId="5AAFC56C" w14:textId="4C0AC700" w:rsidTr="00806E9B">
        <w:trPr>
          <w:del w:id="1029" w:author="MCC TF160" w:date="2023-03-13T14:38:00Z"/>
        </w:trPr>
        <w:tc>
          <w:tcPr>
            <w:tcW w:w="1479" w:type="dxa"/>
            <w:shd w:val="clear" w:color="auto" w:fill="auto"/>
          </w:tcPr>
          <w:p w14:paraId="4A846607" w14:textId="5553A58A" w:rsidR="00E77960" w:rsidRPr="00376DBA" w:rsidDel="00C70033" w:rsidRDefault="00E77960" w:rsidP="00806E9B">
            <w:pPr>
              <w:pStyle w:val="TAL"/>
              <w:rPr>
                <w:del w:id="1030" w:author="MCC TF160" w:date="2023-03-13T14:38:00Z"/>
              </w:rPr>
            </w:pPr>
            <w:del w:id="1031" w:author="MCC TF160" w:date="2023-03-13T14:38:00Z">
              <w:r w:rsidRPr="00376DBA" w:rsidDel="00C70033">
                <w:delText>RestartPCSCF</w:delText>
              </w:r>
            </w:del>
          </w:p>
        </w:tc>
        <w:tc>
          <w:tcPr>
            <w:tcW w:w="2957" w:type="dxa"/>
            <w:shd w:val="clear" w:color="auto" w:fill="auto"/>
          </w:tcPr>
          <w:p w14:paraId="544B0936" w14:textId="681334EA" w:rsidR="00E77960" w:rsidRPr="00376DBA" w:rsidDel="00C70033" w:rsidRDefault="00E77960" w:rsidP="00806E9B">
            <w:pPr>
              <w:pStyle w:val="TAL"/>
              <w:rPr>
                <w:del w:id="1032" w:author="MCC TF160" w:date="2023-03-13T14:38:00Z"/>
              </w:rPr>
            </w:pPr>
            <w:del w:id="1033" w:author="MCC TF160" w:date="2023-03-13T14:38:00Z">
              <w:r w:rsidDel="00C70033">
                <w:fldChar w:fldCharType="begin"/>
              </w:r>
              <w:r w:rsidDel="00C70033">
                <w:delInstrText>HYPERLINK \l "IMS_RestartPCSCF_Type"</w:delInstrText>
              </w:r>
              <w:r w:rsidDel="00C70033">
                <w:fldChar w:fldCharType="separate"/>
              </w:r>
              <w:r w:rsidDel="00C70033">
                <w:rPr>
                  <w:rStyle w:val="Hyperlink"/>
                </w:rPr>
                <w:delText>IMS_RestartPCSCF_Type</w:delText>
              </w:r>
              <w:r w:rsidDel="00C70033">
                <w:rPr>
                  <w:rStyle w:val="Hyperlink"/>
                </w:rPr>
                <w:fldChar w:fldCharType="end"/>
              </w:r>
            </w:del>
          </w:p>
        </w:tc>
        <w:tc>
          <w:tcPr>
            <w:tcW w:w="5421" w:type="dxa"/>
            <w:shd w:val="clear" w:color="auto" w:fill="auto"/>
          </w:tcPr>
          <w:p w14:paraId="5DAD4152" w14:textId="43E1E493" w:rsidR="00E77960" w:rsidRPr="00376DBA" w:rsidDel="00C70033" w:rsidRDefault="00E77960" w:rsidP="00806E9B">
            <w:pPr>
              <w:pStyle w:val="TAL"/>
              <w:rPr>
                <w:del w:id="1034" w:author="MCC TF160" w:date="2023-03-13T14:38:00Z"/>
              </w:rPr>
            </w:pPr>
          </w:p>
        </w:tc>
      </w:tr>
    </w:tbl>
    <w:p w14:paraId="2435A9E3" w14:textId="54811E8B" w:rsidR="00E77960" w:rsidDel="00C70033" w:rsidRDefault="00E77960" w:rsidP="00E77960">
      <w:pPr>
        <w:rPr>
          <w:del w:id="1035" w:author="MCC TF160" w:date="2023-03-13T14:38:00Z"/>
        </w:rPr>
      </w:pPr>
    </w:p>
    <w:p w14:paraId="39C3214A" w14:textId="07BB75DF" w:rsidR="00E77960" w:rsidDel="00C70033" w:rsidRDefault="00E77960" w:rsidP="00E77960">
      <w:pPr>
        <w:pStyle w:val="TH"/>
        <w:rPr>
          <w:del w:id="1036" w:author="MCC TF160" w:date="2023-03-13T14:38:00Z"/>
        </w:rPr>
      </w:pPr>
      <w:del w:id="1037" w:author="MCC TF160" w:date="2023-03-13T14:38:00Z">
        <w:r w:rsidDel="00C70033">
          <w:delText>IMS_CONFIG_CNF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7960" w:rsidDel="00C70033" w14:paraId="052730C2" w14:textId="3DD369CC" w:rsidTr="00806E9B">
        <w:trPr>
          <w:del w:id="1038" w:author="MCC TF160" w:date="2023-03-13T14:38:00Z"/>
        </w:trPr>
        <w:tc>
          <w:tcPr>
            <w:tcW w:w="9857" w:type="dxa"/>
            <w:gridSpan w:val="3"/>
            <w:shd w:val="clear" w:color="auto" w:fill="E0E0E0"/>
          </w:tcPr>
          <w:p w14:paraId="0DE0D3BA" w14:textId="1532181A" w:rsidR="00E77960" w:rsidRPr="00376DBA" w:rsidDel="00C70033" w:rsidRDefault="00E77960" w:rsidP="00806E9B">
            <w:pPr>
              <w:pStyle w:val="TAL"/>
              <w:rPr>
                <w:del w:id="1039" w:author="MCC TF160" w:date="2023-03-13T14:38:00Z"/>
                <w:b/>
              </w:rPr>
            </w:pPr>
            <w:del w:id="1040" w:author="MCC TF160" w:date="2023-03-13T14:38:00Z">
              <w:r w:rsidRPr="00376DBA" w:rsidDel="00C70033">
                <w:rPr>
                  <w:b/>
                </w:rPr>
                <w:delText>TTCN-3 Union Type</w:delText>
              </w:r>
            </w:del>
          </w:p>
        </w:tc>
      </w:tr>
      <w:tr w:rsidR="00E77960" w:rsidDel="00C70033" w14:paraId="6437E4B1" w14:textId="08B85E52" w:rsidTr="00806E9B">
        <w:trPr>
          <w:del w:id="1041" w:author="MCC TF160" w:date="2023-03-13T14:38:00Z"/>
        </w:trPr>
        <w:tc>
          <w:tcPr>
            <w:tcW w:w="1479" w:type="dxa"/>
            <w:tcBorders>
              <w:bottom w:val="single" w:sz="4" w:space="0" w:color="auto"/>
            </w:tcBorders>
            <w:shd w:val="clear" w:color="auto" w:fill="E0E0E0"/>
          </w:tcPr>
          <w:p w14:paraId="4B864011" w14:textId="62E2A5DE" w:rsidR="00E77960" w:rsidRPr="00376DBA" w:rsidDel="00C70033" w:rsidRDefault="00E77960" w:rsidP="00806E9B">
            <w:pPr>
              <w:pStyle w:val="TAL"/>
              <w:rPr>
                <w:del w:id="1042" w:author="MCC TF160" w:date="2023-03-13T14:38:00Z"/>
                <w:b/>
              </w:rPr>
            </w:pPr>
            <w:del w:id="1043" w:author="MCC TF160" w:date="2023-03-13T14:38:00Z">
              <w:r w:rsidRPr="00376DBA" w:rsidDel="00C70033">
                <w:rPr>
                  <w:b/>
                </w:rPr>
                <w:delText>Name</w:delText>
              </w:r>
            </w:del>
          </w:p>
        </w:tc>
        <w:tc>
          <w:tcPr>
            <w:tcW w:w="8378" w:type="dxa"/>
            <w:gridSpan w:val="2"/>
            <w:tcBorders>
              <w:bottom w:val="single" w:sz="4" w:space="0" w:color="auto"/>
            </w:tcBorders>
            <w:shd w:val="clear" w:color="auto" w:fill="FFFF99"/>
          </w:tcPr>
          <w:p w14:paraId="7854B1DA" w14:textId="6B8281BF" w:rsidR="00E77960" w:rsidRPr="00376DBA" w:rsidDel="00C70033" w:rsidRDefault="00E77960" w:rsidP="00806E9B">
            <w:pPr>
              <w:pStyle w:val="TAL"/>
              <w:rPr>
                <w:del w:id="1044" w:author="MCC TF160" w:date="2023-03-13T14:38:00Z"/>
                <w:b/>
              </w:rPr>
            </w:pPr>
            <w:del w:id="1045" w:author="MCC TF160" w:date="2023-03-13T14:38:00Z">
              <w:r w:rsidRPr="00376DBA" w:rsidDel="00C70033">
                <w:rPr>
                  <w:b/>
                </w:rPr>
                <w:delText>IMS_CONFIG_CNF</w:delText>
              </w:r>
            </w:del>
          </w:p>
        </w:tc>
      </w:tr>
      <w:tr w:rsidR="00E77960" w:rsidDel="00C70033" w14:paraId="26006044" w14:textId="0CEB361B" w:rsidTr="00806E9B">
        <w:trPr>
          <w:del w:id="1046" w:author="MCC TF160" w:date="2023-03-13T14:38:00Z"/>
        </w:trPr>
        <w:tc>
          <w:tcPr>
            <w:tcW w:w="1479" w:type="dxa"/>
            <w:tcBorders>
              <w:bottom w:val="double" w:sz="4" w:space="0" w:color="auto"/>
            </w:tcBorders>
            <w:shd w:val="clear" w:color="auto" w:fill="E0E0E0"/>
          </w:tcPr>
          <w:p w14:paraId="4F4D34BD" w14:textId="43369E7A" w:rsidR="00E77960" w:rsidRPr="00376DBA" w:rsidDel="00C70033" w:rsidRDefault="00E77960" w:rsidP="00806E9B">
            <w:pPr>
              <w:pStyle w:val="TAL"/>
              <w:rPr>
                <w:del w:id="1047" w:author="MCC TF160" w:date="2023-03-13T14:38:00Z"/>
                <w:b/>
              </w:rPr>
            </w:pPr>
            <w:del w:id="1048" w:author="MCC TF160" w:date="2023-03-13T14:38:00Z">
              <w:r w:rsidRPr="00376DBA" w:rsidDel="00C70033">
                <w:rPr>
                  <w:b/>
                </w:rPr>
                <w:delText>Comment</w:delText>
              </w:r>
            </w:del>
          </w:p>
        </w:tc>
        <w:tc>
          <w:tcPr>
            <w:tcW w:w="8378" w:type="dxa"/>
            <w:gridSpan w:val="2"/>
            <w:tcBorders>
              <w:bottom w:val="double" w:sz="4" w:space="0" w:color="auto"/>
            </w:tcBorders>
            <w:shd w:val="clear" w:color="auto" w:fill="auto"/>
          </w:tcPr>
          <w:p w14:paraId="5FED19B7" w14:textId="216A7A86" w:rsidR="00E77960" w:rsidRPr="00376DBA" w:rsidDel="00C70033" w:rsidRDefault="00E77960" w:rsidP="00806E9B">
            <w:pPr>
              <w:pStyle w:val="TAL"/>
              <w:rPr>
                <w:del w:id="1049" w:author="MCC TF160" w:date="2023-03-13T14:38:00Z"/>
              </w:rPr>
            </w:pPr>
          </w:p>
        </w:tc>
      </w:tr>
      <w:tr w:rsidR="00E77960" w:rsidDel="00C70033" w14:paraId="441740DE" w14:textId="400D1E23" w:rsidTr="00806E9B">
        <w:trPr>
          <w:del w:id="1050" w:author="MCC TF160" w:date="2023-03-13T14:38:00Z"/>
        </w:trPr>
        <w:tc>
          <w:tcPr>
            <w:tcW w:w="1479" w:type="dxa"/>
            <w:tcBorders>
              <w:top w:val="double" w:sz="4" w:space="0" w:color="auto"/>
            </w:tcBorders>
            <w:shd w:val="clear" w:color="auto" w:fill="auto"/>
          </w:tcPr>
          <w:p w14:paraId="7779E1EC" w14:textId="052BE780" w:rsidR="00E77960" w:rsidRPr="00376DBA" w:rsidDel="00C70033" w:rsidRDefault="00E77960" w:rsidP="00806E9B">
            <w:pPr>
              <w:pStyle w:val="TAL"/>
              <w:rPr>
                <w:del w:id="1051" w:author="MCC TF160" w:date="2023-03-13T14:38:00Z"/>
              </w:rPr>
            </w:pPr>
            <w:del w:id="1052" w:author="MCC TF160" w:date="2023-03-13T14:38:00Z">
              <w:r w:rsidRPr="00376DBA" w:rsidDel="00C70033">
                <w:delText>InstallKey</w:delText>
              </w:r>
            </w:del>
          </w:p>
        </w:tc>
        <w:tc>
          <w:tcPr>
            <w:tcW w:w="2957" w:type="dxa"/>
            <w:tcBorders>
              <w:top w:val="double" w:sz="4" w:space="0" w:color="auto"/>
            </w:tcBorders>
            <w:shd w:val="clear" w:color="auto" w:fill="auto"/>
          </w:tcPr>
          <w:p w14:paraId="19DD170B" w14:textId="05248DFE" w:rsidR="00E77960" w:rsidRPr="00376DBA" w:rsidDel="00C70033" w:rsidRDefault="00E77960" w:rsidP="00806E9B">
            <w:pPr>
              <w:pStyle w:val="TAL"/>
              <w:rPr>
                <w:del w:id="1053" w:author="MCC TF160" w:date="2023-03-13T14:38:00Z"/>
              </w:rPr>
            </w:pPr>
            <w:del w:id="1054" w:author="MCC TF160" w:date="2023-03-13T14:38:00Z">
              <w:r w:rsidRPr="00376DBA" w:rsidDel="00C70033">
                <w:delText>Null_Type</w:delText>
              </w:r>
            </w:del>
          </w:p>
        </w:tc>
        <w:tc>
          <w:tcPr>
            <w:tcW w:w="5421" w:type="dxa"/>
            <w:tcBorders>
              <w:top w:val="double" w:sz="4" w:space="0" w:color="auto"/>
            </w:tcBorders>
            <w:shd w:val="clear" w:color="auto" w:fill="auto"/>
          </w:tcPr>
          <w:p w14:paraId="51C9C1A9" w14:textId="66680823" w:rsidR="00E77960" w:rsidRPr="00376DBA" w:rsidDel="00C70033" w:rsidRDefault="00E77960" w:rsidP="00806E9B">
            <w:pPr>
              <w:pStyle w:val="TAL"/>
              <w:rPr>
                <w:del w:id="1055" w:author="MCC TF160" w:date="2023-03-13T14:38:00Z"/>
              </w:rPr>
            </w:pPr>
          </w:p>
        </w:tc>
      </w:tr>
      <w:tr w:rsidR="00E77960" w:rsidDel="00C70033" w14:paraId="5F2CE48E" w14:textId="56DACF8D" w:rsidTr="00806E9B">
        <w:trPr>
          <w:del w:id="1056" w:author="MCC TF160" w:date="2023-03-13T14:38:00Z"/>
        </w:trPr>
        <w:tc>
          <w:tcPr>
            <w:tcW w:w="1479" w:type="dxa"/>
            <w:shd w:val="clear" w:color="auto" w:fill="auto"/>
          </w:tcPr>
          <w:p w14:paraId="4B2061A2" w14:textId="7B5E4343" w:rsidR="00E77960" w:rsidRPr="00376DBA" w:rsidDel="00C70033" w:rsidRDefault="00E77960" w:rsidP="00806E9B">
            <w:pPr>
              <w:pStyle w:val="TAL"/>
              <w:rPr>
                <w:del w:id="1057" w:author="MCC TF160" w:date="2023-03-13T14:38:00Z"/>
              </w:rPr>
            </w:pPr>
            <w:del w:id="1058" w:author="MCC TF160" w:date="2023-03-13T14:38:00Z">
              <w:r w:rsidRPr="00376DBA" w:rsidDel="00C70033">
                <w:delText>PortsAndSecurityConfig</w:delText>
              </w:r>
            </w:del>
          </w:p>
        </w:tc>
        <w:tc>
          <w:tcPr>
            <w:tcW w:w="2957" w:type="dxa"/>
            <w:shd w:val="clear" w:color="auto" w:fill="auto"/>
          </w:tcPr>
          <w:p w14:paraId="344E6DA7" w14:textId="6C465DCF" w:rsidR="00E77960" w:rsidRPr="00376DBA" w:rsidDel="00C70033" w:rsidRDefault="00E77960" w:rsidP="00806E9B">
            <w:pPr>
              <w:pStyle w:val="TAL"/>
              <w:rPr>
                <w:del w:id="1059" w:author="MCC TF160" w:date="2023-03-13T14:38:00Z"/>
              </w:rPr>
            </w:pPr>
            <w:del w:id="1060" w:author="MCC TF160" w:date="2023-03-13T14:38:00Z">
              <w:r w:rsidDel="00C70033">
                <w:fldChar w:fldCharType="begin"/>
              </w:r>
              <w:r w:rsidDel="00C70033">
                <w:delInstrText>HYPERLINK \l "IMS_PortsAndSecurityConfigCnf_Type"</w:delInstrText>
              </w:r>
              <w:r w:rsidDel="00C70033">
                <w:fldChar w:fldCharType="separate"/>
              </w:r>
              <w:r w:rsidDel="00C70033">
                <w:rPr>
                  <w:rStyle w:val="Hyperlink"/>
                </w:rPr>
                <w:delText>IMS_PortsAndSecurityConfigCnf_Type</w:delText>
              </w:r>
              <w:r w:rsidDel="00C70033">
                <w:rPr>
                  <w:rStyle w:val="Hyperlink"/>
                </w:rPr>
                <w:fldChar w:fldCharType="end"/>
              </w:r>
            </w:del>
          </w:p>
        </w:tc>
        <w:tc>
          <w:tcPr>
            <w:tcW w:w="5421" w:type="dxa"/>
            <w:shd w:val="clear" w:color="auto" w:fill="auto"/>
          </w:tcPr>
          <w:p w14:paraId="3FD1656D" w14:textId="6289ADBB" w:rsidR="00E77960" w:rsidRPr="00376DBA" w:rsidDel="00C70033" w:rsidRDefault="00E77960" w:rsidP="00806E9B">
            <w:pPr>
              <w:pStyle w:val="TAL"/>
              <w:rPr>
                <w:del w:id="1061" w:author="MCC TF160" w:date="2023-03-13T14:38:00Z"/>
              </w:rPr>
            </w:pPr>
          </w:p>
        </w:tc>
      </w:tr>
      <w:tr w:rsidR="00E77960" w:rsidDel="00C70033" w14:paraId="14D2DF6F" w14:textId="4CD222B0" w:rsidTr="00806E9B">
        <w:trPr>
          <w:del w:id="1062" w:author="MCC TF160" w:date="2023-03-13T14:38:00Z"/>
        </w:trPr>
        <w:tc>
          <w:tcPr>
            <w:tcW w:w="1479" w:type="dxa"/>
            <w:shd w:val="clear" w:color="auto" w:fill="auto"/>
          </w:tcPr>
          <w:p w14:paraId="5849133F" w14:textId="2F518D19" w:rsidR="00E77960" w:rsidRPr="00376DBA" w:rsidDel="00C70033" w:rsidRDefault="00E77960" w:rsidP="00806E9B">
            <w:pPr>
              <w:pStyle w:val="TAL"/>
              <w:rPr>
                <w:del w:id="1063" w:author="MCC TF160" w:date="2023-03-13T14:38:00Z"/>
              </w:rPr>
            </w:pPr>
            <w:del w:id="1064" w:author="MCC TF160" w:date="2023-03-13T14:38:00Z">
              <w:r w:rsidRPr="00376DBA" w:rsidDel="00C70033">
                <w:delText>SecurityReleaseMode</w:delText>
              </w:r>
            </w:del>
          </w:p>
        </w:tc>
        <w:tc>
          <w:tcPr>
            <w:tcW w:w="2957" w:type="dxa"/>
            <w:shd w:val="clear" w:color="auto" w:fill="auto"/>
          </w:tcPr>
          <w:p w14:paraId="067434CD" w14:textId="73FC9285" w:rsidR="00E77960" w:rsidRPr="00376DBA" w:rsidDel="00C70033" w:rsidRDefault="00E77960" w:rsidP="00806E9B">
            <w:pPr>
              <w:pStyle w:val="TAL"/>
              <w:rPr>
                <w:del w:id="1065" w:author="MCC TF160" w:date="2023-03-13T14:38:00Z"/>
              </w:rPr>
            </w:pPr>
            <w:del w:id="1066" w:author="MCC TF160" w:date="2023-03-13T14:38:00Z">
              <w:r w:rsidRPr="00376DBA" w:rsidDel="00C70033">
                <w:delText>Null_Type</w:delText>
              </w:r>
            </w:del>
          </w:p>
        </w:tc>
        <w:tc>
          <w:tcPr>
            <w:tcW w:w="5421" w:type="dxa"/>
            <w:shd w:val="clear" w:color="auto" w:fill="auto"/>
          </w:tcPr>
          <w:p w14:paraId="331A58F1" w14:textId="3B8DDFDE" w:rsidR="00E77960" w:rsidRPr="00376DBA" w:rsidDel="00C70033" w:rsidRDefault="00E77960" w:rsidP="00806E9B">
            <w:pPr>
              <w:pStyle w:val="TAL"/>
              <w:rPr>
                <w:del w:id="1067" w:author="MCC TF160" w:date="2023-03-13T14:38:00Z"/>
              </w:rPr>
            </w:pPr>
          </w:p>
        </w:tc>
      </w:tr>
      <w:tr w:rsidR="00E77960" w:rsidDel="00C70033" w14:paraId="7987C9BD" w14:textId="1ACAE014" w:rsidTr="00806E9B">
        <w:trPr>
          <w:del w:id="1068" w:author="MCC TF160" w:date="2023-03-13T14:38:00Z"/>
        </w:trPr>
        <w:tc>
          <w:tcPr>
            <w:tcW w:w="1479" w:type="dxa"/>
            <w:shd w:val="clear" w:color="auto" w:fill="auto"/>
          </w:tcPr>
          <w:p w14:paraId="78D25C8B" w14:textId="1B33BF46" w:rsidR="00E77960" w:rsidRPr="00376DBA" w:rsidDel="00C70033" w:rsidRDefault="00E77960" w:rsidP="00806E9B">
            <w:pPr>
              <w:pStyle w:val="TAL"/>
              <w:rPr>
                <w:del w:id="1069" w:author="MCC TF160" w:date="2023-03-13T14:38:00Z"/>
              </w:rPr>
            </w:pPr>
            <w:del w:id="1070" w:author="MCC TF160" w:date="2023-03-13T14:38:00Z">
              <w:r w:rsidRPr="00376DBA" w:rsidDel="00C70033">
                <w:delText>CloseTCP</w:delText>
              </w:r>
            </w:del>
          </w:p>
        </w:tc>
        <w:tc>
          <w:tcPr>
            <w:tcW w:w="2957" w:type="dxa"/>
            <w:shd w:val="clear" w:color="auto" w:fill="auto"/>
          </w:tcPr>
          <w:p w14:paraId="39353BAE" w14:textId="738866A6" w:rsidR="00E77960" w:rsidRPr="00376DBA" w:rsidDel="00C70033" w:rsidRDefault="00E77960" w:rsidP="00806E9B">
            <w:pPr>
              <w:pStyle w:val="TAL"/>
              <w:rPr>
                <w:del w:id="1071" w:author="MCC TF160" w:date="2023-03-13T14:38:00Z"/>
              </w:rPr>
            </w:pPr>
            <w:del w:id="1072" w:author="MCC TF160" w:date="2023-03-13T14:38:00Z">
              <w:r w:rsidRPr="00376DBA" w:rsidDel="00C70033">
                <w:delText>Null_Type</w:delText>
              </w:r>
            </w:del>
          </w:p>
        </w:tc>
        <w:tc>
          <w:tcPr>
            <w:tcW w:w="5421" w:type="dxa"/>
            <w:shd w:val="clear" w:color="auto" w:fill="auto"/>
          </w:tcPr>
          <w:p w14:paraId="4A3F4D5D" w14:textId="52D6F03B" w:rsidR="00E77960" w:rsidRPr="00376DBA" w:rsidDel="00C70033" w:rsidRDefault="00E77960" w:rsidP="00806E9B">
            <w:pPr>
              <w:pStyle w:val="TAL"/>
              <w:rPr>
                <w:del w:id="1073" w:author="MCC TF160" w:date="2023-03-13T14:38:00Z"/>
              </w:rPr>
            </w:pPr>
          </w:p>
        </w:tc>
      </w:tr>
      <w:tr w:rsidR="00E77960" w:rsidDel="00C70033" w14:paraId="7F6EE944" w14:textId="440A35D0" w:rsidTr="00806E9B">
        <w:trPr>
          <w:del w:id="1074" w:author="MCC TF160" w:date="2023-03-13T14:38:00Z"/>
        </w:trPr>
        <w:tc>
          <w:tcPr>
            <w:tcW w:w="1479" w:type="dxa"/>
            <w:shd w:val="clear" w:color="auto" w:fill="auto"/>
          </w:tcPr>
          <w:p w14:paraId="69535982" w14:textId="34437C96" w:rsidR="00E77960" w:rsidRPr="00376DBA" w:rsidDel="00C70033" w:rsidRDefault="00E77960" w:rsidP="00806E9B">
            <w:pPr>
              <w:pStyle w:val="TAL"/>
              <w:rPr>
                <w:del w:id="1075" w:author="MCC TF160" w:date="2023-03-13T14:38:00Z"/>
              </w:rPr>
            </w:pPr>
            <w:del w:id="1076" w:author="MCC TF160" w:date="2023-03-13T14:38:00Z">
              <w:r w:rsidRPr="00376DBA" w:rsidDel="00C70033">
                <w:delText>RestartPCSCF</w:delText>
              </w:r>
            </w:del>
          </w:p>
        </w:tc>
        <w:tc>
          <w:tcPr>
            <w:tcW w:w="2957" w:type="dxa"/>
            <w:shd w:val="clear" w:color="auto" w:fill="auto"/>
          </w:tcPr>
          <w:p w14:paraId="3D9DC830" w14:textId="124ECCD1" w:rsidR="00E77960" w:rsidRPr="00376DBA" w:rsidDel="00C70033" w:rsidRDefault="00E77960" w:rsidP="00806E9B">
            <w:pPr>
              <w:pStyle w:val="TAL"/>
              <w:rPr>
                <w:del w:id="1077" w:author="MCC TF160" w:date="2023-03-13T14:38:00Z"/>
              </w:rPr>
            </w:pPr>
            <w:del w:id="1078" w:author="MCC TF160" w:date="2023-03-13T14:38:00Z">
              <w:r w:rsidRPr="00376DBA" w:rsidDel="00C70033">
                <w:delText>Null_Type</w:delText>
              </w:r>
            </w:del>
          </w:p>
        </w:tc>
        <w:tc>
          <w:tcPr>
            <w:tcW w:w="5421" w:type="dxa"/>
            <w:shd w:val="clear" w:color="auto" w:fill="auto"/>
          </w:tcPr>
          <w:p w14:paraId="6915ABDB" w14:textId="74142632" w:rsidR="00E77960" w:rsidRPr="00376DBA" w:rsidDel="00C70033" w:rsidRDefault="00E77960" w:rsidP="00806E9B">
            <w:pPr>
              <w:pStyle w:val="TAL"/>
              <w:rPr>
                <w:del w:id="1079" w:author="MCC TF160" w:date="2023-03-13T14:38:00Z"/>
              </w:rPr>
            </w:pPr>
          </w:p>
        </w:tc>
      </w:tr>
    </w:tbl>
    <w:p w14:paraId="5CF7C771" w14:textId="56BF4AE5" w:rsidR="00E77960" w:rsidDel="00C70033" w:rsidRDefault="00E77960" w:rsidP="00E77960">
      <w:pPr>
        <w:rPr>
          <w:del w:id="1080" w:author="MCC TF160" w:date="2023-03-13T14:38:00Z"/>
        </w:rPr>
      </w:pPr>
    </w:p>
    <w:p w14:paraId="28AB3011" w14:textId="0B56B030" w:rsidR="00E77960" w:rsidDel="00C70033" w:rsidRDefault="00E77960" w:rsidP="00E77960">
      <w:pPr>
        <w:pStyle w:val="TH"/>
        <w:rPr>
          <w:del w:id="1081" w:author="MCC TF160" w:date="2023-03-13T14:38:00Z"/>
        </w:rPr>
      </w:pPr>
      <w:del w:id="1082" w:author="MCC TF160" w:date="2023-03-13T14:38:00Z">
        <w:r w:rsidDel="00C70033">
          <w:delText>IMS_IP_CTRL_PORT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7960" w:rsidDel="00C70033" w14:paraId="545E05C7" w14:textId="1D1D74C0" w:rsidTr="00806E9B">
        <w:trPr>
          <w:del w:id="1083" w:author="MCC TF160" w:date="2023-03-13T14:38:00Z"/>
        </w:trPr>
        <w:tc>
          <w:tcPr>
            <w:tcW w:w="9857" w:type="dxa"/>
            <w:gridSpan w:val="3"/>
            <w:shd w:val="clear" w:color="auto" w:fill="E0E0E0"/>
          </w:tcPr>
          <w:p w14:paraId="4A5FB2E0" w14:textId="1DE2B3EE" w:rsidR="00E77960" w:rsidRPr="00376DBA" w:rsidDel="00C70033" w:rsidRDefault="00E77960" w:rsidP="00806E9B">
            <w:pPr>
              <w:pStyle w:val="TAL"/>
              <w:rPr>
                <w:del w:id="1084" w:author="MCC TF160" w:date="2023-03-13T14:38:00Z"/>
                <w:b/>
              </w:rPr>
            </w:pPr>
            <w:del w:id="1085" w:author="MCC TF160" w:date="2023-03-13T14:38:00Z">
              <w:r w:rsidRPr="00376DBA" w:rsidDel="00C70033">
                <w:rPr>
                  <w:b/>
                </w:rPr>
                <w:delText>TTCN-3 Port Type</w:delText>
              </w:r>
            </w:del>
          </w:p>
        </w:tc>
      </w:tr>
      <w:tr w:rsidR="00E77960" w:rsidDel="00C70033" w14:paraId="658313E7" w14:textId="1F1BCC74" w:rsidTr="00806E9B">
        <w:trPr>
          <w:del w:id="1086" w:author="MCC TF160" w:date="2023-03-13T14:38:00Z"/>
        </w:trPr>
        <w:tc>
          <w:tcPr>
            <w:tcW w:w="1479" w:type="dxa"/>
            <w:tcBorders>
              <w:bottom w:val="single" w:sz="4" w:space="0" w:color="auto"/>
            </w:tcBorders>
            <w:shd w:val="clear" w:color="auto" w:fill="E0E0E0"/>
          </w:tcPr>
          <w:p w14:paraId="36108B4B" w14:textId="4887443E" w:rsidR="00E77960" w:rsidRPr="00376DBA" w:rsidDel="00C70033" w:rsidRDefault="00E77960" w:rsidP="00806E9B">
            <w:pPr>
              <w:pStyle w:val="TAL"/>
              <w:rPr>
                <w:del w:id="1087" w:author="MCC TF160" w:date="2023-03-13T14:38:00Z"/>
                <w:b/>
              </w:rPr>
            </w:pPr>
            <w:del w:id="1088" w:author="MCC TF160" w:date="2023-03-13T14:38:00Z">
              <w:r w:rsidRPr="00376DBA" w:rsidDel="00C70033">
                <w:rPr>
                  <w:b/>
                </w:rPr>
                <w:delText>Name</w:delText>
              </w:r>
            </w:del>
          </w:p>
        </w:tc>
        <w:tc>
          <w:tcPr>
            <w:tcW w:w="8378" w:type="dxa"/>
            <w:gridSpan w:val="2"/>
            <w:tcBorders>
              <w:bottom w:val="single" w:sz="4" w:space="0" w:color="auto"/>
            </w:tcBorders>
            <w:shd w:val="clear" w:color="auto" w:fill="FFFF99"/>
          </w:tcPr>
          <w:p w14:paraId="33BC9A95" w14:textId="4581C97E" w:rsidR="00E77960" w:rsidRPr="00376DBA" w:rsidDel="00C70033" w:rsidRDefault="00E77960" w:rsidP="00806E9B">
            <w:pPr>
              <w:pStyle w:val="TAL"/>
              <w:rPr>
                <w:del w:id="1089" w:author="MCC TF160" w:date="2023-03-13T14:38:00Z"/>
                <w:b/>
              </w:rPr>
            </w:pPr>
            <w:del w:id="1090" w:author="MCC TF160" w:date="2023-03-13T14:38:00Z">
              <w:r w:rsidRPr="00376DBA" w:rsidDel="00C70033">
                <w:rPr>
                  <w:b/>
                </w:rPr>
                <w:delText>IMS_IP_CTRL_PORT</w:delText>
              </w:r>
            </w:del>
          </w:p>
        </w:tc>
      </w:tr>
      <w:tr w:rsidR="00E77960" w:rsidDel="00C70033" w14:paraId="29202ACD" w14:textId="0253DD93" w:rsidTr="00806E9B">
        <w:trPr>
          <w:del w:id="1091" w:author="MCC TF160" w:date="2023-03-13T14:38:00Z"/>
        </w:trPr>
        <w:tc>
          <w:tcPr>
            <w:tcW w:w="1479" w:type="dxa"/>
            <w:tcBorders>
              <w:bottom w:val="double" w:sz="4" w:space="0" w:color="auto"/>
            </w:tcBorders>
            <w:shd w:val="clear" w:color="auto" w:fill="E0E0E0"/>
          </w:tcPr>
          <w:p w14:paraId="709F7396" w14:textId="156B0BDF" w:rsidR="00E77960" w:rsidRPr="00376DBA" w:rsidDel="00C70033" w:rsidRDefault="00E77960" w:rsidP="00806E9B">
            <w:pPr>
              <w:pStyle w:val="TAL"/>
              <w:rPr>
                <w:del w:id="1092" w:author="MCC TF160" w:date="2023-03-13T14:38:00Z"/>
                <w:b/>
              </w:rPr>
            </w:pPr>
            <w:del w:id="1093" w:author="MCC TF160" w:date="2023-03-13T14:38:00Z">
              <w:r w:rsidRPr="00376DBA" w:rsidDel="00C70033">
                <w:rPr>
                  <w:b/>
                </w:rPr>
                <w:delText>Comment</w:delText>
              </w:r>
            </w:del>
          </w:p>
        </w:tc>
        <w:tc>
          <w:tcPr>
            <w:tcW w:w="8378" w:type="dxa"/>
            <w:gridSpan w:val="2"/>
            <w:tcBorders>
              <w:bottom w:val="double" w:sz="4" w:space="0" w:color="auto"/>
            </w:tcBorders>
            <w:shd w:val="clear" w:color="auto" w:fill="auto"/>
          </w:tcPr>
          <w:p w14:paraId="30222632" w14:textId="61E0A62C" w:rsidR="00E77960" w:rsidRPr="00376DBA" w:rsidDel="00C70033" w:rsidRDefault="00E77960" w:rsidP="00806E9B">
            <w:pPr>
              <w:pStyle w:val="TAL"/>
              <w:rPr>
                <w:del w:id="1094" w:author="MCC TF160" w:date="2023-03-13T14:38:00Z"/>
              </w:rPr>
            </w:pPr>
            <w:del w:id="1095" w:author="MCC TF160" w:date="2023-03-13T14:38:00Z">
              <w:r w:rsidRPr="00376DBA" w:rsidDel="00C70033">
                <w:delText>Control port at the IMS PTC to configure IP for IMS</w:delText>
              </w:r>
            </w:del>
          </w:p>
        </w:tc>
      </w:tr>
      <w:tr w:rsidR="00E77960" w:rsidDel="00C70033" w14:paraId="23B39422" w14:textId="06E363A2" w:rsidTr="00806E9B">
        <w:trPr>
          <w:del w:id="1096" w:author="MCC TF160" w:date="2023-03-13T14:38:00Z"/>
        </w:trPr>
        <w:tc>
          <w:tcPr>
            <w:tcW w:w="1479" w:type="dxa"/>
            <w:tcBorders>
              <w:top w:val="double" w:sz="4" w:space="0" w:color="auto"/>
            </w:tcBorders>
            <w:shd w:val="clear" w:color="auto" w:fill="auto"/>
          </w:tcPr>
          <w:p w14:paraId="5216BDC2" w14:textId="3ED42723" w:rsidR="00E77960" w:rsidRPr="00376DBA" w:rsidDel="00C70033" w:rsidRDefault="00E77960" w:rsidP="00806E9B">
            <w:pPr>
              <w:pStyle w:val="TAL"/>
              <w:rPr>
                <w:del w:id="1097" w:author="MCC TF160" w:date="2023-03-13T14:38:00Z"/>
              </w:rPr>
            </w:pPr>
            <w:del w:id="1098" w:author="MCC TF160" w:date="2023-03-13T14:38:00Z">
              <w:r w:rsidRPr="00376DBA" w:rsidDel="00C70033">
                <w:delText>out</w:delText>
              </w:r>
            </w:del>
          </w:p>
        </w:tc>
        <w:tc>
          <w:tcPr>
            <w:tcW w:w="2957" w:type="dxa"/>
            <w:tcBorders>
              <w:top w:val="double" w:sz="4" w:space="0" w:color="auto"/>
            </w:tcBorders>
            <w:shd w:val="clear" w:color="auto" w:fill="auto"/>
          </w:tcPr>
          <w:p w14:paraId="4D7A99A9" w14:textId="3B257A03" w:rsidR="00E77960" w:rsidRPr="00376DBA" w:rsidDel="00C70033" w:rsidRDefault="00E77960" w:rsidP="00806E9B">
            <w:pPr>
              <w:pStyle w:val="TAL"/>
              <w:rPr>
                <w:del w:id="1099" w:author="MCC TF160" w:date="2023-03-13T14:38:00Z"/>
              </w:rPr>
            </w:pPr>
            <w:del w:id="1100" w:author="MCC TF160" w:date="2023-03-13T14:38:00Z">
              <w:r w:rsidDel="00C70033">
                <w:fldChar w:fldCharType="begin"/>
              </w:r>
              <w:r w:rsidDel="00C70033">
                <w:delInstrText>HYPERLINK \l "IMS_CONFIG_REQ"</w:delInstrText>
              </w:r>
              <w:r w:rsidDel="00C70033">
                <w:fldChar w:fldCharType="separate"/>
              </w:r>
              <w:r w:rsidDel="00C70033">
                <w:rPr>
                  <w:rStyle w:val="Hyperlink"/>
                </w:rPr>
                <w:delText>IMS_CONFIG_REQ</w:delText>
              </w:r>
              <w:r w:rsidDel="00C70033">
                <w:rPr>
                  <w:rStyle w:val="Hyperlink"/>
                </w:rPr>
                <w:fldChar w:fldCharType="end"/>
              </w:r>
            </w:del>
          </w:p>
        </w:tc>
        <w:tc>
          <w:tcPr>
            <w:tcW w:w="5421" w:type="dxa"/>
            <w:tcBorders>
              <w:top w:val="double" w:sz="4" w:space="0" w:color="auto"/>
            </w:tcBorders>
            <w:shd w:val="clear" w:color="auto" w:fill="auto"/>
          </w:tcPr>
          <w:p w14:paraId="7365CE98" w14:textId="27C68B86" w:rsidR="00E77960" w:rsidRPr="00376DBA" w:rsidDel="00C70033" w:rsidRDefault="00E77960" w:rsidP="00806E9B">
            <w:pPr>
              <w:pStyle w:val="TAL"/>
              <w:rPr>
                <w:del w:id="1101" w:author="MCC TF160" w:date="2023-03-13T14:38:00Z"/>
              </w:rPr>
            </w:pPr>
          </w:p>
        </w:tc>
      </w:tr>
      <w:tr w:rsidR="00E77960" w:rsidDel="00C70033" w14:paraId="5B324651" w14:textId="65F208D9" w:rsidTr="00806E9B">
        <w:trPr>
          <w:del w:id="1102" w:author="MCC TF160" w:date="2023-03-13T14:38:00Z"/>
        </w:trPr>
        <w:tc>
          <w:tcPr>
            <w:tcW w:w="1479" w:type="dxa"/>
            <w:shd w:val="clear" w:color="auto" w:fill="auto"/>
          </w:tcPr>
          <w:p w14:paraId="3B469A05" w14:textId="192D21BC" w:rsidR="00E77960" w:rsidRPr="00376DBA" w:rsidDel="00C70033" w:rsidRDefault="00E77960" w:rsidP="00806E9B">
            <w:pPr>
              <w:pStyle w:val="TAL"/>
              <w:rPr>
                <w:del w:id="1103" w:author="MCC TF160" w:date="2023-03-13T14:38:00Z"/>
              </w:rPr>
            </w:pPr>
            <w:del w:id="1104" w:author="MCC TF160" w:date="2023-03-13T14:38:00Z">
              <w:r w:rsidRPr="00376DBA" w:rsidDel="00C70033">
                <w:delText>in</w:delText>
              </w:r>
            </w:del>
          </w:p>
        </w:tc>
        <w:tc>
          <w:tcPr>
            <w:tcW w:w="2957" w:type="dxa"/>
            <w:shd w:val="clear" w:color="auto" w:fill="auto"/>
          </w:tcPr>
          <w:p w14:paraId="1E8F781A" w14:textId="12F42F3C" w:rsidR="00E77960" w:rsidRPr="00376DBA" w:rsidDel="00C70033" w:rsidRDefault="00E77960" w:rsidP="00806E9B">
            <w:pPr>
              <w:pStyle w:val="TAL"/>
              <w:rPr>
                <w:del w:id="1105" w:author="MCC TF160" w:date="2023-03-13T14:38:00Z"/>
              </w:rPr>
            </w:pPr>
            <w:del w:id="1106" w:author="MCC TF160" w:date="2023-03-13T14:38:00Z">
              <w:r w:rsidDel="00C70033">
                <w:fldChar w:fldCharType="begin"/>
              </w:r>
              <w:r w:rsidDel="00C70033">
                <w:delInstrText>HYPERLINK \l "IMS_CONFIG_CNF"</w:delInstrText>
              </w:r>
              <w:r w:rsidDel="00C70033">
                <w:fldChar w:fldCharType="separate"/>
              </w:r>
              <w:r w:rsidDel="00C70033">
                <w:rPr>
                  <w:rStyle w:val="Hyperlink"/>
                </w:rPr>
                <w:delText>IMS_CONFIG_CNF</w:delText>
              </w:r>
              <w:r w:rsidDel="00C70033">
                <w:rPr>
                  <w:rStyle w:val="Hyperlink"/>
                </w:rPr>
                <w:fldChar w:fldCharType="end"/>
              </w:r>
            </w:del>
          </w:p>
        </w:tc>
        <w:tc>
          <w:tcPr>
            <w:tcW w:w="5421" w:type="dxa"/>
            <w:shd w:val="clear" w:color="auto" w:fill="auto"/>
          </w:tcPr>
          <w:p w14:paraId="00FF3F76" w14:textId="3CC4D37C" w:rsidR="00E77960" w:rsidRPr="00376DBA" w:rsidDel="00C70033" w:rsidRDefault="00E77960" w:rsidP="00806E9B">
            <w:pPr>
              <w:pStyle w:val="TAL"/>
              <w:rPr>
                <w:del w:id="1107" w:author="MCC TF160" w:date="2023-03-13T14:38:00Z"/>
              </w:rPr>
            </w:pPr>
          </w:p>
        </w:tc>
      </w:tr>
    </w:tbl>
    <w:p w14:paraId="32C070F6" w14:textId="114A4DA4" w:rsidR="00E77960" w:rsidDel="00C70033" w:rsidRDefault="00E77960" w:rsidP="00E77960">
      <w:pPr>
        <w:rPr>
          <w:del w:id="1108" w:author="MCC TF160" w:date="2023-03-13T14:38:00Z"/>
        </w:rPr>
      </w:pPr>
    </w:p>
    <w:p w14:paraId="1BBA6303" w14:textId="653B7DC0" w:rsidR="00E77960" w:rsidDel="00C70033" w:rsidRDefault="00E77960" w:rsidP="00E77960">
      <w:pPr>
        <w:pStyle w:val="TH"/>
        <w:rPr>
          <w:del w:id="1109" w:author="MCC TF160" w:date="2023-03-13T14:38:00Z"/>
        </w:rPr>
      </w:pPr>
      <w:del w:id="1110" w:author="MCC TF160" w:date="2023-03-13T14:38:00Z">
        <w:r w:rsidDel="00C70033">
          <w:delText>IMS_IP_CLIENT_PORT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7960" w:rsidDel="00C70033" w14:paraId="23858C9D" w14:textId="6D140089" w:rsidTr="00806E9B">
        <w:trPr>
          <w:del w:id="1111" w:author="MCC TF160" w:date="2023-03-13T14:38:00Z"/>
        </w:trPr>
        <w:tc>
          <w:tcPr>
            <w:tcW w:w="9857" w:type="dxa"/>
            <w:gridSpan w:val="3"/>
            <w:shd w:val="clear" w:color="auto" w:fill="E0E0E0"/>
          </w:tcPr>
          <w:p w14:paraId="5875352B" w14:textId="5455726F" w:rsidR="00E77960" w:rsidRPr="00376DBA" w:rsidDel="00C70033" w:rsidRDefault="00E77960" w:rsidP="00806E9B">
            <w:pPr>
              <w:pStyle w:val="TAL"/>
              <w:rPr>
                <w:del w:id="1112" w:author="MCC TF160" w:date="2023-03-13T14:38:00Z"/>
                <w:b/>
              </w:rPr>
            </w:pPr>
            <w:del w:id="1113" w:author="MCC TF160" w:date="2023-03-13T14:38:00Z">
              <w:r w:rsidRPr="00376DBA" w:rsidDel="00C70033">
                <w:rPr>
                  <w:b/>
                </w:rPr>
                <w:delText>TTCN-3 Port Type</w:delText>
              </w:r>
            </w:del>
          </w:p>
        </w:tc>
      </w:tr>
      <w:tr w:rsidR="00E77960" w:rsidDel="00C70033" w14:paraId="315FCA50" w14:textId="238F815D" w:rsidTr="00806E9B">
        <w:trPr>
          <w:del w:id="1114" w:author="MCC TF160" w:date="2023-03-13T14:38:00Z"/>
        </w:trPr>
        <w:tc>
          <w:tcPr>
            <w:tcW w:w="1479" w:type="dxa"/>
            <w:tcBorders>
              <w:bottom w:val="single" w:sz="4" w:space="0" w:color="auto"/>
            </w:tcBorders>
            <w:shd w:val="clear" w:color="auto" w:fill="E0E0E0"/>
          </w:tcPr>
          <w:p w14:paraId="55701C48" w14:textId="5788DF83" w:rsidR="00E77960" w:rsidRPr="00376DBA" w:rsidDel="00C70033" w:rsidRDefault="00E77960" w:rsidP="00806E9B">
            <w:pPr>
              <w:pStyle w:val="TAL"/>
              <w:rPr>
                <w:del w:id="1115" w:author="MCC TF160" w:date="2023-03-13T14:38:00Z"/>
                <w:b/>
              </w:rPr>
            </w:pPr>
            <w:del w:id="1116" w:author="MCC TF160" w:date="2023-03-13T14:38:00Z">
              <w:r w:rsidRPr="00376DBA" w:rsidDel="00C70033">
                <w:rPr>
                  <w:b/>
                </w:rPr>
                <w:delText>Name</w:delText>
              </w:r>
            </w:del>
          </w:p>
        </w:tc>
        <w:tc>
          <w:tcPr>
            <w:tcW w:w="8378" w:type="dxa"/>
            <w:gridSpan w:val="2"/>
            <w:tcBorders>
              <w:bottom w:val="single" w:sz="4" w:space="0" w:color="auto"/>
            </w:tcBorders>
            <w:shd w:val="clear" w:color="auto" w:fill="FFFF99"/>
          </w:tcPr>
          <w:p w14:paraId="48F9C74E" w14:textId="732312A7" w:rsidR="00E77960" w:rsidRPr="00376DBA" w:rsidDel="00C70033" w:rsidRDefault="00E77960" w:rsidP="00806E9B">
            <w:pPr>
              <w:pStyle w:val="TAL"/>
              <w:rPr>
                <w:del w:id="1117" w:author="MCC TF160" w:date="2023-03-13T14:38:00Z"/>
                <w:b/>
              </w:rPr>
            </w:pPr>
            <w:del w:id="1118" w:author="MCC TF160" w:date="2023-03-13T14:38:00Z">
              <w:r w:rsidRPr="00376DBA" w:rsidDel="00C70033">
                <w:rPr>
                  <w:b/>
                </w:rPr>
                <w:delText>IMS_IP_CLIENT_PORT</w:delText>
              </w:r>
            </w:del>
          </w:p>
        </w:tc>
      </w:tr>
      <w:tr w:rsidR="00E77960" w:rsidDel="00C70033" w14:paraId="1D752015" w14:textId="438ABDD2" w:rsidTr="00806E9B">
        <w:trPr>
          <w:del w:id="1119" w:author="MCC TF160" w:date="2023-03-13T14:38:00Z"/>
        </w:trPr>
        <w:tc>
          <w:tcPr>
            <w:tcW w:w="1479" w:type="dxa"/>
            <w:tcBorders>
              <w:bottom w:val="double" w:sz="4" w:space="0" w:color="auto"/>
            </w:tcBorders>
            <w:shd w:val="clear" w:color="auto" w:fill="E0E0E0"/>
          </w:tcPr>
          <w:p w14:paraId="42E123C6" w14:textId="05F34F9A" w:rsidR="00E77960" w:rsidRPr="00376DBA" w:rsidDel="00C70033" w:rsidRDefault="00E77960" w:rsidP="00806E9B">
            <w:pPr>
              <w:pStyle w:val="TAL"/>
              <w:rPr>
                <w:del w:id="1120" w:author="MCC TF160" w:date="2023-03-13T14:38:00Z"/>
                <w:b/>
              </w:rPr>
            </w:pPr>
            <w:del w:id="1121" w:author="MCC TF160" w:date="2023-03-13T14:38:00Z">
              <w:r w:rsidRPr="00376DBA" w:rsidDel="00C70033">
                <w:rPr>
                  <w:b/>
                </w:rPr>
                <w:delText>Comment</w:delText>
              </w:r>
            </w:del>
          </w:p>
        </w:tc>
        <w:tc>
          <w:tcPr>
            <w:tcW w:w="8378" w:type="dxa"/>
            <w:gridSpan w:val="2"/>
            <w:tcBorders>
              <w:bottom w:val="double" w:sz="4" w:space="0" w:color="auto"/>
            </w:tcBorders>
            <w:shd w:val="clear" w:color="auto" w:fill="auto"/>
          </w:tcPr>
          <w:p w14:paraId="52262C0F" w14:textId="03252861" w:rsidR="00E77960" w:rsidRPr="00376DBA" w:rsidDel="00C70033" w:rsidRDefault="00E77960" w:rsidP="00806E9B">
            <w:pPr>
              <w:pStyle w:val="TAL"/>
              <w:rPr>
                <w:del w:id="1122" w:author="MCC TF160" w:date="2023-03-13T14:38:00Z"/>
              </w:rPr>
            </w:pPr>
            <w:del w:id="1123" w:author="MCC TF160" w:date="2023-03-13T14:38:00Z">
              <w:r w:rsidRPr="00376DBA" w:rsidDel="00C70033">
                <w:delText>IMS client: send requests, receive response</w:delText>
              </w:r>
            </w:del>
          </w:p>
        </w:tc>
      </w:tr>
      <w:tr w:rsidR="00E77960" w:rsidDel="00C70033" w14:paraId="41349B3F" w14:textId="350B6390" w:rsidTr="00806E9B">
        <w:trPr>
          <w:del w:id="1124" w:author="MCC TF160" w:date="2023-03-13T14:38:00Z"/>
        </w:trPr>
        <w:tc>
          <w:tcPr>
            <w:tcW w:w="1479" w:type="dxa"/>
            <w:tcBorders>
              <w:top w:val="double" w:sz="4" w:space="0" w:color="auto"/>
            </w:tcBorders>
            <w:shd w:val="clear" w:color="auto" w:fill="auto"/>
          </w:tcPr>
          <w:p w14:paraId="315C76EF" w14:textId="073F24A0" w:rsidR="00E77960" w:rsidRPr="00376DBA" w:rsidDel="00C70033" w:rsidRDefault="00E77960" w:rsidP="00806E9B">
            <w:pPr>
              <w:pStyle w:val="TAL"/>
              <w:rPr>
                <w:del w:id="1125" w:author="MCC TF160" w:date="2023-03-13T14:38:00Z"/>
              </w:rPr>
            </w:pPr>
            <w:del w:id="1126" w:author="MCC TF160" w:date="2023-03-13T14:38:00Z">
              <w:r w:rsidRPr="00376DBA" w:rsidDel="00C70033">
                <w:delText>out</w:delText>
              </w:r>
            </w:del>
          </w:p>
        </w:tc>
        <w:tc>
          <w:tcPr>
            <w:tcW w:w="2957" w:type="dxa"/>
            <w:tcBorders>
              <w:top w:val="double" w:sz="4" w:space="0" w:color="auto"/>
            </w:tcBorders>
            <w:shd w:val="clear" w:color="auto" w:fill="auto"/>
          </w:tcPr>
          <w:p w14:paraId="434B763B" w14:textId="6A98EDAF" w:rsidR="00E77960" w:rsidRPr="00376DBA" w:rsidDel="00C70033" w:rsidRDefault="00E77960" w:rsidP="00806E9B">
            <w:pPr>
              <w:pStyle w:val="TAL"/>
              <w:rPr>
                <w:del w:id="1127" w:author="MCC TF160" w:date="2023-03-13T14:38:00Z"/>
              </w:rPr>
            </w:pPr>
            <w:del w:id="1128" w:author="MCC TF160" w:date="2023-03-13T14:38:00Z">
              <w:r w:rsidDel="00C70033">
                <w:fldChar w:fldCharType="begin"/>
              </w:r>
              <w:r w:rsidDel="00C70033">
                <w:delInstrText>HYPERLINK \l "IMS_DATA_REQ"</w:delInstrText>
              </w:r>
              <w:r w:rsidDel="00C70033">
                <w:fldChar w:fldCharType="separate"/>
              </w:r>
              <w:r w:rsidDel="00C70033">
                <w:rPr>
                  <w:rStyle w:val="Hyperlink"/>
                </w:rPr>
                <w:delText>IMS_DATA_REQ</w:delText>
              </w:r>
              <w:r w:rsidDel="00C70033">
                <w:rPr>
                  <w:rStyle w:val="Hyperlink"/>
                </w:rPr>
                <w:fldChar w:fldCharType="end"/>
              </w:r>
            </w:del>
          </w:p>
        </w:tc>
        <w:tc>
          <w:tcPr>
            <w:tcW w:w="5421" w:type="dxa"/>
            <w:tcBorders>
              <w:top w:val="double" w:sz="4" w:space="0" w:color="auto"/>
            </w:tcBorders>
            <w:shd w:val="clear" w:color="auto" w:fill="auto"/>
          </w:tcPr>
          <w:p w14:paraId="4103933E" w14:textId="07E34644" w:rsidR="00E77960" w:rsidRPr="00376DBA" w:rsidDel="00C70033" w:rsidRDefault="00E77960" w:rsidP="00806E9B">
            <w:pPr>
              <w:pStyle w:val="TAL"/>
              <w:rPr>
                <w:del w:id="1129" w:author="MCC TF160" w:date="2023-03-13T14:38:00Z"/>
              </w:rPr>
            </w:pPr>
          </w:p>
        </w:tc>
      </w:tr>
      <w:tr w:rsidR="00E77960" w:rsidDel="00C70033" w14:paraId="4F9EDADA" w14:textId="76C9172D" w:rsidTr="00806E9B">
        <w:trPr>
          <w:del w:id="1130" w:author="MCC TF160" w:date="2023-03-13T14:38:00Z"/>
        </w:trPr>
        <w:tc>
          <w:tcPr>
            <w:tcW w:w="1479" w:type="dxa"/>
            <w:shd w:val="clear" w:color="auto" w:fill="auto"/>
          </w:tcPr>
          <w:p w14:paraId="1A34A50B" w14:textId="7D85FF9F" w:rsidR="00E77960" w:rsidRPr="00376DBA" w:rsidDel="00C70033" w:rsidRDefault="00E77960" w:rsidP="00806E9B">
            <w:pPr>
              <w:pStyle w:val="TAL"/>
              <w:rPr>
                <w:del w:id="1131" w:author="MCC TF160" w:date="2023-03-13T14:38:00Z"/>
              </w:rPr>
            </w:pPr>
            <w:del w:id="1132" w:author="MCC TF160" w:date="2023-03-13T14:38:00Z">
              <w:r w:rsidRPr="00376DBA" w:rsidDel="00C70033">
                <w:delText>in</w:delText>
              </w:r>
            </w:del>
          </w:p>
        </w:tc>
        <w:tc>
          <w:tcPr>
            <w:tcW w:w="2957" w:type="dxa"/>
            <w:shd w:val="clear" w:color="auto" w:fill="auto"/>
          </w:tcPr>
          <w:p w14:paraId="70AC52B6" w14:textId="23655D32" w:rsidR="00E77960" w:rsidRPr="00376DBA" w:rsidDel="00C70033" w:rsidRDefault="00E77960" w:rsidP="00806E9B">
            <w:pPr>
              <w:pStyle w:val="TAL"/>
              <w:rPr>
                <w:del w:id="1133" w:author="MCC TF160" w:date="2023-03-13T14:38:00Z"/>
              </w:rPr>
            </w:pPr>
            <w:del w:id="1134" w:author="MCC TF160" w:date="2023-03-13T14:38:00Z">
              <w:r w:rsidDel="00C70033">
                <w:fldChar w:fldCharType="begin"/>
              </w:r>
              <w:r w:rsidDel="00C70033">
                <w:delInstrText>HYPERLINK \l "IMS_DATA_RSP"</w:delInstrText>
              </w:r>
              <w:r w:rsidDel="00C70033">
                <w:fldChar w:fldCharType="separate"/>
              </w:r>
              <w:r w:rsidDel="00C70033">
                <w:rPr>
                  <w:rStyle w:val="Hyperlink"/>
                </w:rPr>
                <w:delText>IMS_DATA_RSP</w:delText>
              </w:r>
              <w:r w:rsidDel="00C70033">
                <w:rPr>
                  <w:rStyle w:val="Hyperlink"/>
                </w:rPr>
                <w:fldChar w:fldCharType="end"/>
              </w:r>
            </w:del>
          </w:p>
        </w:tc>
        <w:tc>
          <w:tcPr>
            <w:tcW w:w="5421" w:type="dxa"/>
            <w:shd w:val="clear" w:color="auto" w:fill="auto"/>
          </w:tcPr>
          <w:p w14:paraId="1DEE0768" w14:textId="02B50D3A" w:rsidR="00E77960" w:rsidRPr="00376DBA" w:rsidDel="00C70033" w:rsidRDefault="00E77960" w:rsidP="00806E9B">
            <w:pPr>
              <w:pStyle w:val="TAL"/>
              <w:rPr>
                <w:del w:id="1135" w:author="MCC TF160" w:date="2023-03-13T14:38:00Z"/>
              </w:rPr>
            </w:pPr>
          </w:p>
        </w:tc>
      </w:tr>
    </w:tbl>
    <w:p w14:paraId="1C3EAE45" w14:textId="1B8B0087" w:rsidR="00E77960" w:rsidDel="00C70033" w:rsidRDefault="00E77960" w:rsidP="00E77960">
      <w:pPr>
        <w:rPr>
          <w:del w:id="1136" w:author="MCC TF160" w:date="2023-03-13T14:38:00Z"/>
        </w:rPr>
      </w:pPr>
    </w:p>
    <w:p w14:paraId="2BB05513" w14:textId="1CB00666" w:rsidR="00E77960" w:rsidDel="00C70033" w:rsidRDefault="00E77960" w:rsidP="00E77960">
      <w:pPr>
        <w:pStyle w:val="TH"/>
        <w:rPr>
          <w:del w:id="1137" w:author="MCC TF160" w:date="2023-03-13T14:38:00Z"/>
        </w:rPr>
      </w:pPr>
      <w:del w:id="1138" w:author="MCC TF160" w:date="2023-03-13T14:38:00Z">
        <w:r w:rsidDel="00C70033">
          <w:delText>IMS_IP_SERVER_PORT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7960" w:rsidDel="00C70033" w14:paraId="28F02F0E" w14:textId="2C332412" w:rsidTr="00806E9B">
        <w:trPr>
          <w:del w:id="1139" w:author="MCC TF160" w:date="2023-03-13T14:38:00Z"/>
        </w:trPr>
        <w:tc>
          <w:tcPr>
            <w:tcW w:w="9857" w:type="dxa"/>
            <w:gridSpan w:val="3"/>
            <w:shd w:val="clear" w:color="auto" w:fill="E0E0E0"/>
          </w:tcPr>
          <w:p w14:paraId="26BC82BC" w14:textId="12F716D2" w:rsidR="00E77960" w:rsidRPr="00376DBA" w:rsidDel="00C70033" w:rsidRDefault="00E77960" w:rsidP="00806E9B">
            <w:pPr>
              <w:pStyle w:val="TAL"/>
              <w:rPr>
                <w:del w:id="1140" w:author="MCC TF160" w:date="2023-03-13T14:38:00Z"/>
                <w:b/>
              </w:rPr>
            </w:pPr>
            <w:del w:id="1141" w:author="MCC TF160" w:date="2023-03-13T14:38:00Z">
              <w:r w:rsidRPr="00376DBA" w:rsidDel="00C70033">
                <w:rPr>
                  <w:b/>
                </w:rPr>
                <w:delText>TTCN-3 Port Type</w:delText>
              </w:r>
            </w:del>
          </w:p>
        </w:tc>
      </w:tr>
      <w:tr w:rsidR="00E77960" w:rsidDel="00C70033" w14:paraId="65DB660D" w14:textId="0441B292" w:rsidTr="00806E9B">
        <w:trPr>
          <w:del w:id="1142" w:author="MCC TF160" w:date="2023-03-13T14:38:00Z"/>
        </w:trPr>
        <w:tc>
          <w:tcPr>
            <w:tcW w:w="1479" w:type="dxa"/>
            <w:tcBorders>
              <w:bottom w:val="single" w:sz="4" w:space="0" w:color="auto"/>
            </w:tcBorders>
            <w:shd w:val="clear" w:color="auto" w:fill="E0E0E0"/>
          </w:tcPr>
          <w:p w14:paraId="2149EDE0" w14:textId="102A9C14" w:rsidR="00E77960" w:rsidRPr="00376DBA" w:rsidDel="00C70033" w:rsidRDefault="00E77960" w:rsidP="00806E9B">
            <w:pPr>
              <w:pStyle w:val="TAL"/>
              <w:rPr>
                <w:del w:id="1143" w:author="MCC TF160" w:date="2023-03-13T14:38:00Z"/>
                <w:b/>
              </w:rPr>
            </w:pPr>
            <w:del w:id="1144" w:author="MCC TF160" w:date="2023-03-13T14:38:00Z">
              <w:r w:rsidRPr="00376DBA" w:rsidDel="00C70033">
                <w:rPr>
                  <w:b/>
                </w:rPr>
                <w:delText>Name</w:delText>
              </w:r>
            </w:del>
          </w:p>
        </w:tc>
        <w:tc>
          <w:tcPr>
            <w:tcW w:w="8378" w:type="dxa"/>
            <w:gridSpan w:val="2"/>
            <w:tcBorders>
              <w:bottom w:val="single" w:sz="4" w:space="0" w:color="auto"/>
            </w:tcBorders>
            <w:shd w:val="clear" w:color="auto" w:fill="FFFF99"/>
          </w:tcPr>
          <w:p w14:paraId="2C377049" w14:textId="4EA753AB" w:rsidR="00E77960" w:rsidRPr="00376DBA" w:rsidDel="00C70033" w:rsidRDefault="00E77960" w:rsidP="00806E9B">
            <w:pPr>
              <w:pStyle w:val="TAL"/>
              <w:rPr>
                <w:del w:id="1145" w:author="MCC TF160" w:date="2023-03-13T14:38:00Z"/>
                <w:b/>
              </w:rPr>
            </w:pPr>
            <w:del w:id="1146" w:author="MCC TF160" w:date="2023-03-13T14:38:00Z">
              <w:r w:rsidRPr="00376DBA" w:rsidDel="00C70033">
                <w:rPr>
                  <w:b/>
                </w:rPr>
                <w:delText>IMS_IP_SERVER_PORT</w:delText>
              </w:r>
            </w:del>
          </w:p>
        </w:tc>
      </w:tr>
      <w:tr w:rsidR="00E77960" w:rsidDel="00C70033" w14:paraId="77199872" w14:textId="53660BE9" w:rsidTr="00806E9B">
        <w:trPr>
          <w:del w:id="1147" w:author="MCC TF160" w:date="2023-03-13T14:38:00Z"/>
        </w:trPr>
        <w:tc>
          <w:tcPr>
            <w:tcW w:w="1479" w:type="dxa"/>
            <w:tcBorders>
              <w:bottom w:val="double" w:sz="4" w:space="0" w:color="auto"/>
            </w:tcBorders>
            <w:shd w:val="clear" w:color="auto" w:fill="E0E0E0"/>
          </w:tcPr>
          <w:p w14:paraId="2CE6F024" w14:textId="415EC054" w:rsidR="00E77960" w:rsidRPr="00376DBA" w:rsidDel="00C70033" w:rsidRDefault="00E77960" w:rsidP="00806E9B">
            <w:pPr>
              <w:pStyle w:val="TAL"/>
              <w:rPr>
                <w:del w:id="1148" w:author="MCC TF160" w:date="2023-03-13T14:38:00Z"/>
                <w:b/>
              </w:rPr>
            </w:pPr>
            <w:del w:id="1149" w:author="MCC TF160" w:date="2023-03-13T14:38:00Z">
              <w:r w:rsidRPr="00376DBA" w:rsidDel="00C70033">
                <w:rPr>
                  <w:b/>
                </w:rPr>
                <w:delText>Comment</w:delText>
              </w:r>
            </w:del>
          </w:p>
        </w:tc>
        <w:tc>
          <w:tcPr>
            <w:tcW w:w="8378" w:type="dxa"/>
            <w:gridSpan w:val="2"/>
            <w:tcBorders>
              <w:bottom w:val="double" w:sz="4" w:space="0" w:color="auto"/>
            </w:tcBorders>
            <w:shd w:val="clear" w:color="auto" w:fill="auto"/>
          </w:tcPr>
          <w:p w14:paraId="329772BD" w14:textId="4111653F" w:rsidR="00E77960" w:rsidRPr="00376DBA" w:rsidDel="00C70033" w:rsidRDefault="00E77960" w:rsidP="00806E9B">
            <w:pPr>
              <w:pStyle w:val="TAL"/>
              <w:rPr>
                <w:del w:id="1150" w:author="MCC TF160" w:date="2023-03-13T14:38:00Z"/>
              </w:rPr>
            </w:pPr>
            <w:del w:id="1151" w:author="MCC TF160" w:date="2023-03-13T14:38:00Z">
              <w:r w:rsidRPr="00376DBA" w:rsidDel="00C70033">
                <w:delText>IMS server: send response, receive requests</w:delText>
              </w:r>
            </w:del>
          </w:p>
        </w:tc>
      </w:tr>
      <w:tr w:rsidR="00E77960" w:rsidDel="00C70033" w14:paraId="641B8CCA" w14:textId="3D71FFC4" w:rsidTr="00806E9B">
        <w:trPr>
          <w:del w:id="1152" w:author="MCC TF160" w:date="2023-03-13T14:38:00Z"/>
        </w:trPr>
        <w:tc>
          <w:tcPr>
            <w:tcW w:w="1479" w:type="dxa"/>
            <w:tcBorders>
              <w:top w:val="double" w:sz="4" w:space="0" w:color="auto"/>
            </w:tcBorders>
            <w:shd w:val="clear" w:color="auto" w:fill="auto"/>
          </w:tcPr>
          <w:p w14:paraId="2BFA3AD0" w14:textId="18EEDC4D" w:rsidR="00E77960" w:rsidRPr="00376DBA" w:rsidDel="00C70033" w:rsidRDefault="00E77960" w:rsidP="00806E9B">
            <w:pPr>
              <w:pStyle w:val="TAL"/>
              <w:rPr>
                <w:del w:id="1153" w:author="MCC TF160" w:date="2023-03-13T14:38:00Z"/>
              </w:rPr>
            </w:pPr>
            <w:del w:id="1154" w:author="MCC TF160" w:date="2023-03-13T14:38:00Z">
              <w:r w:rsidRPr="00376DBA" w:rsidDel="00C70033">
                <w:delText>out</w:delText>
              </w:r>
            </w:del>
          </w:p>
        </w:tc>
        <w:tc>
          <w:tcPr>
            <w:tcW w:w="2957" w:type="dxa"/>
            <w:tcBorders>
              <w:top w:val="double" w:sz="4" w:space="0" w:color="auto"/>
            </w:tcBorders>
            <w:shd w:val="clear" w:color="auto" w:fill="auto"/>
          </w:tcPr>
          <w:p w14:paraId="39AEF888" w14:textId="3C53352F" w:rsidR="00E77960" w:rsidRPr="00376DBA" w:rsidDel="00C70033" w:rsidRDefault="00E77960" w:rsidP="00806E9B">
            <w:pPr>
              <w:pStyle w:val="TAL"/>
              <w:rPr>
                <w:del w:id="1155" w:author="MCC TF160" w:date="2023-03-13T14:38:00Z"/>
              </w:rPr>
            </w:pPr>
            <w:del w:id="1156" w:author="MCC TF160" w:date="2023-03-13T14:38:00Z">
              <w:r w:rsidDel="00C70033">
                <w:fldChar w:fldCharType="begin"/>
              </w:r>
              <w:r w:rsidDel="00C70033">
                <w:delInstrText>HYPERLINK \l "IMS_DATA_RSP"</w:delInstrText>
              </w:r>
              <w:r w:rsidDel="00C70033">
                <w:fldChar w:fldCharType="separate"/>
              </w:r>
              <w:r w:rsidDel="00C70033">
                <w:rPr>
                  <w:rStyle w:val="Hyperlink"/>
                </w:rPr>
                <w:delText>IMS_DATA_RSP</w:delText>
              </w:r>
              <w:r w:rsidDel="00C70033">
                <w:rPr>
                  <w:rStyle w:val="Hyperlink"/>
                </w:rPr>
                <w:fldChar w:fldCharType="end"/>
              </w:r>
            </w:del>
          </w:p>
        </w:tc>
        <w:tc>
          <w:tcPr>
            <w:tcW w:w="5421" w:type="dxa"/>
            <w:tcBorders>
              <w:top w:val="double" w:sz="4" w:space="0" w:color="auto"/>
            </w:tcBorders>
            <w:shd w:val="clear" w:color="auto" w:fill="auto"/>
          </w:tcPr>
          <w:p w14:paraId="08815160" w14:textId="5F2C3173" w:rsidR="00E77960" w:rsidRPr="00376DBA" w:rsidDel="00C70033" w:rsidRDefault="00E77960" w:rsidP="00806E9B">
            <w:pPr>
              <w:pStyle w:val="TAL"/>
              <w:rPr>
                <w:del w:id="1157" w:author="MCC TF160" w:date="2023-03-13T14:38:00Z"/>
              </w:rPr>
            </w:pPr>
          </w:p>
        </w:tc>
      </w:tr>
      <w:tr w:rsidR="00E77960" w:rsidDel="00C70033" w14:paraId="380DC1AB" w14:textId="59223E9A" w:rsidTr="00806E9B">
        <w:trPr>
          <w:del w:id="1158" w:author="MCC TF160" w:date="2023-03-13T14:38:00Z"/>
        </w:trPr>
        <w:tc>
          <w:tcPr>
            <w:tcW w:w="1479" w:type="dxa"/>
            <w:shd w:val="clear" w:color="auto" w:fill="auto"/>
          </w:tcPr>
          <w:p w14:paraId="0FF51513" w14:textId="636F0865" w:rsidR="00E77960" w:rsidRPr="00376DBA" w:rsidDel="00C70033" w:rsidRDefault="00E77960" w:rsidP="00806E9B">
            <w:pPr>
              <w:pStyle w:val="TAL"/>
              <w:rPr>
                <w:del w:id="1159" w:author="MCC TF160" w:date="2023-03-13T14:38:00Z"/>
              </w:rPr>
            </w:pPr>
            <w:del w:id="1160" w:author="MCC TF160" w:date="2023-03-13T14:38:00Z">
              <w:r w:rsidRPr="00376DBA" w:rsidDel="00C70033">
                <w:delText>in</w:delText>
              </w:r>
            </w:del>
          </w:p>
        </w:tc>
        <w:tc>
          <w:tcPr>
            <w:tcW w:w="2957" w:type="dxa"/>
            <w:shd w:val="clear" w:color="auto" w:fill="auto"/>
          </w:tcPr>
          <w:p w14:paraId="48363EC3" w14:textId="2B8F80C3" w:rsidR="00E77960" w:rsidRPr="00376DBA" w:rsidDel="00C70033" w:rsidRDefault="00E77960" w:rsidP="00806E9B">
            <w:pPr>
              <w:pStyle w:val="TAL"/>
              <w:rPr>
                <w:del w:id="1161" w:author="MCC TF160" w:date="2023-03-13T14:38:00Z"/>
              </w:rPr>
            </w:pPr>
            <w:del w:id="1162" w:author="MCC TF160" w:date="2023-03-13T14:38:00Z">
              <w:r w:rsidDel="00C70033">
                <w:fldChar w:fldCharType="begin"/>
              </w:r>
              <w:r w:rsidDel="00C70033">
                <w:delInstrText>HYPERLINK \l "IMS_DATA_REQ"</w:delInstrText>
              </w:r>
              <w:r w:rsidDel="00C70033">
                <w:fldChar w:fldCharType="separate"/>
              </w:r>
              <w:r w:rsidDel="00C70033">
                <w:rPr>
                  <w:rStyle w:val="Hyperlink"/>
                </w:rPr>
                <w:delText>IMS_DATA_REQ</w:delText>
              </w:r>
              <w:r w:rsidDel="00C70033">
                <w:rPr>
                  <w:rStyle w:val="Hyperlink"/>
                </w:rPr>
                <w:fldChar w:fldCharType="end"/>
              </w:r>
            </w:del>
          </w:p>
        </w:tc>
        <w:tc>
          <w:tcPr>
            <w:tcW w:w="5421" w:type="dxa"/>
            <w:shd w:val="clear" w:color="auto" w:fill="auto"/>
          </w:tcPr>
          <w:p w14:paraId="641295E8" w14:textId="3B4B7708" w:rsidR="00E77960" w:rsidRPr="00376DBA" w:rsidDel="00C70033" w:rsidRDefault="00E77960" w:rsidP="00806E9B">
            <w:pPr>
              <w:pStyle w:val="TAL"/>
              <w:rPr>
                <w:del w:id="1163" w:author="MCC TF160" w:date="2023-03-13T14:38:00Z"/>
              </w:rPr>
            </w:pPr>
          </w:p>
        </w:tc>
      </w:tr>
    </w:tbl>
    <w:p w14:paraId="02CB958A" w14:textId="11C88BD7" w:rsidR="00E77960" w:rsidDel="00C70033" w:rsidRDefault="00E77960" w:rsidP="00E77960">
      <w:pPr>
        <w:rPr>
          <w:del w:id="1164" w:author="MCC TF160" w:date="2023-03-13T14:38:00Z"/>
        </w:rPr>
      </w:pPr>
    </w:p>
    <w:p w14:paraId="57348F7F" w14:textId="5FF4A197" w:rsidR="00E77960" w:rsidDel="00C70033" w:rsidRDefault="00E77960" w:rsidP="00E77960">
      <w:pPr>
        <w:pStyle w:val="Heading1"/>
        <w:rPr>
          <w:del w:id="1165" w:author="MCC TF160" w:date="2023-03-13T14:38:00Z"/>
        </w:rPr>
      </w:pPr>
      <w:del w:id="1166" w:author="MCC TF160" w:date="2023-03-13T14:38:00Z">
        <w:r w:rsidDel="00C70033">
          <w:lastRenderedPageBreak/>
          <w:delText>H.3</w:delText>
        </w:r>
        <w:r w:rsidDel="00C70033">
          <w:tab/>
          <w:delText>HTTP_ASP_TypeDefs</w:delText>
        </w:r>
      </w:del>
    </w:p>
    <w:p w14:paraId="1671D61B" w14:textId="50DEC23E" w:rsidR="00E77960" w:rsidDel="00C70033" w:rsidRDefault="00E77960" w:rsidP="00E77960">
      <w:pPr>
        <w:pStyle w:val="Heading2"/>
        <w:rPr>
          <w:del w:id="1167" w:author="MCC TF160" w:date="2023-03-13T14:38:00Z"/>
        </w:rPr>
      </w:pPr>
      <w:del w:id="1168" w:author="MCC TF160" w:date="2023-03-13T14:38:00Z">
        <w:r w:rsidDel="00C70033">
          <w:delText>H.3.1</w:delText>
        </w:r>
        <w:r w:rsidDel="00C70033">
          <w:tab/>
          <w:delText>HTTP_ASP_Definitions</w:delText>
        </w:r>
      </w:del>
    </w:p>
    <w:p w14:paraId="282F818F" w14:textId="6EEB9874" w:rsidR="00E77960" w:rsidDel="00C70033" w:rsidRDefault="00E77960" w:rsidP="00E77960">
      <w:pPr>
        <w:pStyle w:val="TH"/>
        <w:rPr>
          <w:del w:id="1169" w:author="MCC TF160" w:date="2023-03-13T14:38:00Z"/>
        </w:rPr>
      </w:pPr>
      <w:del w:id="1170" w:author="MCC TF160" w:date="2023-03-13T14:38:00Z">
        <w:r w:rsidDel="00C70033">
          <w:delText>HttpServerInfo_Type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66C163F5" w14:textId="69BF7A4C" w:rsidTr="00806E9B">
        <w:trPr>
          <w:del w:id="1171" w:author="MCC TF160" w:date="2023-03-13T14:38:00Z"/>
        </w:trPr>
        <w:tc>
          <w:tcPr>
            <w:tcW w:w="9857" w:type="dxa"/>
            <w:gridSpan w:val="4"/>
            <w:shd w:val="clear" w:color="auto" w:fill="E0E0E0"/>
          </w:tcPr>
          <w:p w14:paraId="418A03D2" w14:textId="632A5303" w:rsidR="00E77960" w:rsidRPr="00376DBA" w:rsidDel="00C70033" w:rsidRDefault="00E77960" w:rsidP="00806E9B">
            <w:pPr>
              <w:pStyle w:val="TAL"/>
              <w:rPr>
                <w:del w:id="1172" w:author="MCC TF160" w:date="2023-03-13T14:38:00Z"/>
                <w:b/>
              </w:rPr>
            </w:pPr>
            <w:del w:id="1173" w:author="MCC TF160" w:date="2023-03-13T14:38:00Z">
              <w:r w:rsidRPr="00376DBA" w:rsidDel="00C70033">
                <w:rPr>
                  <w:b/>
                </w:rPr>
                <w:delText>TTCN-3 Record Type</w:delText>
              </w:r>
            </w:del>
          </w:p>
        </w:tc>
      </w:tr>
      <w:tr w:rsidR="00E77960" w:rsidDel="00C70033" w14:paraId="40B77341" w14:textId="7D04FB09" w:rsidTr="00806E9B">
        <w:trPr>
          <w:del w:id="1174" w:author="MCC TF160" w:date="2023-03-13T14:38:00Z"/>
        </w:trPr>
        <w:tc>
          <w:tcPr>
            <w:tcW w:w="1479" w:type="dxa"/>
            <w:tcBorders>
              <w:bottom w:val="single" w:sz="4" w:space="0" w:color="auto"/>
            </w:tcBorders>
            <w:shd w:val="clear" w:color="auto" w:fill="E0E0E0"/>
          </w:tcPr>
          <w:p w14:paraId="24249196" w14:textId="77B07172" w:rsidR="00E77960" w:rsidRPr="00376DBA" w:rsidDel="00C70033" w:rsidRDefault="00E77960" w:rsidP="00806E9B">
            <w:pPr>
              <w:pStyle w:val="TAL"/>
              <w:rPr>
                <w:del w:id="1175" w:author="MCC TF160" w:date="2023-03-13T14:38:00Z"/>
                <w:b/>
              </w:rPr>
            </w:pPr>
            <w:del w:id="1176"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29F1EA54" w14:textId="7573F82E" w:rsidR="00E77960" w:rsidRPr="00376DBA" w:rsidDel="00C70033" w:rsidRDefault="00E77960" w:rsidP="00806E9B">
            <w:pPr>
              <w:pStyle w:val="TAL"/>
              <w:rPr>
                <w:del w:id="1177" w:author="MCC TF160" w:date="2023-03-13T14:38:00Z"/>
                <w:b/>
              </w:rPr>
            </w:pPr>
            <w:del w:id="1178" w:author="MCC TF160" w:date="2023-03-13T14:38:00Z">
              <w:r w:rsidRPr="00376DBA" w:rsidDel="00C70033">
                <w:rPr>
                  <w:b/>
                </w:rPr>
                <w:delText>HttpServerInfo_Type</w:delText>
              </w:r>
            </w:del>
          </w:p>
        </w:tc>
      </w:tr>
      <w:tr w:rsidR="00E77960" w:rsidDel="00C70033" w14:paraId="17AE51D0" w14:textId="0492F1D0" w:rsidTr="00806E9B">
        <w:trPr>
          <w:del w:id="1179" w:author="MCC TF160" w:date="2023-03-13T14:38:00Z"/>
        </w:trPr>
        <w:tc>
          <w:tcPr>
            <w:tcW w:w="1479" w:type="dxa"/>
            <w:tcBorders>
              <w:bottom w:val="double" w:sz="4" w:space="0" w:color="auto"/>
            </w:tcBorders>
            <w:shd w:val="clear" w:color="auto" w:fill="E0E0E0"/>
          </w:tcPr>
          <w:p w14:paraId="58CD5D2D" w14:textId="2D334B27" w:rsidR="00E77960" w:rsidRPr="00376DBA" w:rsidDel="00C70033" w:rsidRDefault="00E77960" w:rsidP="00806E9B">
            <w:pPr>
              <w:pStyle w:val="TAL"/>
              <w:rPr>
                <w:del w:id="1180" w:author="MCC TF160" w:date="2023-03-13T14:38:00Z"/>
                <w:b/>
              </w:rPr>
            </w:pPr>
            <w:del w:id="1181"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597C7C03" w14:textId="23D6DAC1" w:rsidR="00E77960" w:rsidRPr="00376DBA" w:rsidDel="00C70033" w:rsidRDefault="00E77960" w:rsidP="00806E9B">
            <w:pPr>
              <w:pStyle w:val="TAL"/>
              <w:rPr>
                <w:del w:id="1182" w:author="MCC TF160" w:date="2023-03-13T14:38:00Z"/>
              </w:rPr>
            </w:pPr>
          </w:p>
        </w:tc>
      </w:tr>
      <w:tr w:rsidR="00E77960" w:rsidDel="00C70033" w14:paraId="54E43D3A" w14:textId="450D49A9" w:rsidTr="00806E9B">
        <w:trPr>
          <w:del w:id="1183" w:author="MCC TF160" w:date="2023-03-13T14:38:00Z"/>
        </w:trPr>
        <w:tc>
          <w:tcPr>
            <w:tcW w:w="1479" w:type="dxa"/>
            <w:tcBorders>
              <w:top w:val="double" w:sz="4" w:space="0" w:color="auto"/>
            </w:tcBorders>
            <w:shd w:val="clear" w:color="auto" w:fill="auto"/>
          </w:tcPr>
          <w:p w14:paraId="1585606C" w14:textId="5EC6746B" w:rsidR="00E77960" w:rsidRPr="00376DBA" w:rsidDel="00C70033" w:rsidRDefault="00E77960" w:rsidP="00806E9B">
            <w:pPr>
              <w:pStyle w:val="TAL"/>
              <w:rPr>
                <w:del w:id="1184" w:author="MCC TF160" w:date="2023-03-13T14:38:00Z"/>
              </w:rPr>
            </w:pPr>
            <w:del w:id="1185" w:author="MCC TF160" w:date="2023-03-13T14:38:00Z">
              <w:r w:rsidRPr="00376DBA" w:rsidDel="00C70033">
                <w:delText>serverAddr</w:delText>
              </w:r>
            </w:del>
          </w:p>
        </w:tc>
        <w:tc>
          <w:tcPr>
            <w:tcW w:w="2464" w:type="dxa"/>
            <w:tcBorders>
              <w:top w:val="double" w:sz="4" w:space="0" w:color="auto"/>
            </w:tcBorders>
            <w:shd w:val="clear" w:color="auto" w:fill="auto"/>
          </w:tcPr>
          <w:p w14:paraId="38D0CA21" w14:textId="370EECA5" w:rsidR="00E77960" w:rsidRPr="00376DBA" w:rsidDel="00C70033" w:rsidRDefault="00E77960" w:rsidP="00806E9B">
            <w:pPr>
              <w:pStyle w:val="TAL"/>
              <w:rPr>
                <w:del w:id="1186" w:author="MCC TF160" w:date="2023-03-13T14:38:00Z"/>
              </w:rPr>
            </w:pPr>
            <w:del w:id="1187" w:author="MCC TF160" w:date="2023-03-13T14:38:00Z">
              <w:r w:rsidRPr="00376DBA" w:rsidDel="00C70033">
                <w:delText>IP_AddrInfo_Type</w:delText>
              </w:r>
            </w:del>
          </w:p>
        </w:tc>
        <w:tc>
          <w:tcPr>
            <w:tcW w:w="493" w:type="dxa"/>
            <w:tcBorders>
              <w:top w:val="double" w:sz="4" w:space="0" w:color="auto"/>
            </w:tcBorders>
            <w:shd w:val="clear" w:color="auto" w:fill="auto"/>
          </w:tcPr>
          <w:p w14:paraId="3CE724FC" w14:textId="529943A4" w:rsidR="00E77960" w:rsidRPr="00376DBA" w:rsidDel="00C70033" w:rsidRDefault="00E77960" w:rsidP="00806E9B">
            <w:pPr>
              <w:pStyle w:val="TAL"/>
              <w:rPr>
                <w:del w:id="1188" w:author="MCC TF160" w:date="2023-03-13T14:38:00Z"/>
              </w:rPr>
            </w:pPr>
          </w:p>
        </w:tc>
        <w:tc>
          <w:tcPr>
            <w:tcW w:w="5421" w:type="dxa"/>
            <w:tcBorders>
              <w:top w:val="double" w:sz="4" w:space="0" w:color="auto"/>
            </w:tcBorders>
            <w:shd w:val="clear" w:color="auto" w:fill="auto"/>
          </w:tcPr>
          <w:p w14:paraId="0A82BEF4" w14:textId="05C3D69F" w:rsidR="00E77960" w:rsidRPr="00376DBA" w:rsidDel="00C70033" w:rsidRDefault="00E77960" w:rsidP="00806E9B">
            <w:pPr>
              <w:pStyle w:val="TAL"/>
              <w:rPr>
                <w:del w:id="1189" w:author="MCC TF160" w:date="2023-03-13T14:38:00Z"/>
              </w:rPr>
            </w:pPr>
            <w:del w:id="1190" w:author="MCC TF160" w:date="2023-03-13T14:38:00Z">
              <w:r w:rsidRPr="00376DBA" w:rsidDel="00C70033">
                <w:delText>IP address of simulated server</w:delText>
              </w:r>
            </w:del>
          </w:p>
        </w:tc>
      </w:tr>
      <w:tr w:rsidR="00E77960" w:rsidDel="00C70033" w14:paraId="74D1A6DE" w14:textId="206CBDDD" w:rsidTr="00806E9B">
        <w:trPr>
          <w:del w:id="1191" w:author="MCC TF160" w:date="2023-03-13T14:38:00Z"/>
        </w:trPr>
        <w:tc>
          <w:tcPr>
            <w:tcW w:w="1479" w:type="dxa"/>
            <w:shd w:val="clear" w:color="auto" w:fill="auto"/>
          </w:tcPr>
          <w:p w14:paraId="530DC8D0" w14:textId="1D1B5A52" w:rsidR="00E77960" w:rsidRPr="00376DBA" w:rsidDel="00C70033" w:rsidRDefault="00E77960" w:rsidP="00806E9B">
            <w:pPr>
              <w:pStyle w:val="TAL"/>
              <w:rPr>
                <w:del w:id="1192" w:author="MCC TF160" w:date="2023-03-13T14:38:00Z"/>
              </w:rPr>
            </w:pPr>
            <w:del w:id="1193" w:author="MCC TF160" w:date="2023-03-13T14:38:00Z">
              <w:r w:rsidRPr="00376DBA" w:rsidDel="00C70033">
                <w:delText>serverPort</w:delText>
              </w:r>
            </w:del>
          </w:p>
        </w:tc>
        <w:tc>
          <w:tcPr>
            <w:tcW w:w="2464" w:type="dxa"/>
            <w:shd w:val="clear" w:color="auto" w:fill="auto"/>
          </w:tcPr>
          <w:p w14:paraId="52DDBF3C" w14:textId="5C370345" w:rsidR="00E77960" w:rsidRPr="00376DBA" w:rsidDel="00C70033" w:rsidRDefault="00E77960" w:rsidP="00806E9B">
            <w:pPr>
              <w:pStyle w:val="TAL"/>
              <w:rPr>
                <w:del w:id="1194" w:author="MCC TF160" w:date="2023-03-13T14:38:00Z"/>
              </w:rPr>
            </w:pPr>
            <w:del w:id="1195" w:author="MCC TF160" w:date="2023-03-13T14:38:00Z">
              <w:r w:rsidRPr="00376DBA" w:rsidDel="00C70033">
                <w:delText>PortNumber_Type</w:delText>
              </w:r>
            </w:del>
          </w:p>
        </w:tc>
        <w:tc>
          <w:tcPr>
            <w:tcW w:w="493" w:type="dxa"/>
            <w:shd w:val="clear" w:color="auto" w:fill="auto"/>
          </w:tcPr>
          <w:p w14:paraId="1FFE3B50" w14:textId="458545F5" w:rsidR="00E77960" w:rsidRPr="00376DBA" w:rsidDel="00C70033" w:rsidRDefault="00E77960" w:rsidP="00806E9B">
            <w:pPr>
              <w:pStyle w:val="TAL"/>
              <w:rPr>
                <w:del w:id="1196" w:author="MCC TF160" w:date="2023-03-13T14:38:00Z"/>
              </w:rPr>
            </w:pPr>
          </w:p>
        </w:tc>
        <w:tc>
          <w:tcPr>
            <w:tcW w:w="5421" w:type="dxa"/>
            <w:shd w:val="clear" w:color="auto" w:fill="auto"/>
          </w:tcPr>
          <w:p w14:paraId="77362FB8" w14:textId="4C8188DF" w:rsidR="00E77960" w:rsidRPr="00376DBA" w:rsidDel="00C70033" w:rsidRDefault="00E77960" w:rsidP="00806E9B">
            <w:pPr>
              <w:pStyle w:val="TAL"/>
              <w:rPr>
                <w:del w:id="1197" w:author="MCC TF160" w:date="2023-03-13T14:38:00Z"/>
              </w:rPr>
            </w:pPr>
            <w:del w:id="1198" w:author="MCC TF160" w:date="2023-03-13T14:38:00Z">
              <w:r w:rsidRPr="00376DBA" w:rsidDel="00C70033">
                <w:delText>Port number of simulated server</w:delText>
              </w:r>
            </w:del>
          </w:p>
        </w:tc>
      </w:tr>
      <w:tr w:rsidR="00E77960" w:rsidDel="00C70033" w14:paraId="0E7E5D07" w14:textId="22FDCE0A" w:rsidTr="00806E9B">
        <w:trPr>
          <w:del w:id="1199" w:author="MCC TF160" w:date="2023-03-13T14:38:00Z"/>
        </w:trPr>
        <w:tc>
          <w:tcPr>
            <w:tcW w:w="1479" w:type="dxa"/>
            <w:shd w:val="clear" w:color="auto" w:fill="auto"/>
          </w:tcPr>
          <w:p w14:paraId="29FB8AC3" w14:textId="07DB1B39" w:rsidR="00E77960" w:rsidRPr="00376DBA" w:rsidDel="00C70033" w:rsidRDefault="00E77960" w:rsidP="00806E9B">
            <w:pPr>
              <w:pStyle w:val="TAL"/>
              <w:rPr>
                <w:del w:id="1200" w:author="MCC TF160" w:date="2023-03-13T14:38:00Z"/>
              </w:rPr>
            </w:pPr>
            <w:del w:id="1201" w:author="MCC TF160" w:date="2023-03-13T14:38:00Z">
              <w:r w:rsidRPr="00376DBA" w:rsidDel="00C70033">
                <w:delText>drbInfo</w:delText>
              </w:r>
            </w:del>
          </w:p>
        </w:tc>
        <w:tc>
          <w:tcPr>
            <w:tcW w:w="2464" w:type="dxa"/>
            <w:shd w:val="clear" w:color="auto" w:fill="auto"/>
          </w:tcPr>
          <w:p w14:paraId="320714E9" w14:textId="2B781B70" w:rsidR="00E77960" w:rsidRPr="00376DBA" w:rsidDel="00C70033" w:rsidRDefault="00E77960" w:rsidP="00806E9B">
            <w:pPr>
              <w:pStyle w:val="TAL"/>
              <w:rPr>
                <w:del w:id="1202" w:author="MCC TF160" w:date="2023-03-13T14:38:00Z"/>
              </w:rPr>
            </w:pPr>
            <w:del w:id="1203" w:author="MCC TF160" w:date="2023-03-13T14:38:00Z">
              <w:r w:rsidRPr="00376DBA" w:rsidDel="00C70033">
                <w:delText>IP_DrbInfo_Type</w:delText>
              </w:r>
            </w:del>
          </w:p>
        </w:tc>
        <w:tc>
          <w:tcPr>
            <w:tcW w:w="493" w:type="dxa"/>
            <w:shd w:val="clear" w:color="auto" w:fill="auto"/>
          </w:tcPr>
          <w:p w14:paraId="54B9FFB7" w14:textId="39C166BD" w:rsidR="00E77960" w:rsidRPr="00376DBA" w:rsidDel="00C70033" w:rsidRDefault="00E77960" w:rsidP="00806E9B">
            <w:pPr>
              <w:pStyle w:val="TAL"/>
              <w:rPr>
                <w:del w:id="1204" w:author="MCC TF160" w:date="2023-03-13T14:38:00Z"/>
              </w:rPr>
            </w:pPr>
          </w:p>
        </w:tc>
        <w:tc>
          <w:tcPr>
            <w:tcW w:w="5421" w:type="dxa"/>
            <w:shd w:val="clear" w:color="auto" w:fill="auto"/>
          </w:tcPr>
          <w:p w14:paraId="7E93FDD9" w14:textId="4EA4CA9D" w:rsidR="00E77960" w:rsidRPr="00376DBA" w:rsidDel="00C70033" w:rsidRDefault="00E77960" w:rsidP="00806E9B">
            <w:pPr>
              <w:pStyle w:val="TAL"/>
              <w:rPr>
                <w:del w:id="1205" w:author="MCC TF160" w:date="2023-03-13T14:38:00Z"/>
              </w:rPr>
            </w:pPr>
            <w:del w:id="1206" w:author="MCC TF160" w:date="2023-03-13T14:38:00Z">
              <w:r w:rsidRPr="00376DBA" w:rsidDel="00C70033">
                <w:delText>DRB info as used by the IP PTC (LTE model, see TS 36.523-3 [30])</w:delText>
              </w:r>
            </w:del>
          </w:p>
        </w:tc>
      </w:tr>
      <w:tr w:rsidR="00E77960" w:rsidDel="00C70033" w14:paraId="02D9B411" w14:textId="638B92BD" w:rsidTr="00806E9B">
        <w:trPr>
          <w:del w:id="1207" w:author="MCC TF160" w:date="2023-03-13T14:38:00Z"/>
        </w:trPr>
        <w:tc>
          <w:tcPr>
            <w:tcW w:w="1479" w:type="dxa"/>
            <w:shd w:val="clear" w:color="auto" w:fill="auto"/>
          </w:tcPr>
          <w:p w14:paraId="20C39E4D" w14:textId="1C0D9076" w:rsidR="00E77960" w:rsidRPr="00376DBA" w:rsidDel="00C70033" w:rsidRDefault="00E77960" w:rsidP="00806E9B">
            <w:pPr>
              <w:pStyle w:val="TAL"/>
              <w:rPr>
                <w:del w:id="1208" w:author="MCC TF160" w:date="2023-03-13T14:38:00Z"/>
              </w:rPr>
            </w:pPr>
            <w:del w:id="1209" w:author="MCC TF160" w:date="2023-03-13T14:38:00Z">
              <w:r w:rsidRPr="00376DBA" w:rsidDel="00C70033">
                <w:delText>tlsConfig</w:delText>
              </w:r>
            </w:del>
          </w:p>
        </w:tc>
        <w:tc>
          <w:tcPr>
            <w:tcW w:w="2464" w:type="dxa"/>
            <w:shd w:val="clear" w:color="auto" w:fill="auto"/>
          </w:tcPr>
          <w:p w14:paraId="0B9CB1C3" w14:textId="728BA14B" w:rsidR="00E77960" w:rsidRPr="00376DBA" w:rsidDel="00C70033" w:rsidRDefault="00E77960" w:rsidP="00806E9B">
            <w:pPr>
              <w:pStyle w:val="TAL"/>
              <w:rPr>
                <w:del w:id="1210" w:author="MCC TF160" w:date="2023-03-13T14:38:00Z"/>
              </w:rPr>
            </w:pPr>
            <w:del w:id="1211" w:author="MCC TF160" w:date="2023-03-13T14:38:00Z">
              <w:r w:rsidRPr="00376DBA" w:rsidDel="00C70033">
                <w:delText>TLSConfig_Type</w:delText>
              </w:r>
            </w:del>
          </w:p>
        </w:tc>
        <w:tc>
          <w:tcPr>
            <w:tcW w:w="493" w:type="dxa"/>
            <w:shd w:val="clear" w:color="auto" w:fill="auto"/>
          </w:tcPr>
          <w:p w14:paraId="155C4BC0" w14:textId="2CFD879E" w:rsidR="00E77960" w:rsidRPr="00376DBA" w:rsidDel="00C70033" w:rsidRDefault="00E77960" w:rsidP="00806E9B">
            <w:pPr>
              <w:pStyle w:val="TAL"/>
              <w:rPr>
                <w:del w:id="1212" w:author="MCC TF160" w:date="2023-03-13T14:38:00Z"/>
              </w:rPr>
            </w:pPr>
            <w:del w:id="1213" w:author="MCC TF160" w:date="2023-03-13T14:38:00Z">
              <w:r w:rsidRPr="00376DBA" w:rsidDel="00C70033">
                <w:delText>opt</w:delText>
              </w:r>
            </w:del>
          </w:p>
        </w:tc>
        <w:tc>
          <w:tcPr>
            <w:tcW w:w="5421" w:type="dxa"/>
            <w:shd w:val="clear" w:color="auto" w:fill="auto"/>
          </w:tcPr>
          <w:p w14:paraId="10D2CA49" w14:textId="1E05B94B" w:rsidR="00E77960" w:rsidRPr="00376DBA" w:rsidDel="00C70033" w:rsidRDefault="00E77960" w:rsidP="00806E9B">
            <w:pPr>
              <w:pStyle w:val="TAL"/>
              <w:rPr>
                <w:del w:id="1214" w:author="MCC TF160" w:date="2023-03-13T14:38:00Z"/>
              </w:rPr>
            </w:pPr>
            <w:del w:id="1215" w:author="MCC TF160" w:date="2023-03-13T14:38:00Z">
              <w:r w:rsidRPr="00376DBA" w:rsidDel="00C70033">
                <w:delText>TLS parameters as used by the IP PTC (LTE model, see TS 36.523-3 [30])</w:delText>
              </w:r>
            </w:del>
          </w:p>
          <w:p w14:paraId="01A71B94" w14:textId="53E717DE" w:rsidR="00E77960" w:rsidRPr="00376DBA" w:rsidDel="00C70033" w:rsidRDefault="00E77960" w:rsidP="00806E9B">
            <w:pPr>
              <w:pStyle w:val="TAL"/>
              <w:rPr>
                <w:del w:id="1216" w:author="MCC TF160" w:date="2023-03-13T14:38:00Z"/>
              </w:rPr>
            </w:pPr>
            <w:del w:id="1217" w:author="MCC TF160" w:date="2023-03-13T14:38:00Z">
              <w:r w:rsidRPr="00376DBA" w:rsidDel="00C70033">
                <w:delText>(omit: no TLS)</w:delText>
              </w:r>
            </w:del>
          </w:p>
        </w:tc>
      </w:tr>
    </w:tbl>
    <w:p w14:paraId="74DDA599" w14:textId="7C89367F" w:rsidR="00E77960" w:rsidDel="00C70033" w:rsidRDefault="00E77960" w:rsidP="00E77960">
      <w:pPr>
        <w:rPr>
          <w:del w:id="1218" w:author="MCC TF160" w:date="2023-03-13T14:38:00Z"/>
        </w:rPr>
      </w:pPr>
    </w:p>
    <w:p w14:paraId="7626D779" w14:textId="144CD787" w:rsidR="00E77960" w:rsidDel="00C70033" w:rsidRDefault="00E77960" w:rsidP="00E77960">
      <w:pPr>
        <w:pStyle w:val="TH"/>
        <w:rPr>
          <w:del w:id="1219" w:author="MCC TF160" w:date="2023-03-13T14:38:00Z"/>
        </w:rPr>
      </w:pPr>
      <w:del w:id="1220" w:author="MCC TF160" w:date="2023-03-13T14:38:00Z">
        <w:r w:rsidDel="00C70033">
          <w:delText>HttpServerList_Type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7960" w:rsidDel="00C70033" w14:paraId="6E8B60EF" w14:textId="7E0209E8" w:rsidTr="00806E9B">
        <w:trPr>
          <w:del w:id="1221" w:author="MCC TF160" w:date="2023-03-13T14:38:00Z"/>
        </w:trPr>
        <w:tc>
          <w:tcPr>
            <w:tcW w:w="9857" w:type="dxa"/>
            <w:gridSpan w:val="2"/>
            <w:shd w:val="clear" w:color="auto" w:fill="E0E0E0"/>
          </w:tcPr>
          <w:p w14:paraId="4B253C69" w14:textId="6DD420FA" w:rsidR="00E77960" w:rsidRPr="00376DBA" w:rsidDel="00C70033" w:rsidRDefault="00E77960" w:rsidP="00806E9B">
            <w:pPr>
              <w:pStyle w:val="TAL"/>
              <w:rPr>
                <w:del w:id="1222" w:author="MCC TF160" w:date="2023-03-13T14:38:00Z"/>
                <w:b/>
              </w:rPr>
            </w:pPr>
            <w:del w:id="1223" w:author="MCC TF160" w:date="2023-03-13T14:38:00Z">
              <w:r w:rsidRPr="00376DBA" w:rsidDel="00C70033">
                <w:rPr>
                  <w:b/>
                </w:rPr>
                <w:delText>TTCN-3 Record of Type</w:delText>
              </w:r>
            </w:del>
          </w:p>
        </w:tc>
      </w:tr>
      <w:tr w:rsidR="00E77960" w:rsidDel="00C70033" w14:paraId="47FAA2C2" w14:textId="3FAC4136" w:rsidTr="00806E9B">
        <w:trPr>
          <w:del w:id="1224" w:author="MCC TF160" w:date="2023-03-13T14:38:00Z"/>
        </w:trPr>
        <w:tc>
          <w:tcPr>
            <w:tcW w:w="1971" w:type="dxa"/>
            <w:tcBorders>
              <w:bottom w:val="single" w:sz="4" w:space="0" w:color="auto"/>
            </w:tcBorders>
            <w:shd w:val="clear" w:color="auto" w:fill="E0E0E0"/>
          </w:tcPr>
          <w:p w14:paraId="74129407" w14:textId="39CFABCB" w:rsidR="00E77960" w:rsidRPr="00376DBA" w:rsidDel="00C70033" w:rsidRDefault="00E77960" w:rsidP="00806E9B">
            <w:pPr>
              <w:pStyle w:val="TAL"/>
              <w:rPr>
                <w:del w:id="1225" w:author="MCC TF160" w:date="2023-03-13T14:38:00Z"/>
                <w:b/>
              </w:rPr>
            </w:pPr>
            <w:del w:id="1226" w:author="MCC TF160" w:date="2023-03-13T14:38:00Z">
              <w:r w:rsidRPr="00376DBA" w:rsidDel="00C70033">
                <w:rPr>
                  <w:b/>
                </w:rPr>
                <w:delText>Name</w:delText>
              </w:r>
            </w:del>
          </w:p>
        </w:tc>
        <w:tc>
          <w:tcPr>
            <w:tcW w:w="7886" w:type="dxa"/>
            <w:tcBorders>
              <w:bottom w:val="single" w:sz="4" w:space="0" w:color="auto"/>
            </w:tcBorders>
            <w:shd w:val="clear" w:color="auto" w:fill="FFFF99"/>
          </w:tcPr>
          <w:p w14:paraId="07C5BD45" w14:textId="315FB4EA" w:rsidR="00E77960" w:rsidRPr="00376DBA" w:rsidDel="00C70033" w:rsidRDefault="00E77960" w:rsidP="00806E9B">
            <w:pPr>
              <w:pStyle w:val="TAL"/>
              <w:rPr>
                <w:del w:id="1227" w:author="MCC TF160" w:date="2023-03-13T14:38:00Z"/>
                <w:b/>
              </w:rPr>
            </w:pPr>
            <w:del w:id="1228" w:author="MCC TF160" w:date="2023-03-13T14:38:00Z">
              <w:r w:rsidRPr="00376DBA" w:rsidDel="00C70033">
                <w:rPr>
                  <w:b/>
                </w:rPr>
                <w:delText>HttpServerList_Type</w:delText>
              </w:r>
            </w:del>
          </w:p>
        </w:tc>
      </w:tr>
      <w:tr w:rsidR="00E77960" w:rsidDel="00C70033" w14:paraId="372227F9" w14:textId="5900DFB3" w:rsidTr="00806E9B">
        <w:trPr>
          <w:del w:id="1229" w:author="MCC TF160" w:date="2023-03-13T14:38:00Z"/>
        </w:trPr>
        <w:tc>
          <w:tcPr>
            <w:tcW w:w="1971" w:type="dxa"/>
            <w:tcBorders>
              <w:bottom w:val="double" w:sz="4" w:space="0" w:color="auto"/>
            </w:tcBorders>
            <w:shd w:val="clear" w:color="auto" w:fill="E0E0E0"/>
          </w:tcPr>
          <w:p w14:paraId="7542CA22" w14:textId="352C6227" w:rsidR="00E77960" w:rsidRPr="00376DBA" w:rsidDel="00C70033" w:rsidRDefault="00E77960" w:rsidP="00806E9B">
            <w:pPr>
              <w:pStyle w:val="TAL"/>
              <w:rPr>
                <w:del w:id="1230" w:author="MCC TF160" w:date="2023-03-13T14:38:00Z"/>
                <w:b/>
              </w:rPr>
            </w:pPr>
            <w:del w:id="1231" w:author="MCC TF160" w:date="2023-03-13T14:38:00Z">
              <w:r w:rsidRPr="00376DBA" w:rsidDel="00C70033">
                <w:rPr>
                  <w:b/>
                </w:rPr>
                <w:delText>Comment</w:delText>
              </w:r>
            </w:del>
          </w:p>
        </w:tc>
        <w:tc>
          <w:tcPr>
            <w:tcW w:w="7886" w:type="dxa"/>
            <w:tcBorders>
              <w:bottom w:val="double" w:sz="4" w:space="0" w:color="auto"/>
            </w:tcBorders>
            <w:shd w:val="clear" w:color="auto" w:fill="auto"/>
          </w:tcPr>
          <w:p w14:paraId="1E517C81" w14:textId="02BE48F0" w:rsidR="00E77960" w:rsidRPr="00376DBA" w:rsidDel="00C70033" w:rsidRDefault="00E77960" w:rsidP="00806E9B">
            <w:pPr>
              <w:pStyle w:val="TAL"/>
              <w:rPr>
                <w:del w:id="1232" w:author="MCC TF160" w:date="2023-03-13T14:38:00Z"/>
              </w:rPr>
            </w:pPr>
          </w:p>
        </w:tc>
      </w:tr>
      <w:tr w:rsidR="00E77960" w:rsidDel="00C70033" w14:paraId="04941F8A" w14:textId="6DE5CC00" w:rsidTr="00806E9B">
        <w:trPr>
          <w:del w:id="1233" w:author="MCC TF160" w:date="2023-03-13T14:38:00Z"/>
        </w:trPr>
        <w:tc>
          <w:tcPr>
            <w:tcW w:w="9857" w:type="dxa"/>
            <w:gridSpan w:val="2"/>
            <w:tcBorders>
              <w:top w:val="double" w:sz="4" w:space="0" w:color="auto"/>
            </w:tcBorders>
            <w:shd w:val="clear" w:color="auto" w:fill="auto"/>
          </w:tcPr>
          <w:p w14:paraId="34643D65" w14:textId="03B5BB79" w:rsidR="00E77960" w:rsidRPr="00376DBA" w:rsidDel="00C70033" w:rsidRDefault="00E77960" w:rsidP="00806E9B">
            <w:pPr>
              <w:pStyle w:val="TAL"/>
              <w:rPr>
                <w:del w:id="1234" w:author="MCC TF160" w:date="2023-03-13T14:38:00Z"/>
              </w:rPr>
            </w:pPr>
            <w:del w:id="1235" w:author="MCC TF160" w:date="2023-03-13T14:38:00Z">
              <w:r w:rsidRPr="00376DBA" w:rsidDel="00C70033">
                <w:delText xml:space="preserve">record length (1 .. infinity) of </w:delText>
              </w:r>
              <w:r w:rsidDel="00C70033">
                <w:fldChar w:fldCharType="begin"/>
              </w:r>
              <w:r w:rsidDel="00C70033">
                <w:delInstrText>HYPERLINK \l "HttpServerInfo_Type"</w:delInstrText>
              </w:r>
              <w:r w:rsidDel="00C70033">
                <w:fldChar w:fldCharType="separate"/>
              </w:r>
              <w:r w:rsidDel="00C70033">
                <w:rPr>
                  <w:rStyle w:val="Hyperlink"/>
                </w:rPr>
                <w:delText>HttpServerInfo_Type</w:delText>
              </w:r>
              <w:r w:rsidDel="00C70033">
                <w:rPr>
                  <w:rStyle w:val="Hyperlink"/>
                </w:rPr>
                <w:fldChar w:fldCharType="end"/>
              </w:r>
            </w:del>
          </w:p>
        </w:tc>
      </w:tr>
    </w:tbl>
    <w:p w14:paraId="418AAE6D" w14:textId="23CFFAF0" w:rsidR="00E77960" w:rsidDel="00C70033" w:rsidRDefault="00E77960" w:rsidP="00E77960">
      <w:pPr>
        <w:rPr>
          <w:del w:id="1236" w:author="MCC TF160" w:date="2023-03-13T14:38:00Z"/>
        </w:rPr>
      </w:pPr>
    </w:p>
    <w:p w14:paraId="00525568" w14:textId="65BC4E1E" w:rsidR="00E77960" w:rsidDel="00C70033" w:rsidRDefault="00E77960" w:rsidP="00E77960">
      <w:pPr>
        <w:pStyle w:val="TH"/>
        <w:rPr>
          <w:del w:id="1237" w:author="MCC TF160" w:date="2023-03-13T14:38:00Z"/>
        </w:rPr>
      </w:pPr>
      <w:del w:id="1238" w:author="MCC TF160" w:date="2023-03-13T14:38:00Z">
        <w:r w:rsidDel="00C70033">
          <w:delText>HTTP_CTRL_REQ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1B1D5D37" w14:textId="0AE5E1D7" w:rsidTr="00806E9B">
        <w:trPr>
          <w:del w:id="1239" w:author="MCC TF160" w:date="2023-03-13T14:38:00Z"/>
        </w:trPr>
        <w:tc>
          <w:tcPr>
            <w:tcW w:w="9857" w:type="dxa"/>
            <w:gridSpan w:val="4"/>
            <w:shd w:val="clear" w:color="auto" w:fill="E0E0E0"/>
          </w:tcPr>
          <w:p w14:paraId="71A32708" w14:textId="1D70C943" w:rsidR="00E77960" w:rsidRPr="00376DBA" w:rsidDel="00C70033" w:rsidRDefault="00E77960" w:rsidP="00806E9B">
            <w:pPr>
              <w:pStyle w:val="TAL"/>
              <w:rPr>
                <w:del w:id="1240" w:author="MCC TF160" w:date="2023-03-13T14:38:00Z"/>
                <w:b/>
              </w:rPr>
            </w:pPr>
            <w:del w:id="1241" w:author="MCC TF160" w:date="2023-03-13T14:38:00Z">
              <w:r w:rsidRPr="00376DBA" w:rsidDel="00C70033">
                <w:rPr>
                  <w:b/>
                </w:rPr>
                <w:delText>TTCN-3 Record Type</w:delText>
              </w:r>
            </w:del>
          </w:p>
        </w:tc>
      </w:tr>
      <w:tr w:rsidR="00E77960" w:rsidDel="00C70033" w14:paraId="2BDC049D" w14:textId="3F90FFC2" w:rsidTr="00806E9B">
        <w:trPr>
          <w:del w:id="1242" w:author="MCC TF160" w:date="2023-03-13T14:38:00Z"/>
        </w:trPr>
        <w:tc>
          <w:tcPr>
            <w:tcW w:w="1479" w:type="dxa"/>
            <w:tcBorders>
              <w:bottom w:val="single" w:sz="4" w:space="0" w:color="auto"/>
            </w:tcBorders>
            <w:shd w:val="clear" w:color="auto" w:fill="E0E0E0"/>
          </w:tcPr>
          <w:p w14:paraId="508DB9DB" w14:textId="49DD0EB5" w:rsidR="00E77960" w:rsidRPr="00376DBA" w:rsidDel="00C70033" w:rsidRDefault="00E77960" w:rsidP="00806E9B">
            <w:pPr>
              <w:pStyle w:val="TAL"/>
              <w:rPr>
                <w:del w:id="1243" w:author="MCC TF160" w:date="2023-03-13T14:38:00Z"/>
                <w:b/>
              </w:rPr>
            </w:pPr>
            <w:del w:id="1244"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681FED35" w14:textId="0A06BD18" w:rsidR="00E77960" w:rsidRPr="00376DBA" w:rsidDel="00C70033" w:rsidRDefault="00E77960" w:rsidP="00806E9B">
            <w:pPr>
              <w:pStyle w:val="TAL"/>
              <w:rPr>
                <w:del w:id="1245" w:author="MCC TF160" w:date="2023-03-13T14:38:00Z"/>
                <w:b/>
              </w:rPr>
            </w:pPr>
            <w:del w:id="1246" w:author="MCC TF160" w:date="2023-03-13T14:38:00Z">
              <w:r w:rsidRPr="00376DBA" w:rsidDel="00C70033">
                <w:rPr>
                  <w:b/>
                </w:rPr>
                <w:delText>HTTP_CTRL_REQ</w:delText>
              </w:r>
            </w:del>
          </w:p>
        </w:tc>
      </w:tr>
      <w:tr w:rsidR="00E77960" w:rsidDel="00C70033" w14:paraId="734C4C6F" w14:textId="5CEA2441" w:rsidTr="00806E9B">
        <w:trPr>
          <w:del w:id="1247" w:author="MCC TF160" w:date="2023-03-13T14:38:00Z"/>
        </w:trPr>
        <w:tc>
          <w:tcPr>
            <w:tcW w:w="1479" w:type="dxa"/>
            <w:tcBorders>
              <w:bottom w:val="double" w:sz="4" w:space="0" w:color="auto"/>
            </w:tcBorders>
            <w:shd w:val="clear" w:color="auto" w:fill="E0E0E0"/>
          </w:tcPr>
          <w:p w14:paraId="32A9C644" w14:textId="6AC14DB6" w:rsidR="00E77960" w:rsidRPr="00376DBA" w:rsidDel="00C70033" w:rsidRDefault="00E77960" w:rsidP="00806E9B">
            <w:pPr>
              <w:pStyle w:val="TAL"/>
              <w:rPr>
                <w:del w:id="1248" w:author="MCC TF160" w:date="2023-03-13T14:38:00Z"/>
                <w:b/>
              </w:rPr>
            </w:pPr>
            <w:del w:id="1249"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3627E044" w14:textId="6E2A398B" w:rsidR="00E77960" w:rsidRPr="00376DBA" w:rsidDel="00C70033" w:rsidRDefault="00E77960" w:rsidP="00806E9B">
            <w:pPr>
              <w:pStyle w:val="TAL"/>
              <w:rPr>
                <w:del w:id="1250" w:author="MCC TF160" w:date="2023-03-13T14:38:00Z"/>
              </w:rPr>
            </w:pPr>
            <w:del w:id="1251" w:author="MCC TF160" w:date="2023-03-13T14:38:00Z">
              <w:r w:rsidRPr="00376DBA" w:rsidDel="00C70033">
                <w:delText>ASP type to configure the http layer;</w:delText>
              </w:r>
            </w:del>
          </w:p>
          <w:p w14:paraId="32D36812" w14:textId="3F23D689" w:rsidR="00E77960" w:rsidRPr="00376DBA" w:rsidDel="00C70033" w:rsidRDefault="00E77960" w:rsidP="00806E9B">
            <w:pPr>
              <w:pStyle w:val="TAL"/>
              <w:rPr>
                <w:del w:id="1252" w:author="MCC TF160" w:date="2023-03-13T14:38:00Z"/>
              </w:rPr>
            </w:pPr>
            <w:del w:id="1253" w:author="MCC TF160" w:date="2023-03-13T14:38:00Z">
              <w:r w:rsidRPr="00376DBA" w:rsidDel="00C70033">
                <w:delText>when any of the optional fields is omitted the previous configuration of this field is kept</w:delText>
              </w:r>
            </w:del>
          </w:p>
        </w:tc>
      </w:tr>
      <w:tr w:rsidR="00E77960" w:rsidDel="00C70033" w14:paraId="29939ACD" w14:textId="561D41C1" w:rsidTr="00806E9B">
        <w:trPr>
          <w:del w:id="1254" w:author="MCC TF160" w:date="2023-03-13T14:38:00Z"/>
        </w:trPr>
        <w:tc>
          <w:tcPr>
            <w:tcW w:w="1479" w:type="dxa"/>
            <w:tcBorders>
              <w:top w:val="double" w:sz="4" w:space="0" w:color="auto"/>
            </w:tcBorders>
            <w:shd w:val="clear" w:color="auto" w:fill="auto"/>
          </w:tcPr>
          <w:p w14:paraId="511D2C9E" w14:textId="796F2F93" w:rsidR="00E77960" w:rsidRPr="00376DBA" w:rsidDel="00C70033" w:rsidRDefault="00E77960" w:rsidP="00806E9B">
            <w:pPr>
              <w:pStyle w:val="TAL"/>
              <w:rPr>
                <w:del w:id="1255" w:author="MCC TF160" w:date="2023-03-13T14:38:00Z"/>
              </w:rPr>
            </w:pPr>
            <w:del w:id="1256" w:author="MCC TF160" w:date="2023-03-13T14:38:00Z">
              <w:r w:rsidRPr="00376DBA" w:rsidDel="00C70033">
                <w:delText>httpServerList</w:delText>
              </w:r>
            </w:del>
          </w:p>
        </w:tc>
        <w:tc>
          <w:tcPr>
            <w:tcW w:w="2464" w:type="dxa"/>
            <w:tcBorders>
              <w:top w:val="double" w:sz="4" w:space="0" w:color="auto"/>
            </w:tcBorders>
            <w:shd w:val="clear" w:color="auto" w:fill="auto"/>
          </w:tcPr>
          <w:p w14:paraId="6745919F" w14:textId="0A36D908" w:rsidR="00E77960" w:rsidRPr="00376DBA" w:rsidDel="00C70033" w:rsidRDefault="00E77960" w:rsidP="00806E9B">
            <w:pPr>
              <w:pStyle w:val="TAL"/>
              <w:rPr>
                <w:del w:id="1257" w:author="MCC TF160" w:date="2023-03-13T14:38:00Z"/>
              </w:rPr>
            </w:pPr>
            <w:del w:id="1258" w:author="MCC TF160" w:date="2023-03-13T14:38:00Z">
              <w:r w:rsidDel="00C70033">
                <w:fldChar w:fldCharType="begin"/>
              </w:r>
              <w:r w:rsidDel="00C70033">
                <w:delInstrText>HYPERLINK \l "HttpServerList_Type"</w:delInstrText>
              </w:r>
              <w:r w:rsidDel="00C70033">
                <w:fldChar w:fldCharType="separate"/>
              </w:r>
              <w:r w:rsidDel="00C70033">
                <w:rPr>
                  <w:rStyle w:val="Hyperlink"/>
                </w:rPr>
                <w:delText>HttpServerList_Type</w:delText>
              </w:r>
              <w:r w:rsidDel="00C70033">
                <w:rPr>
                  <w:rStyle w:val="Hyperlink"/>
                </w:rPr>
                <w:fldChar w:fldCharType="end"/>
              </w:r>
            </w:del>
          </w:p>
        </w:tc>
        <w:tc>
          <w:tcPr>
            <w:tcW w:w="493" w:type="dxa"/>
            <w:tcBorders>
              <w:top w:val="double" w:sz="4" w:space="0" w:color="auto"/>
            </w:tcBorders>
            <w:shd w:val="clear" w:color="auto" w:fill="auto"/>
          </w:tcPr>
          <w:p w14:paraId="72F07400" w14:textId="68919BC8" w:rsidR="00E77960" w:rsidRPr="00376DBA" w:rsidDel="00C70033" w:rsidRDefault="00E77960" w:rsidP="00806E9B">
            <w:pPr>
              <w:pStyle w:val="TAL"/>
              <w:rPr>
                <w:del w:id="1259" w:author="MCC TF160" w:date="2023-03-13T14:38:00Z"/>
              </w:rPr>
            </w:pPr>
            <w:del w:id="1260" w:author="MCC TF160" w:date="2023-03-13T14:38:00Z">
              <w:r w:rsidRPr="00376DBA" w:rsidDel="00C70033">
                <w:delText>opt</w:delText>
              </w:r>
            </w:del>
          </w:p>
        </w:tc>
        <w:tc>
          <w:tcPr>
            <w:tcW w:w="5421" w:type="dxa"/>
            <w:tcBorders>
              <w:top w:val="double" w:sz="4" w:space="0" w:color="auto"/>
            </w:tcBorders>
            <w:shd w:val="clear" w:color="auto" w:fill="auto"/>
          </w:tcPr>
          <w:p w14:paraId="0D9F0BC7" w14:textId="16C67257" w:rsidR="00E77960" w:rsidRPr="00376DBA" w:rsidDel="00C70033" w:rsidRDefault="00E77960" w:rsidP="00806E9B">
            <w:pPr>
              <w:pStyle w:val="TAL"/>
              <w:rPr>
                <w:del w:id="1261" w:author="MCC TF160" w:date="2023-03-13T14:38:00Z"/>
              </w:rPr>
            </w:pPr>
            <w:del w:id="1262" w:author="MCC TF160" w:date="2023-03-13T14:38:00Z">
              <w:r w:rsidRPr="00376DBA" w:rsidDel="00C70033">
                <w:delText>IP address and port of simulated HTTP servers</w:delText>
              </w:r>
            </w:del>
          </w:p>
        </w:tc>
      </w:tr>
    </w:tbl>
    <w:p w14:paraId="1EA66538" w14:textId="3B707443" w:rsidR="00E77960" w:rsidDel="00C70033" w:rsidRDefault="00E77960" w:rsidP="00E77960">
      <w:pPr>
        <w:rPr>
          <w:del w:id="1263" w:author="MCC TF160" w:date="2023-03-13T14:38:00Z"/>
        </w:rPr>
      </w:pPr>
    </w:p>
    <w:p w14:paraId="7085D867" w14:textId="13B5EF33" w:rsidR="00E77960" w:rsidDel="00C70033" w:rsidRDefault="00E77960" w:rsidP="00E77960">
      <w:pPr>
        <w:pStyle w:val="TH"/>
        <w:rPr>
          <w:del w:id="1264" w:author="MCC TF160" w:date="2023-03-13T14:38:00Z"/>
        </w:rPr>
      </w:pPr>
      <w:del w:id="1265" w:author="MCC TF160" w:date="2023-03-13T14:38:00Z">
        <w:r w:rsidDel="00C70033">
          <w:delText>HTTP_CTRL_CNF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7C064D29" w14:textId="77312048" w:rsidTr="00806E9B">
        <w:trPr>
          <w:del w:id="1266" w:author="MCC TF160" w:date="2023-03-13T14:38:00Z"/>
        </w:trPr>
        <w:tc>
          <w:tcPr>
            <w:tcW w:w="9857" w:type="dxa"/>
            <w:gridSpan w:val="4"/>
            <w:shd w:val="clear" w:color="auto" w:fill="E0E0E0"/>
          </w:tcPr>
          <w:p w14:paraId="59CBD70F" w14:textId="12879A24" w:rsidR="00E77960" w:rsidRPr="00376DBA" w:rsidDel="00C70033" w:rsidRDefault="00E77960" w:rsidP="00806E9B">
            <w:pPr>
              <w:pStyle w:val="TAL"/>
              <w:rPr>
                <w:del w:id="1267" w:author="MCC TF160" w:date="2023-03-13T14:38:00Z"/>
                <w:b/>
              </w:rPr>
            </w:pPr>
            <w:del w:id="1268" w:author="MCC TF160" w:date="2023-03-13T14:38:00Z">
              <w:r w:rsidRPr="00376DBA" w:rsidDel="00C70033">
                <w:rPr>
                  <w:b/>
                </w:rPr>
                <w:delText>TTCN-3 Record Type</w:delText>
              </w:r>
            </w:del>
          </w:p>
        </w:tc>
      </w:tr>
      <w:tr w:rsidR="00E77960" w:rsidDel="00C70033" w14:paraId="7321D41A" w14:textId="77DECD55" w:rsidTr="00806E9B">
        <w:trPr>
          <w:del w:id="1269" w:author="MCC TF160" w:date="2023-03-13T14:38:00Z"/>
        </w:trPr>
        <w:tc>
          <w:tcPr>
            <w:tcW w:w="1479" w:type="dxa"/>
            <w:tcBorders>
              <w:bottom w:val="single" w:sz="4" w:space="0" w:color="auto"/>
            </w:tcBorders>
            <w:shd w:val="clear" w:color="auto" w:fill="E0E0E0"/>
          </w:tcPr>
          <w:p w14:paraId="18CB219F" w14:textId="31D6A0A9" w:rsidR="00E77960" w:rsidRPr="00376DBA" w:rsidDel="00C70033" w:rsidRDefault="00E77960" w:rsidP="00806E9B">
            <w:pPr>
              <w:pStyle w:val="TAL"/>
              <w:rPr>
                <w:del w:id="1270" w:author="MCC TF160" w:date="2023-03-13T14:38:00Z"/>
                <w:b/>
              </w:rPr>
            </w:pPr>
            <w:del w:id="1271"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43D590D3" w14:textId="159107A4" w:rsidR="00E77960" w:rsidRPr="00376DBA" w:rsidDel="00C70033" w:rsidRDefault="00E77960" w:rsidP="00806E9B">
            <w:pPr>
              <w:pStyle w:val="TAL"/>
              <w:rPr>
                <w:del w:id="1272" w:author="MCC TF160" w:date="2023-03-13T14:38:00Z"/>
                <w:b/>
              </w:rPr>
            </w:pPr>
            <w:del w:id="1273" w:author="MCC TF160" w:date="2023-03-13T14:38:00Z">
              <w:r w:rsidRPr="00376DBA" w:rsidDel="00C70033">
                <w:rPr>
                  <w:b/>
                </w:rPr>
                <w:delText>HTTP_CTRL_CNF</w:delText>
              </w:r>
            </w:del>
          </w:p>
        </w:tc>
      </w:tr>
      <w:tr w:rsidR="00E77960" w:rsidDel="00C70033" w14:paraId="218A0570" w14:textId="7E8C8D0F" w:rsidTr="00806E9B">
        <w:trPr>
          <w:del w:id="1274" w:author="MCC TF160" w:date="2023-03-13T14:38:00Z"/>
        </w:trPr>
        <w:tc>
          <w:tcPr>
            <w:tcW w:w="1479" w:type="dxa"/>
            <w:tcBorders>
              <w:bottom w:val="double" w:sz="4" w:space="0" w:color="auto"/>
            </w:tcBorders>
            <w:shd w:val="clear" w:color="auto" w:fill="E0E0E0"/>
          </w:tcPr>
          <w:p w14:paraId="73D2E766" w14:textId="4FF9C0D4" w:rsidR="00E77960" w:rsidRPr="00376DBA" w:rsidDel="00C70033" w:rsidRDefault="00E77960" w:rsidP="00806E9B">
            <w:pPr>
              <w:pStyle w:val="TAL"/>
              <w:rPr>
                <w:del w:id="1275" w:author="MCC TF160" w:date="2023-03-13T14:38:00Z"/>
                <w:b/>
              </w:rPr>
            </w:pPr>
            <w:del w:id="1276"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7D041AEE" w14:textId="0932D7C6" w:rsidR="00E77960" w:rsidRPr="00376DBA" w:rsidDel="00C70033" w:rsidRDefault="00E77960" w:rsidP="00806E9B">
            <w:pPr>
              <w:pStyle w:val="TAL"/>
              <w:rPr>
                <w:del w:id="1277" w:author="MCC TF160" w:date="2023-03-13T14:38:00Z"/>
              </w:rPr>
            </w:pPr>
            <w:del w:id="1278" w:author="MCC TF160" w:date="2023-03-13T14:38:00Z">
              <w:r w:rsidRPr="00376DBA" w:rsidDel="00C70033">
                <w:delText>ASP type to confirm HTTP_CTRL_REQ</w:delText>
              </w:r>
            </w:del>
          </w:p>
        </w:tc>
      </w:tr>
      <w:tr w:rsidR="00E77960" w:rsidDel="00C70033" w14:paraId="579D28E9" w14:textId="40CA28E9" w:rsidTr="00806E9B">
        <w:trPr>
          <w:del w:id="1279" w:author="MCC TF160" w:date="2023-03-13T14:38:00Z"/>
        </w:trPr>
        <w:tc>
          <w:tcPr>
            <w:tcW w:w="1479" w:type="dxa"/>
            <w:tcBorders>
              <w:top w:val="double" w:sz="4" w:space="0" w:color="auto"/>
            </w:tcBorders>
            <w:shd w:val="clear" w:color="auto" w:fill="auto"/>
          </w:tcPr>
          <w:p w14:paraId="46FF5F98" w14:textId="06946F62" w:rsidR="00E77960" w:rsidRPr="00376DBA" w:rsidDel="00C70033" w:rsidRDefault="00E77960" w:rsidP="00806E9B">
            <w:pPr>
              <w:pStyle w:val="TAL"/>
              <w:rPr>
                <w:del w:id="1280" w:author="MCC TF160" w:date="2023-03-13T14:38:00Z"/>
              </w:rPr>
            </w:pPr>
            <w:del w:id="1281" w:author="MCC TF160" w:date="2023-03-13T14:38:00Z">
              <w:r w:rsidRPr="00376DBA" w:rsidDel="00C70033">
                <w:delText>errorInfo</w:delText>
              </w:r>
            </w:del>
          </w:p>
        </w:tc>
        <w:tc>
          <w:tcPr>
            <w:tcW w:w="2464" w:type="dxa"/>
            <w:tcBorders>
              <w:top w:val="double" w:sz="4" w:space="0" w:color="auto"/>
            </w:tcBorders>
            <w:shd w:val="clear" w:color="auto" w:fill="auto"/>
          </w:tcPr>
          <w:p w14:paraId="4E03361D" w14:textId="17FEDA40" w:rsidR="00E77960" w:rsidRPr="00376DBA" w:rsidDel="00C70033" w:rsidRDefault="00E77960" w:rsidP="00806E9B">
            <w:pPr>
              <w:pStyle w:val="TAL"/>
              <w:rPr>
                <w:del w:id="1282" w:author="MCC TF160" w:date="2023-03-13T14:38:00Z"/>
              </w:rPr>
            </w:pPr>
            <w:del w:id="1283" w:author="MCC TF160" w:date="2023-03-13T14:38:00Z">
              <w:r w:rsidRPr="00376DBA" w:rsidDel="00C70033">
                <w:delText>charstring</w:delText>
              </w:r>
            </w:del>
          </w:p>
        </w:tc>
        <w:tc>
          <w:tcPr>
            <w:tcW w:w="493" w:type="dxa"/>
            <w:tcBorders>
              <w:top w:val="double" w:sz="4" w:space="0" w:color="auto"/>
            </w:tcBorders>
            <w:shd w:val="clear" w:color="auto" w:fill="auto"/>
          </w:tcPr>
          <w:p w14:paraId="6C3FE5F3" w14:textId="64238A6E" w:rsidR="00E77960" w:rsidRPr="00376DBA" w:rsidDel="00C70033" w:rsidRDefault="00E77960" w:rsidP="00806E9B">
            <w:pPr>
              <w:pStyle w:val="TAL"/>
              <w:rPr>
                <w:del w:id="1284" w:author="MCC TF160" w:date="2023-03-13T14:38:00Z"/>
              </w:rPr>
            </w:pPr>
            <w:del w:id="1285" w:author="MCC TF160" w:date="2023-03-13T14:38:00Z">
              <w:r w:rsidRPr="00376DBA" w:rsidDel="00C70033">
                <w:delText>opt</w:delText>
              </w:r>
            </w:del>
          </w:p>
        </w:tc>
        <w:tc>
          <w:tcPr>
            <w:tcW w:w="5421" w:type="dxa"/>
            <w:tcBorders>
              <w:top w:val="double" w:sz="4" w:space="0" w:color="auto"/>
            </w:tcBorders>
            <w:shd w:val="clear" w:color="auto" w:fill="auto"/>
          </w:tcPr>
          <w:p w14:paraId="6A659F4C" w14:textId="27AA068D" w:rsidR="00E77960" w:rsidRPr="00376DBA" w:rsidDel="00C70033" w:rsidRDefault="00E77960" w:rsidP="00806E9B">
            <w:pPr>
              <w:pStyle w:val="TAL"/>
              <w:rPr>
                <w:del w:id="1286" w:author="MCC TF160" w:date="2023-03-13T14:38:00Z"/>
              </w:rPr>
            </w:pPr>
            <w:del w:id="1287" w:author="MCC TF160" w:date="2023-03-13T14:38:00Z">
              <w:r w:rsidRPr="00376DBA" w:rsidDel="00C70033">
                <w:delText>string indicating a system error</w:delText>
              </w:r>
            </w:del>
          </w:p>
        </w:tc>
      </w:tr>
    </w:tbl>
    <w:p w14:paraId="4337479D" w14:textId="26905CBF" w:rsidR="00E77960" w:rsidDel="00C70033" w:rsidRDefault="00E77960" w:rsidP="00E77960">
      <w:pPr>
        <w:rPr>
          <w:del w:id="1288" w:author="MCC TF160" w:date="2023-03-13T14:38:00Z"/>
        </w:rPr>
      </w:pPr>
    </w:p>
    <w:p w14:paraId="3AC32B20" w14:textId="1BCBE882" w:rsidR="00E77960" w:rsidDel="00C70033" w:rsidRDefault="00E77960" w:rsidP="00E77960">
      <w:pPr>
        <w:pStyle w:val="TH"/>
        <w:rPr>
          <w:del w:id="1289" w:author="MCC TF160" w:date="2023-03-13T14:38:00Z"/>
        </w:rPr>
      </w:pPr>
      <w:del w:id="1290" w:author="MCC TF160" w:date="2023-03-13T14:38:00Z">
        <w:r w:rsidDel="00C70033">
          <w:delText>HTTP_DATA_IND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5DD63CD7" w14:textId="60148A7F" w:rsidTr="00806E9B">
        <w:trPr>
          <w:del w:id="1291" w:author="MCC TF160" w:date="2023-03-13T14:38:00Z"/>
        </w:trPr>
        <w:tc>
          <w:tcPr>
            <w:tcW w:w="9857" w:type="dxa"/>
            <w:gridSpan w:val="4"/>
            <w:shd w:val="clear" w:color="auto" w:fill="E0E0E0"/>
          </w:tcPr>
          <w:p w14:paraId="6C5A4356" w14:textId="36BF3301" w:rsidR="00E77960" w:rsidRPr="00376DBA" w:rsidDel="00C70033" w:rsidRDefault="00E77960" w:rsidP="00806E9B">
            <w:pPr>
              <w:pStyle w:val="TAL"/>
              <w:rPr>
                <w:del w:id="1292" w:author="MCC TF160" w:date="2023-03-13T14:38:00Z"/>
                <w:b/>
              </w:rPr>
            </w:pPr>
            <w:del w:id="1293" w:author="MCC TF160" w:date="2023-03-13T14:38:00Z">
              <w:r w:rsidRPr="00376DBA" w:rsidDel="00C70033">
                <w:rPr>
                  <w:b/>
                </w:rPr>
                <w:delText>TTCN-3 Record Type</w:delText>
              </w:r>
            </w:del>
          </w:p>
        </w:tc>
      </w:tr>
      <w:tr w:rsidR="00E77960" w:rsidDel="00C70033" w14:paraId="64CBE05B" w14:textId="6E92D007" w:rsidTr="00806E9B">
        <w:trPr>
          <w:del w:id="1294" w:author="MCC TF160" w:date="2023-03-13T14:38:00Z"/>
        </w:trPr>
        <w:tc>
          <w:tcPr>
            <w:tcW w:w="1479" w:type="dxa"/>
            <w:tcBorders>
              <w:bottom w:val="single" w:sz="4" w:space="0" w:color="auto"/>
            </w:tcBorders>
            <w:shd w:val="clear" w:color="auto" w:fill="E0E0E0"/>
          </w:tcPr>
          <w:p w14:paraId="7EE8F505" w14:textId="45AA4BE4" w:rsidR="00E77960" w:rsidRPr="00376DBA" w:rsidDel="00C70033" w:rsidRDefault="00E77960" w:rsidP="00806E9B">
            <w:pPr>
              <w:pStyle w:val="TAL"/>
              <w:rPr>
                <w:del w:id="1295" w:author="MCC TF160" w:date="2023-03-13T14:38:00Z"/>
                <w:b/>
              </w:rPr>
            </w:pPr>
            <w:del w:id="1296"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4A0CB6C1" w14:textId="57A1A063" w:rsidR="00E77960" w:rsidRPr="00376DBA" w:rsidDel="00C70033" w:rsidRDefault="00E77960" w:rsidP="00806E9B">
            <w:pPr>
              <w:pStyle w:val="TAL"/>
              <w:rPr>
                <w:del w:id="1297" w:author="MCC TF160" w:date="2023-03-13T14:38:00Z"/>
                <w:b/>
              </w:rPr>
            </w:pPr>
            <w:del w:id="1298" w:author="MCC TF160" w:date="2023-03-13T14:38:00Z">
              <w:r w:rsidRPr="00376DBA" w:rsidDel="00C70033">
                <w:rPr>
                  <w:b/>
                </w:rPr>
                <w:delText>HTTP_DATA_IND</w:delText>
              </w:r>
            </w:del>
          </w:p>
        </w:tc>
      </w:tr>
      <w:tr w:rsidR="00E77960" w:rsidDel="00C70033" w14:paraId="0DDB1310" w14:textId="48B1150E" w:rsidTr="00806E9B">
        <w:trPr>
          <w:del w:id="1299" w:author="MCC TF160" w:date="2023-03-13T14:38:00Z"/>
        </w:trPr>
        <w:tc>
          <w:tcPr>
            <w:tcW w:w="1479" w:type="dxa"/>
            <w:tcBorders>
              <w:bottom w:val="double" w:sz="4" w:space="0" w:color="auto"/>
            </w:tcBorders>
            <w:shd w:val="clear" w:color="auto" w:fill="E0E0E0"/>
          </w:tcPr>
          <w:p w14:paraId="7C6ADF84" w14:textId="660A095C" w:rsidR="00E77960" w:rsidRPr="00376DBA" w:rsidDel="00C70033" w:rsidRDefault="00E77960" w:rsidP="00806E9B">
            <w:pPr>
              <w:pStyle w:val="TAL"/>
              <w:rPr>
                <w:del w:id="1300" w:author="MCC TF160" w:date="2023-03-13T14:38:00Z"/>
                <w:b/>
              </w:rPr>
            </w:pPr>
            <w:del w:id="1301"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2B0DD0B4" w14:textId="2AB4C7E0" w:rsidR="00E77960" w:rsidRPr="00376DBA" w:rsidDel="00C70033" w:rsidRDefault="00E77960" w:rsidP="00806E9B">
            <w:pPr>
              <w:pStyle w:val="TAL"/>
              <w:rPr>
                <w:del w:id="1302" w:author="MCC TF160" w:date="2023-03-13T14:38:00Z"/>
              </w:rPr>
            </w:pPr>
            <w:del w:id="1303" w:author="MCC TF160" w:date="2023-03-13T14:38:00Z">
              <w:r w:rsidRPr="00376DBA" w:rsidDel="00C70033">
                <w:delText>ASP type for sending a message from the http layer to TTCN;</w:delText>
              </w:r>
            </w:del>
          </w:p>
          <w:p w14:paraId="4C0C45B5" w14:textId="56E5CB32" w:rsidR="00E77960" w:rsidRPr="00376DBA" w:rsidDel="00C70033" w:rsidRDefault="00E77960" w:rsidP="00806E9B">
            <w:pPr>
              <w:pStyle w:val="TAL"/>
              <w:rPr>
                <w:del w:id="1304" w:author="MCC TF160" w:date="2023-03-13T14:38:00Z"/>
              </w:rPr>
            </w:pPr>
            <w:del w:id="1305" w:author="MCC TF160" w:date="2023-03-13T14:38:00Z">
              <w:r w:rsidRPr="00376DBA" w:rsidDel="00C70033">
                <w:delText>it transports relevant information of a http Request from the UE to the Tester</w:delText>
              </w:r>
            </w:del>
          </w:p>
        </w:tc>
      </w:tr>
      <w:tr w:rsidR="00E77960" w:rsidDel="00C70033" w14:paraId="6239CC6F" w14:textId="0C413376" w:rsidTr="00806E9B">
        <w:trPr>
          <w:del w:id="1306" w:author="MCC TF160" w:date="2023-03-13T14:38:00Z"/>
        </w:trPr>
        <w:tc>
          <w:tcPr>
            <w:tcW w:w="1479" w:type="dxa"/>
            <w:tcBorders>
              <w:top w:val="double" w:sz="4" w:space="0" w:color="auto"/>
            </w:tcBorders>
            <w:shd w:val="clear" w:color="auto" w:fill="auto"/>
          </w:tcPr>
          <w:p w14:paraId="28770C47" w14:textId="22739881" w:rsidR="00E77960" w:rsidRPr="00376DBA" w:rsidDel="00C70033" w:rsidRDefault="00E77960" w:rsidP="00806E9B">
            <w:pPr>
              <w:pStyle w:val="TAL"/>
              <w:rPr>
                <w:del w:id="1307" w:author="MCC TF160" w:date="2023-03-13T14:38:00Z"/>
              </w:rPr>
            </w:pPr>
            <w:del w:id="1308" w:author="MCC TF160" w:date="2023-03-13T14:38:00Z">
              <w:r w:rsidRPr="00376DBA" w:rsidDel="00C70033">
                <w:delText>routingInfo</w:delText>
              </w:r>
            </w:del>
          </w:p>
        </w:tc>
        <w:tc>
          <w:tcPr>
            <w:tcW w:w="2464" w:type="dxa"/>
            <w:tcBorders>
              <w:top w:val="double" w:sz="4" w:space="0" w:color="auto"/>
            </w:tcBorders>
            <w:shd w:val="clear" w:color="auto" w:fill="auto"/>
          </w:tcPr>
          <w:p w14:paraId="7A1ED3DC" w14:textId="05739DED" w:rsidR="00E77960" w:rsidRPr="00376DBA" w:rsidDel="00C70033" w:rsidRDefault="00E77960" w:rsidP="00806E9B">
            <w:pPr>
              <w:pStyle w:val="TAL"/>
              <w:rPr>
                <w:del w:id="1309" w:author="MCC TF160" w:date="2023-03-13T14:38:00Z"/>
              </w:rPr>
            </w:pPr>
            <w:del w:id="1310" w:author="MCC TF160" w:date="2023-03-13T14:38:00Z">
              <w:r w:rsidRPr="00376DBA" w:rsidDel="00C70033">
                <w:delText>IP_Connection_Type</w:delText>
              </w:r>
            </w:del>
          </w:p>
        </w:tc>
        <w:tc>
          <w:tcPr>
            <w:tcW w:w="493" w:type="dxa"/>
            <w:tcBorders>
              <w:top w:val="double" w:sz="4" w:space="0" w:color="auto"/>
            </w:tcBorders>
            <w:shd w:val="clear" w:color="auto" w:fill="auto"/>
          </w:tcPr>
          <w:p w14:paraId="0BB2977C" w14:textId="3F7E315D" w:rsidR="00E77960" w:rsidRPr="00376DBA" w:rsidDel="00C70033" w:rsidRDefault="00E77960" w:rsidP="00806E9B">
            <w:pPr>
              <w:pStyle w:val="TAL"/>
              <w:rPr>
                <w:del w:id="1311" w:author="MCC TF160" w:date="2023-03-13T14:38:00Z"/>
              </w:rPr>
            </w:pPr>
          </w:p>
        </w:tc>
        <w:tc>
          <w:tcPr>
            <w:tcW w:w="5421" w:type="dxa"/>
            <w:tcBorders>
              <w:top w:val="double" w:sz="4" w:space="0" w:color="auto"/>
            </w:tcBorders>
            <w:shd w:val="clear" w:color="auto" w:fill="auto"/>
          </w:tcPr>
          <w:p w14:paraId="5D6A2D90" w14:textId="35BCBD50" w:rsidR="00E77960" w:rsidRPr="00376DBA" w:rsidDel="00C70033" w:rsidRDefault="00E77960" w:rsidP="00806E9B">
            <w:pPr>
              <w:pStyle w:val="TAL"/>
              <w:rPr>
                <w:del w:id="1312" w:author="MCC TF160" w:date="2023-03-13T14:38:00Z"/>
              </w:rPr>
            </w:pPr>
            <w:del w:id="1313" w:author="MCC TF160" w:date="2023-03-13T14:38:00Z">
              <w:r w:rsidRPr="00376DBA" w:rsidDel="00C70033">
                <w:delText>TCP connection from which the request has been received;</w:delText>
              </w:r>
            </w:del>
          </w:p>
          <w:p w14:paraId="4D62CC05" w14:textId="2A7CAE8D" w:rsidR="00E77960" w:rsidRPr="00376DBA" w:rsidDel="00C70033" w:rsidRDefault="00E77960" w:rsidP="00806E9B">
            <w:pPr>
              <w:pStyle w:val="TAL"/>
              <w:rPr>
                <w:del w:id="1314" w:author="MCC TF160" w:date="2023-03-13T14:38:00Z"/>
              </w:rPr>
            </w:pPr>
            <w:del w:id="1315" w:author="MCC TF160" w:date="2023-03-13T14:38:00Z">
              <w:r w:rsidRPr="00376DBA" w:rsidDel="00C70033">
                <w:delText>=&gt; response shall use the same</w:delText>
              </w:r>
            </w:del>
          </w:p>
        </w:tc>
      </w:tr>
      <w:tr w:rsidR="00E77960" w:rsidDel="00C70033" w14:paraId="47CFF518" w14:textId="094529AD" w:rsidTr="00806E9B">
        <w:trPr>
          <w:del w:id="1316" w:author="MCC TF160" w:date="2023-03-13T14:38:00Z"/>
        </w:trPr>
        <w:tc>
          <w:tcPr>
            <w:tcW w:w="1479" w:type="dxa"/>
            <w:shd w:val="clear" w:color="auto" w:fill="auto"/>
          </w:tcPr>
          <w:p w14:paraId="5E649863" w14:textId="49FA1EF0" w:rsidR="00E77960" w:rsidRPr="00376DBA" w:rsidDel="00C70033" w:rsidRDefault="00E77960" w:rsidP="00806E9B">
            <w:pPr>
              <w:pStyle w:val="TAL"/>
              <w:rPr>
                <w:del w:id="1317" w:author="MCC TF160" w:date="2023-03-13T14:38:00Z"/>
              </w:rPr>
            </w:pPr>
            <w:del w:id="1318" w:author="MCC TF160" w:date="2023-03-13T14:38:00Z">
              <w:r w:rsidRPr="00376DBA" w:rsidDel="00C70033">
                <w:delText>httpRequest</w:delText>
              </w:r>
            </w:del>
          </w:p>
        </w:tc>
        <w:tc>
          <w:tcPr>
            <w:tcW w:w="2464" w:type="dxa"/>
            <w:shd w:val="clear" w:color="auto" w:fill="auto"/>
          </w:tcPr>
          <w:p w14:paraId="5436F48A" w14:textId="523E58C7" w:rsidR="00E77960" w:rsidRPr="00376DBA" w:rsidDel="00C70033" w:rsidRDefault="00E77960" w:rsidP="00806E9B">
            <w:pPr>
              <w:pStyle w:val="TAL"/>
              <w:rPr>
                <w:del w:id="1319" w:author="MCC TF160" w:date="2023-03-13T14:38:00Z"/>
              </w:rPr>
            </w:pPr>
            <w:del w:id="1320" w:author="MCC TF160" w:date="2023-03-13T14:38:00Z">
              <w:r w:rsidDel="00C70033">
                <w:fldChar w:fldCharType="begin"/>
              </w:r>
              <w:r w:rsidDel="00C70033">
                <w:delInstrText>HYPERLINK \l "HttpRequest_Type"</w:delInstrText>
              </w:r>
              <w:r w:rsidDel="00C70033">
                <w:fldChar w:fldCharType="separate"/>
              </w:r>
              <w:r w:rsidDel="00C70033">
                <w:rPr>
                  <w:rStyle w:val="Hyperlink"/>
                </w:rPr>
                <w:delText>HttpRequest_Type</w:delText>
              </w:r>
              <w:r w:rsidDel="00C70033">
                <w:rPr>
                  <w:rStyle w:val="Hyperlink"/>
                </w:rPr>
                <w:fldChar w:fldCharType="end"/>
              </w:r>
            </w:del>
          </w:p>
        </w:tc>
        <w:tc>
          <w:tcPr>
            <w:tcW w:w="493" w:type="dxa"/>
            <w:shd w:val="clear" w:color="auto" w:fill="auto"/>
          </w:tcPr>
          <w:p w14:paraId="5B504585" w14:textId="3CE09A77" w:rsidR="00E77960" w:rsidRPr="00376DBA" w:rsidDel="00C70033" w:rsidRDefault="00E77960" w:rsidP="00806E9B">
            <w:pPr>
              <w:pStyle w:val="TAL"/>
              <w:rPr>
                <w:del w:id="1321" w:author="MCC TF160" w:date="2023-03-13T14:38:00Z"/>
              </w:rPr>
            </w:pPr>
          </w:p>
        </w:tc>
        <w:tc>
          <w:tcPr>
            <w:tcW w:w="5421" w:type="dxa"/>
            <w:shd w:val="clear" w:color="auto" w:fill="auto"/>
          </w:tcPr>
          <w:p w14:paraId="3187F508" w14:textId="0F92AEB6" w:rsidR="00E77960" w:rsidRPr="00376DBA" w:rsidDel="00C70033" w:rsidRDefault="00E77960" w:rsidP="00806E9B">
            <w:pPr>
              <w:pStyle w:val="TAL"/>
              <w:rPr>
                <w:del w:id="1322" w:author="MCC TF160" w:date="2023-03-13T14:38:00Z"/>
              </w:rPr>
            </w:pPr>
          </w:p>
        </w:tc>
      </w:tr>
    </w:tbl>
    <w:p w14:paraId="0FFA749C" w14:textId="3D5C961C" w:rsidR="00E77960" w:rsidDel="00C70033" w:rsidRDefault="00E77960" w:rsidP="00E77960">
      <w:pPr>
        <w:rPr>
          <w:del w:id="1323" w:author="MCC TF160" w:date="2023-03-13T14:38:00Z"/>
        </w:rPr>
      </w:pPr>
    </w:p>
    <w:p w14:paraId="165844D0" w14:textId="6771298C" w:rsidR="00E77960" w:rsidDel="00C70033" w:rsidRDefault="00E77960" w:rsidP="00E77960">
      <w:pPr>
        <w:pStyle w:val="TH"/>
        <w:rPr>
          <w:del w:id="1324" w:author="MCC TF160" w:date="2023-03-13T14:38:00Z"/>
        </w:rPr>
      </w:pPr>
      <w:del w:id="1325" w:author="MCC TF160" w:date="2023-03-13T14:38:00Z">
        <w:r w:rsidDel="00C70033">
          <w:lastRenderedPageBreak/>
          <w:delText>HttpMessageBody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7960" w:rsidDel="00C70033" w14:paraId="7162983B" w14:textId="28D0E1F7" w:rsidTr="00806E9B">
        <w:trPr>
          <w:del w:id="1326" w:author="MCC TF160" w:date="2023-03-13T14:38:00Z"/>
        </w:trPr>
        <w:tc>
          <w:tcPr>
            <w:tcW w:w="9857" w:type="dxa"/>
            <w:gridSpan w:val="3"/>
            <w:shd w:val="clear" w:color="auto" w:fill="E0E0E0"/>
          </w:tcPr>
          <w:p w14:paraId="5354A59F" w14:textId="5B1DFF1D" w:rsidR="00E77960" w:rsidRPr="00376DBA" w:rsidDel="00C70033" w:rsidRDefault="00E77960" w:rsidP="00806E9B">
            <w:pPr>
              <w:pStyle w:val="TAL"/>
              <w:rPr>
                <w:del w:id="1327" w:author="MCC TF160" w:date="2023-03-13T14:38:00Z"/>
                <w:b/>
              </w:rPr>
            </w:pPr>
            <w:del w:id="1328" w:author="MCC TF160" w:date="2023-03-13T14:38:00Z">
              <w:r w:rsidRPr="00376DBA" w:rsidDel="00C70033">
                <w:rPr>
                  <w:b/>
                </w:rPr>
                <w:delText>TTCN-3 Union Type</w:delText>
              </w:r>
            </w:del>
          </w:p>
        </w:tc>
      </w:tr>
      <w:tr w:rsidR="00E77960" w:rsidDel="00C70033" w14:paraId="719CE351" w14:textId="5C065F70" w:rsidTr="00806E9B">
        <w:trPr>
          <w:del w:id="1329" w:author="MCC TF160" w:date="2023-03-13T14:38:00Z"/>
        </w:trPr>
        <w:tc>
          <w:tcPr>
            <w:tcW w:w="1479" w:type="dxa"/>
            <w:tcBorders>
              <w:bottom w:val="single" w:sz="4" w:space="0" w:color="auto"/>
            </w:tcBorders>
            <w:shd w:val="clear" w:color="auto" w:fill="E0E0E0"/>
          </w:tcPr>
          <w:p w14:paraId="6E76F69B" w14:textId="002972E2" w:rsidR="00E77960" w:rsidRPr="00376DBA" w:rsidDel="00C70033" w:rsidRDefault="00E77960" w:rsidP="00806E9B">
            <w:pPr>
              <w:pStyle w:val="TAL"/>
              <w:rPr>
                <w:del w:id="1330" w:author="MCC TF160" w:date="2023-03-13T14:38:00Z"/>
                <w:b/>
              </w:rPr>
            </w:pPr>
            <w:del w:id="1331" w:author="MCC TF160" w:date="2023-03-13T14:38:00Z">
              <w:r w:rsidRPr="00376DBA" w:rsidDel="00C70033">
                <w:rPr>
                  <w:b/>
                </w:rPr>
                <w:delText>Name</w:delText>
              </w:r>
            </w:del>
          </w:p>
        </w:tc>
        <w:tc>
          <w:tcPr>
            <w:tcW w:w="8378" w:type="dxa"/>
            <w:gridSpan w:val="2"/>
            <w:tcBorders>
              <w:bottom w:val="single" w:sz="4" w:space="0" w:color="auto"/>
            </w:tcBorders>
            <w:shd w:val="clear" w:color="auto" w:fill="FFFF99"/>
          </w:tcPr>
          <w:p w14:paraId="64DF9D28" w14:textId="2E3C57F0" w:rsidR="00E77960" w:rsidRPr="00376DBA" w:rsidDel="00C70033" w:rsidRDefault="00E77960" w:rsidP="00806E9B">
            <w:pPr>
              <w:pStyle w:val="TAL"/>
              <w:rPr>
                <w:del w:id="1332" w:author="MCC TF160" w:date="2023-03-13T14:38:00Z"/>
                <w:b/>
              </w:rPr>
            </w:pPr>
            <w:del w:id="1333" w:author="MCC TF160" w:date="2023-03-13T14:38:00Z">
              <w:r w:rsidRPr="00376DBA" w:rsidDel="00C70033">
                <w:rPr>
                  <w:b/>
                </w:rPr>
                <w:delText>HttpMessageBody</w:delText>
              </w:r>
            </w:del>
          </w:p>
        </w:tc>
      </w:tr>
      <w:tr w:rsidR="00E77960" w:rsidDel="00C70033" w14:paraId="295CFFBB" w14:textId="29DEDB4B" w:rsidTr="00806E9B">
        <w:trPr>
          <w:del w:id="1334" w:author="MCC TF160" w:date="2023-03-13T14:38:00Z"/>
        </w:trPr>
        <w:tc>
          <w:tcPr>
            <w:tcW w:w="1479" w:type="dxa"/>
            <w:tcBorders>
              <w:bottom w:val="double" w:sz="4" w:space="0" w:color="auto"/>
            </w:tcBorders>
            <w:shd w:val="clear" w:color="auto" w:fill="E0E0E0"/>
          </w:tcPr>
          <w:p w14:paraId="2AC987D3" w14:textId="32A40BBD" w:rsidR="00E77960" w:rsidRPr="00376DBA" w:rsidDel="00C70033" w:rsidRDefault="00E77960" w:rsidP="00806E9B">
            <w:pPr>
              <w:pStyle w:val="TAL"/>
              <w:rPr>
                <w:del w:id="1335" w:author="MCC TF160" w:date="2023-03-13T14:38:00Z"/>
                <w:b/>
              </w:rPr>
            </w:pPr>
            <w:del w:id="1336" w:author="MCC TF160" w:date="2023-03-13T14:38:00Z">
              <w:r w:rsidRPr="00376DBA" w:rsidDel="00C70033">
                <w:rPr>
                  <w:b/>
                </w:rPr>
                <w:delText>Comment</w:delText>
              </w:r>
            </w:del>
          </w:p>
        </w:tc>
        <w:tc>
          <w:tcPr>
            <w:tcW w:w="8378" w:type="dxa"/>
            <w:gridSpan w:val="2"/>
            <w:tcBorders>
              <w:bottom w:val="double" w:sz="4" w:space="0" w:color="auto"/>
            </w:tcBorders>
            <w:shd w:val="clear" w:color="auto" w:fill="auto"/>
          </w:tcPr>
          <w:p w14:paraId="106C64A0" w14:textId="5A632DBF" w:rsidR="00E77960" w:rsidRPr="00376DBA" w:rsidDel="00C70033" w:rsidRDefault="00E77960" w:rsidP="00806E9B">
            <w:pPr>
              <w:pStyle w:val="TAL"/>
              <w:rPr>
                <w:del w:id="1337" w:author="MCC TF160" w:date="2023-03-13T14:38:00Z"/>
              </w:rPr>
            </w:pPr>
          </w:p>
        </w:tc>
      </w:tr>
      <w:tr w:rsidR="00E77960" w:rsidDel="00C70033" w14:paraId="1B728B34" w14:textId="6A5582AC" w:rsidTr="00806E9B">
        <w:trPr>
          <w:del w:id="1338" w:author="MCC TF160" w:date="2023-03-13T14:38:00Z"/>
        </w:trPr>
        <w:tc>
          <w:tcPr>
            <w:tcW w:w="1479" w:type="dxa"/>
            <w:tcBorders>
              <w:top w:val="double" w:sz="4" w:space="0" w:color="auto"/>
            </w:tcBorders>
            <w:shd w:val="clear" w:color="auto" w:fill="auto"/>
          </w:tcPr>
          <w:p w14:paraId="6FCB65D9" w14:textId="518A7B2F" w:rsidR="00E77960" w:rsidRPr="00376DBA" w:rsidDel="00C70033" w:rsidRDefault="00E77960" w:rsidP="00806E9B">
            <w:pPr>
              <w:pStyle w:val="TAL"/>
              <w:rPr>
                <w:del w:id="1339" w:author="MCC TF160" w:date="2023-03-13T14:38:00Z"/>
              </w:rPr>
            </w:pPr>
            <w:del w:id="1340" w:author="MCC TF160" w:date="2023-03-13T14:38:00Z">
              <w:r w:rsidRPr="00376DBA" w:rsidDel="00C70033">
                <w:delText>text</w:delText>
              </w:r>
            </w:del>
          </w:p>
        </w:tc>
        <w:tc>
          <w:tcPr>
            <w:tcW w:w="2957" w:type="dxa"/>
            <w:tcBorders>
              <w:top w:val="double" w:sz="4" w:space="0" w:color="auto"/>
            </w:tcBorders>
            <w:shd w:val="clear" w:color="auto" w:fill="auto"/>
          </w:tcPr>
          <w:p w14:paraId="690F2985" w14:textId="6C1911B2" w:rsidR="00E77960" w:rsidRPr="00376DBA" w:rsidDel="00C70033" w:rsidRDefault="00E77960" w:rsidP="00806E9B">
            <w:pPr>
              <w:pStyle w:val="TAL"/>
              <w:rPr>
                <w:del w:id="1341" w:author="MCC TF160" w:date="2023-03-13T14:38:00Z"/>
              </w:rPr>
            </w:pPr>
            <w:del w:id="1342" w:author="MCC TF160" w:date="2023-03-13T14:38:00Z">
              <w:r w:rsidRPr="00376DBA" w:rsidDel="00C70033">
                <w:delText>charstring</w:delText>
              </w:r>
            </w:del>
          </w:p>
        </w:tc>
        <w:tc>
          <w:tcPr>
            <w:tcW w:w="5421" w:type="dxa"/>
            <w:tcBorders>
              <w:top w:val="double" w:sz="4" w:space="0" w:color="auto"/>
            </w:tcBorders>
            <w:shd w:val="clear" w:color="auto" w:fill="auto"/>
          </w:tcPr>
          <w:p w14:paraId="05B8BE8B" w14:textId="18C8CC62" w:rsidR="00E77960" w:rsidRPr="00376DBA" w:rsidDel="00C70033" w:rsidRDefault="00E77960" w:rsidP="00806E9B">
            <w:pPr>
              <w:pStyle w:val="TAL"/>
              <w:rPr>
                <w:del w:id="1343" w:author="MCC TF160" w:date="2023-03-13T14:38:00Z"/>
              </w:rPr>
            </w:pPr>
          </w:p>
        </w:tc>
      </w:tr>
      <w:tr w:rsidR="00E77960" w:rsidDel="00C70033" w14:paraId="3E5A4555" w14:textId="12011448" w:rsidTr="00806E9B">
        <w:trPr>
          <w:del w:id="1344" w:author="MCC TF160" w:date="2023-03-13T14:38:00Z"/>
        </w:trPr>
        <w:tc>
          <w:tcPr>
            <w:tcW w:w="1479" w:type="dxa"/>
            <w:shd w:val="clear" w:color="auto" w:fill="auto"/>
          </w:tcPr>
          <w:p w14:paraId="1452FFEB" w14:textId="52E6F254" w:rsidR="00E77960" w:rsidRPr="00376DBA" w:rsidDel="00C70033" w:rsidRDefault="00E77960" w:rsidP="00806E9B">
            <w:pPr>
              <w:pStyle w:val="TAL"/>
              <w:rPr>
                <w:del w:id="1345" w:author="MCC TF160" w:date="2023-03-13T14:38:00Z"/>
              </w:rPr>
            </w:pPr>
            <w:del w:id="1346" w:author="MCC TF160" w:date="2023-03-13T14:38:00Z">
              <w:r w:rsidRPr="00376DBA" w:rsidDel="00C70033">
                <w:delText>binary</w:delText>
              </w:r>
            </w:del>
          </w:p>
        </w:tc>
        <w:tc>
          <w:tcPr>
            <w:tcW w:w="2957" w:type="dxa"/>
            <w:shd w:val="clear" w:color="auto" w:fill="auto"/>
          </w:tcPr>
          <w:p w14:paraId="4F308C6C" w14:textId="60ED5B9B" w:rsidR="00E77960" w:rsidRPr="00376DBA" w:rsidDel="00C70033" w:rsidRDefault="00E77960" w:rsidP="00806E9B">
            <w:pPr>
              <w:pStyle w:val="TAL"/>
              <w:rPr>
                <w:del w:id="1347" w:author="MCC TF160" w:date="2023-03-13T14:38:00Z"/>
              </w:rPr>
            </w:pPr>
            <w:del w:id="1348" w:author="MCC TF160" w:date="2023-03-13T14:38:00Z">
              <w:r w:rsidRPr="00376DBA" w:rsidDel="00C70033">
                <w:delText>octetstring</w:delText>
              </w:r>
            </w:del>
          </w:p>
        </w:tc>
        <w:tc>
          <w:tcPr>
            <w:tcW w:w="5421" w:type="dxa"/>
            <w:shd w:val="clear" w:color="auto" w:fill="auto"/>
          </w:tcPr>
          <w:p w14:paraId="1487F1F7" w14:textId="0CE03FED" w:rsidR="00E77960" w:rsidRPr="00376DBA" w:rsidDel="00C70033" w:rsidRDefault="00E77960" w:rsidP="00806E9B">
            <w:pPr>
              <w:pStyle w:val="TAL"/>
              <w:rPr>
                <w:del w:id="1349" w:author="MCC TF160" w:date="2023-03-13T14:38:00Z"/>
              </w:rPr>
            </w:pPr>
          </w:p>
        </w:tc>
      </w:tr>
      <w:tr w:rsidR="00E77960" w:rsidDel="00C70033" w14:paraId="5603EF80" w14:textId="631603C6" w:rsidTr="00806E9B">
        <w:trPr>
          <w:del w:id="1350" w:author="MCC TF160" w:date="2023-03-13T14:38:00Z"/>
        </w:trPr>
        <w:tc>
          <w:tcPr>
            <w:tcW w:w="1479" w:type="dxa"/>
            <w:shd w:val="clear" w:color="auto" w:fill="auto"/>
          </w:tcPr>
          <w:p w14:paraId="282294FD" w14:textId="4CE3327A" w:rsidR="00E77960" w:rsidRPr="00376DBA" w:rsidDel="00C70033" w:rsidRDefault="00E77960" w:rsidP="00806E9B">
            <w:pPr>
              <w:pStyle w:val="TAL"/>
              <w:rPr>
                <w:del w:id="1351" w:author="MCC TF160" w:date="2023-03-13T14:38:00Z"/>
              </w:rPr>
            </w:pPr>
            <w:del w:id="1352" w:author="MCC TF160" w:date="2023-03-13T14:38:00Z">
              <w:r w:rsidRPr="00376DBA" w:rsidDel="00C70033">
                <w:delText>mime</w:delText>
              </w:r>
            </w:del>
          </w:p>
        </w:tc>
        <w:tc>
          <w:tcPr>
            <w:tcW w:w="2957" w:type="dxa"/>
            <w:shd w:val="clear" w:color="auto" w:fill="auto"/>
          </w:tcPr>
          <w:p w14:paraId="51BA6FD9" w14:textId="7C057AB6" w:rsidR="00E77960" w:rsidRPr="00376DBA" w:rsidDel="00C70033" w:rsidRDefault="00E77960" w:rsidP="00806E9B">
            <w:pPr>
              <w:pStyle w:val="TAL"/>
              <w:rPr>
                <w:del w:id="1353" w:author="MCC TF160" w:date="2023-03-13T14:38:00Z"/>
              </w:rPr>
            </w:pPr>
            <w:del w:id="1354" w:author="MCC TF160" w:date="2023-03-13T14:38:00Z">
              <w:r w:rsidRPr="00376DBA" w:rsidDel="00C70033">
                <w:delText>MIME_Message</w:delText>
              </w:r>
            </w:del>
          </w:p>
        </w:tc>
        <w:tc>
          <w:tcPr>
            <w:tcW w:w="5421" w:type="dxa"/>
            <w:shd w:val="clear" w:color="auto" w:fill="auto"/>
          </w:tcPr>
          <w:p w14:paraId="7861ABAC" w14:textId="79418EF3" w:rsidR="00E77960" w:rsidRPr="00376DBA" w:rsidDel="00C70033" w:rsidRDefault="00E77960" w:rsidP="00806E9B">
            <w:pPr>
              <w:pStyle w:val="TAL"/>
              <w:rPr>
                <w:del w:id="1355" w:author="MCC TF160" w:date="2023-03-13T14:38:00Z"/>
              </w:rPr>
            </w:pPr>
          </w:p>
        </w:tc>
      </w:tr>
    </w:tbl>
    <w:p w14:paraId="7007F1D1" w14:textId="5E9BBABD" w:rsidR="00E77960" w:rsidDel="00C70033" w:rsidRDefault="00E77960" w:rsidP="00E77960">
      <w:pPr>
        <w:rPr>
          <w:del w:id="1356" w:author="MCC TF160" w:date="2023-03-13T14:38:00Z"/>
        </w:rPr>
      </w:pPr>
    </w:p>
    <w:p w14:paraId="7BD4C37A" w14:textId="1EC088D1" w:rsidR="00E77960" w:rsidDel="00C70033" w:rsidRDefault="00E77960" w:rsidP="00E77960">
      <w:pPr>
        <w:pStyle w:val="TH"/>
        <w:rPr>
          <w:del w:id="1357" w:author="MCC TF160" w:date="2023-03-13T14:38:00Z"/>
        </w:rPr>
      </w:pPr>
      <w:del w:id="1358" w:author="MCC TF160" w:date="2023-03-13T14:38:00Z">
        <w:r w:rsidDel="00C70033">
          <w:delText>HttpRequest_Type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63D938F2" w14:textId="6D3B4DF5" w:rsidTr="00806E9B">
        <w:trPr>
          <w:del w:id="1359" w:author="MCC TF160" w:date="2023-03-13T14:38:00Z"/>
        </w:trPr>
        <w:tc>
          <w:tcPr>
            <w:tcW w:w="9857" w:type="dxa"/>
            <w:gridSpan w:val="4"/>
            <w:shd w:val="clear" w:color="auto" w:fill="E0E0E0"/>
          </w:tcPr>
          <w:p w14:paraId="2C5C1688" w14:textId="47E31221" w:rsidR="00E77960" w:rsidRPr="00376DBA" w:rsidDel="00C70033" w:rsidRDefault="00E77960" w:rsidP="00806E9B">
            <w:pPr>
              <w:pStyle w:val="TAL"/>
              <w:rPr>
                <w:del w:id="1360" w:author="MCC TF160" w:date="2023-03-13T14:38:00Z"/>
                <w:b/>
              </w:rPr>
            </w:pPr>
            <w:del w:id="1361" w:author="MCC TF160" w:date="2023-03-13T14:38:00Z">
              <w:r w:rsidRPr="00376DBA" w:rsidDel="00C70033">
                <w:rPr>
                  <w:b/>
                </w:rPr>
                <w:delText>TTCN-3 Record Type</w:delText>
              </w:r>
            </w:del>
          </w:p>
        </w:tc>
      </w:tr>
      <w:tr w:rsidR="00E77960" w:rsidDel="00C70033" w14:paraId="13E05106" w14:textId="0BC4F94D" w:rsidTr="00806E9B">
        <w:trPr>
          <w:del w:id="1362" w:author="MCC TF160" w:date="2023-03-13T14:38:00Z"/>
        </w:trPr>
        <w:tc>
          <w:tcPr>
            <w:tcW w:w="1479" w:type="dxa"/>
            <w:tcBorders>
              <w:bottom w:val="single" w:sz="4" w:space="0" w:color="auto"/>
            </w:tcBorders>
            <w:shd w:val="clear" w:color="auto" w:fill="E0E0E0"/>
          </w:tcPr>
          <w:p w14:paraId="1F6A7814" w14:textId="5A1305E2" w:rsidR="00E77960" w:rsidRPr="00376DBA" w:rsidDel="00C70033" w:rsidRDefault="00E77960" w:rsidP="00806E9B">
            <w:pPr>
              <w:pStyle w:val="TAL"/>
              <w:rPr>
                <w:del w:id="1363" w:author="MCC TF160" w:date="2023-03-13T14:38:00Z"/>
                <w:b/>
              </w:rPr>
            </w:pPr>
            <w:del w:id="1364"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528D5AC6" w14:textId="681BC0EC" w:rsidR="00E77960" w:rsidRPr="00376DBA" w:rsidDel="00C70033" w:rsidRDefault="00E77960" w:rsidP="00806E9B">
            <w:pPr>
              <w:pStyle w:val="TAL"/>
              <w:rPr>
                <w:del w:id="1365" w:author="MCC TF160" w:date="2023-03-13T14:38:00Z"/>
                <w:b/>
              </w:rPr>
            </w:pPr>
            <w:del w:id="1366" w:author="MCC TF160" w:date="2023-03-13T14:38:00Z">
              <w:r w:rsidRPr="00376DBA" w:rsidDel="00C70033">
                <w:rPr>
                  <w:b/>
                </w:rPr>
                <w:delText>HttpRequest_Type</w:delText>
              </w:r>
            </w:del>
          </w:p>
        </w:tc>
      </w:tr>
      <w:tr w:rsidR="00E77960" w:rsidDel="00C70033" w14:paraId="6FF4CEC7" w14:textId="1811EC46" w:rsidTr="00806E9B">
        <w:trPr>
          <w:del w:id="1367" w:author="MCC TF160" w:date="2023-03-13T14:38:00Z"/>
        </w:trPr>
        <w:tc>
          <w:tcPr>
            <w:tcW w:w="1479" w:type="dxa"/>
            <w:tcBorders>
              <w:bottom w:val="double" w:sz="4" w:space="0" w:color="auto"/>
            </w:tcBorders>
            <w:shd w:val="clear" w:color="auto" w:fill="E0E0E0"/>
          </w:tcPr>
          <w:p w14:paraId="1F9106A8" w14:textId="7C42F9C6" w:rsidR="00E77960" w:rsidRPr="00376DBA" w:rsidDel="00C70033" w:rsidRDefault="00E77960" w:rsidP="00806E9B">
            <w:pPr>
              <w:pStyle w:val="TAL"/>
              <w:rPr>
                <w:del w:id="1368" w:author="MCC TF160" w:date="2023-03-13T14:38:00Z"/>
                <w:b/>
              </w:rPr>
            </w:pPr>
            <w:del w:id="1369"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19B92CB5" w14:textId="30751E23" w:rsidR="00E77960" w:rsidRPr="00376DBA" w:rsidDel="00C70033" w:rsidRDefault="00E77960" w:rsidP="00806E9B">
            <w:pPr>
              <w:pStyle w:val="TAL"/>
              <w:rPr>
                <w:del w:id="1370" w:author="MCC TF160" w:date="2023-03-13T14:38:00Z"/>
              </w:rPr>
            </w:pPr>
          </w:p>
        </w:tc>
      </w:tr>
      <w:tr w:rsidR="00E77960" w:rsidDel="00C70033" w14:paraId="6DE3912F" w14:textId="6E074D74" w:rsidTr="00806E9B">
        <w:trPr>
          <w:del w:id="1371" w:author="MCC TF160" w:date="2023-03-13T14:38:00Z"/>
        </w:trPr>
        <w:tc>
          <w:tcPr>
            <w:tcW w:w="1479" w:type="dxa"/>
            <w:tcBorders>
              <w:top w:val="double" w:sz="4" w:space="0" w:color="auto"/>
            </w:tcBorders>
            <w:shd w:val="clear" w:color="auto" w:fill="auto"/>
          </w:tcPr>
          <w:p w14:paraId="1DAD9CE2" w14:textId="1BB9530C" w:rsidR="00E77960" w:rsidRPr="00376DBA" w:rsidDel="00C70033" w:rsidRDefault="00E77960" w:rsidP="00806E9B">
            <w:pPr>
              <w:pStyle w:val="TAL"/>
              <w:rPr>
                <w:del w:id="1372" w:author="MCC TF160" w:date="2023-03-13T14:38:00Z"/>
              </w:rPr>
            </w:pPr>
            <w:del w:id="1373" w:author="MCC TF160" w:date="2023-03-13T14:38:00Z">
              <w:r w:rsidRPr="00376DBA" w:rsidDel="00C70033">
                <w:delText>requestLine</w:delText>
              </w:r>
            </w:del>
          </w:p>
        </w:tc>
        <w:tc>
          <w:tcPr>
            <w:tcW w:w="2464" w:type="dxa"/>
            <w:tcBorders>
              <w:top w:val="double" w:sz="4" w:space="0" w:color="auto"/>
            </w:tcBorders>
            <w:shd w:val="clear" w:color="auto" w:fill="auto"/>
          </w:tcPr>
          <w:p w14:paraId="286855DB" w14:textId="3BCC2829" w:rsidR="00E77960" w:rsidRPr="00376DBA" w:rsidDel="00C70033" w:rsidRDefault="00E77960" w:rsidP="00806E9B">
            <w:pPr>
              <w:pStyle w:val="TAL"/>
              <w:rPr>
                <w:del w:id="1374" w:author="MCC TF160" w:date="2023-03-13T14:38:00Z"/>
              </w:rPr>
            </w:pPr>
            <w:del w:id="1375" w:author="MCC TF160" w:date="2023-03-13T14:38:00Z">
              <w:r w:rsidDel="00C70033">
                <w:fldChar w:fldCharType="begin"/>
              </w:r>
              <w:r w:rsidDel="00C70033">
                <w:delInstrText>HYPERLINK \l "HttpRequestLine_Type"</w:delInstrText>
              </w:r>
              <w:r w:rsidDel="00C70033">
                <w:fldChar w:fldCharType="separate"/>
              </w:r>
              <w:r w:rsidDel="00C70033">
                <w:rPr>
                  <w:rStyle w:val="Hyperlink"/>
                </w:rPr>
                <w:delText>HttpRequestLine_Type</w:delText>
              </w:r>
              <w:r w:rsidDel="00C70033">
                <w:rPr>
                  <w:rStyle w:val="Hyperlink"/>
                </w:rPr>
                <w:fldChar w:fldCharType="end"/>
              </w:r>
            </w:del>
          </w:p>
        </w:tc>
        <w:tc>
          <w:tcPr>
            <w:tcW w:w="493" w:type="dxa"/>
            <w:tcBorders>
              <w:top w:val="double" w:sz="4" w:space="0" w:color="auto"/>
            </w:tcBorders>
            <w:shd w:val="clear" w:color="auto" w:fill="auto"/>
          </w:tcPr>
          <w:p w14:paraId="45B27E89" w14:textId="222D80E4" w:rsidR="00E77960" w:rsidRPr="00376DBA" w:rsidDel="00C70033" w:rsidRDefault="00E77960" w:rsidP="00806E9B">
            <w:pPr>
              <w:pStyle w:val="TAL"/>
              <w:rPr>
                <w:del w:id="1376" w:author="MCC TF160" w:date="2023-03-13T14:38:00Z"/>
              </w:rPr>
            </w:pPr>
          </w:p>
        </w:tc>
        <w:tc>
          <w:tcPr>
            <w:tcW w:w="5421" w:type="dxa"/>
            <w:tcBorders>
              <w:top w:val="double" w:sz="4" w:space="0" w:color="auto"/>
            </w:tcBorders>
            <w:shd w:val="clear" w:color="auto" w:fill="auto"/>
          </w:tcPr>
          <w:p w14:paraId="6BAD2EA6" w14:textId="60DBDF03" w:rsidR="00E77960" w:rsidRPr="00376DBA" w:rsidDel="00C70033" w:rsidRDefault="00E77960" w:rsidP="00806E9B">
            <w:pPr>
              <w:pStyle w:val="TAL"/>
              <w:rPr>
                <w:del w:id="1377" w:author="MCC TF160" w:date="2023-03-13T14:38:00Z"/>
              </w:rPr>
            </w:pPr>
            <w:del w:id="1378" w:author="MCC TF160" w:date="2023-03-13T14:38:00Z">
              <w:r w:rsidRPr="00376DBA" w:rsidDel="00C70033">
                <w:delText>RFC 2616 clause 5.1</w:delText>
              </w:r>
            </w:del>
          </w:p>
        </w:tc>
      </w:tr>
      <w:tr w:rsidR="00E77960" w:rsidDel="00C70033" w14:paraId="78E18533" w14:textId="4A99FD1F" w:rsidTr="00806E9B">
        <w:trPr>
          <w:del w:id="1379" w:author="MCC TF160" w:date="2023-03-13T14:38:00Z"/>
        </w:trPr>
        <w:tc>
          <w:tcPr>
            <w:tcW w:w="1479" w:type="dxa"/>
            <w:shd w:val="clear" w:color="auto" w:fill="auto"/>
          </w:tcPr>
          <w:p w14:paraId="4E45B414" w14:textId="31135E6D" w:rsidR="00E77960" w:rsidRPr="00376DBA" w:rsidDel="00C70033" w:rsidRDefault="00E77960" w:rsidP="00806E9B">
            <w:pPr>
              <w:pStyle w:val="TAL"/>
              <w:rPr>
                <w:del w:id="1380" w:author="MCC TF160" w:date="2023-03-13T14:38:00Z"/>
              </w:rPr>
            </w:pPr>
            <w:del w:id="1381" w:author="MCC TF160" w:date="2023-03-13T14:38:00Z">
              <w:r w:rsidRPr="00376DBA" w:rsidDel="00C70033">
                <w:delText>userAgent</w:delText>
              </w:r>
            </w:del>
          </w:p>
        </w:tc>
        <w:tc>
          <w:tcPr>
            <w:tcW w:w="2464" w:type="dxa"/>
            <w:shd w:val="clear" w:color="auto" w:fill="auto"/>
          </w:tcPr>
          <w:p w14:paraId="631A54C8" w14:textId="3DBFF8B7" w:rsidR="00E77960" w:rsidRPr="00376DBA" w:rsidDel="00C70033" w:rsidRDefault="00E77960" w:rsidP="00806E9B">
            <w:pPr>
              <w:pStyle w:val="TAL"/>
              <w:rPr>
                <w:del w:id="1382" w:author="MCC TF160" w:date="2023-03-13T14:38:00Z"/>
              </w:rPr>
            </w:pPr>
            <w:del w:id="1383" w:author="MCC TF160" w:date="2023-03-13T14:38:00Z">
              <w:r w:rsidRPr="00376DBA" w:rsidDel="00C70033">
                <w:delText>UserAgent</w:delText>
              </w:r>
            </w:del>
          </w:p>
        </w:tc>
        <w:tc>
          <w:tcPr>
            <w:tcW w:w="493" w:type="dxa"/>
            <w:shd w:val="clear" w:color="auto" w:fill="auto"/>
          </w:tcPr>
          <w:p w14:paraId="04335D9E" w14:textId="331548C3" w:rsidR="00E77960" w:rsidRPr="00376DBA" w:rsidDel="00C70033" w:rsidRDefault="00E77960" w:rsidP="00806E9B">
            <w:pPr>
              <w:pStyle w:val="TAL"/>
              <w:rPr>
                <w:del w:id="1384" w:author="MCC TF160" w:date="2023-03-13T14:38:00Z"/>
              </w:rPr>
            </w:pPr>
            <w:del w:id="1385" w:author="MCC TF160" w:date="2023-03-13T14:38:00Z">
              <w:r w:rsidRPr="00376DBA" w:rsidDel="00C70033">
                <w:delText>opt</w:delText>
              </w:r>
            </w:del>
          </w:p>
        </w:tc>
        <w:tc>
          <w:tcPr>
            <w:tcW w:w="5421" w:type="dxa"/>
            <w:shd w:val="clear" w:color="auto" w:fill="auto"/>
          </w:tcPr>
          <w:p w14:paraId="419B2B86" w14:textId="3EEDF9EE" w:rsidR="00E77960" w:rsidRPr="00376DBA" w:rsidDel="00C70033" w:rsidRDefault="00E77960" w:rsidP="00806E9B">
            <w:pPr>
              <w:pStyle w:val="TAL"/>
              <w:rPr>
                <w:del w:id="1386" w:author="MCC TF160" w:date="2023-03-13T14:38:00Z"/>
              </w:rPr>
            </w:pPr>
            <w:del w:id="1387" w:author="MCC TF160" w:date="2023-03-13T14:38:00Z">
              <w:r w:rsidRPr="00376DBA" w:rsidDel="00C70033">
                <w:delText>User Agent according to RFC 2616 [27] clause 14.43</w:delText>
              </w:r>
            </w:del>
          </w:p>
        </w:tc>
      </w:tr>
      <w:tr w:rsidR="00E77960" w:rsidDel="00C70033" w14:paraId="6CBB5C9C" w14:textId="012E6378" w:rsidTr="00806E9B">
        <w:trPr>
          <w:del w:id="1388" w:author="MCC TF160" w:date="2023-03-13T14:38:00Z"/>
        </w:trPr>
        <w:tc>
          <w:tcPr>
            <w:tcW w:w="1479" w:type="dxa"/>
            <w:shd w:val="clear" w:color="auto" w:fill="auto"/>
          </w:tcPr>
          <w:p w14:paraId="7EBFE757" w14:textId="0F413BC2" w:rsidR="00E77960" w:rsidRPr="00376DBA" w:rsidDel="00C70033" w:rsidRDefault="00E77960" w:rsidP="00806E9B">
            <w:pPr>
              <w:pStyle w:val="TAL"/>
              <w:rPr>
                <w:del w:id="1389" w:author="MCC TF160" w:date="2023-03-13T14:38:00Z"/>
              </w:rPr>
            </w:pPr>
            <w:del w:id="1390" w:author="MCC TF160" w:date="2023-03-13T14:38:00Z">
              <w:r w:rsidRPr="00376DBA" w:rsidDel="00C70033">
                <w:delText>authorization</w:delText>
              </w:r>
            </w:del>
          </w:p>
        </w:tc>
        <w:tc>
          <w:tcPr>
            <w:tcW w:w="2464" w:type="dxa"/>
            <w:shd w:val="clear" w:color="auto" w:fill="auto"/>
          </w:tcPr>
          <w:p w14:paraId="231AF183" w14:textId="5581B961" w:rsidR="00E77960" w:rsidRPr="00376DBA" w:rsidDel="00C70033" w:rsidRDefault="00E77960" w:rsidP="00806E9B">
            <w:pPr>
              <w:pStyle w:val="TAL"/>
              <w:rPr>
                <w:del w:id="1391" w:author="MCC TF160" w:date="2023-03-13T14:38:00Z"/>
              </w:rPr>
            </w:pPr>
            <w:del w:id="1392" w:author="MCC TF160" w:date="2023-03-13T14:38:00Z">
              <w:r w:rsidRPr="00376DBA" w:rsidDel="00C70033">
                <w:delText>Authorization</w:delText>
              </w:r>
            </w:del>
          </w:p>
        </w:tc>
        <w:tc>
          <w:tcPr>
            <w:tcW w:w="493" w:type="dxa"/>
            <w:shd w:val="clear" w:color="auto" w:fill="auto"/>
          </w:tcPr>
          <w:p w14:paraId="5BB000A3" w14:textId="758E38A4" w:rsidR="00E77960" w:rsidRPr="00376DBA" w:rsidDel="00C70033" w:rsidRDefault="00E77960" w:rsidP="00806E9B">
            <w:pPr>
              <w:pStyle w:val="TAL"/>
              <w:rPr>
                <w:del w:id="1393" w:author="MCC TF160" w:date="2023-03-13T14:38:00Z"/>
              </w:rPr>
            </w:pPr>
            <w:del w:id="1394" w:author="MCC TF160" w:date="2023-03-13T14:38:00Z">
              <w:r w:rsidRPr="00376DBA" w:rsidDel="00C70033">
                <w:delText>opt</w:delText>
              </w:r>
            </w:del>
          </w:p>
        </w:tc>
        <w:tc>
          <w:tcPr>
            <w:tcW w:w="5421" w:type="dxa"/>
            <w:shd w:val="clear" w:color="auto" w:fill="auto"/>
          </w:tcPr>
          <w:p w14:paraId="0A154316" w14:textId="1C804D9E" w:rsidR="00E77960" w:rsidRPr="00376DBA" w:rsidDel="00C70033" w:rsidRDefault="00E77960" w:rsidP="00806E9B">
            <w:pPr>
              <w:pStyle w:val="TAL"/>
              <w:rPr>
                <w:del w:id="1395" w:author="MCC TF160" w:date="2023-03-13T14:38:00Z"/>
              </w:rPr>
            </w:pPr>
            <w:del w:id="1396" w:author="MCC TF160" w:date="2023-03-13T14:38:00Z">
              <w:r w:rsidRPr="00376DBA" w:rsidDel="00C70033">
                <w:delText>Authorization according to RFC 2616 [27] clause 14.8 (optional; NOTE: Same type definition as for SIP type definitions)</w:delText>
              </w:r>
            </w:del>
          </w:p>
        </w:tc>
      </w:tr>
      <w:tr w:rsidR="00E77960" w:rsidDel="00C70033" w14:paraId="76E2FA50" w14:textId="5F33CBD8" w:rsidTr="00806E9B">
        <w:trPr>
          <w:del w:id="1397" w:author="MCC TF160" w:date="2023-03-13T14:38:00Z"/>
        </w:trPr>
        <w:tc>
          <w:tcPr>
            <w:tcW w:w="1479" w:type="dxa"/>
            <w:shd w:val="clear" w:color="auto" w:fill="auto"/>
          </w:tcPr>
          <w:p w14:paraId="6ADCC0A9" w14:textId="0CE86FC2" w:rsidR="00E77960" w:rsidRPr="00376DBA" w:rsidDel="00C70033" w:rsidRDefault="00E77960" w:rsidP="00806E9B">
            <w:pPr>
              <w:pStyle w:val="TAL"/>
              <w:rPr>
                <w:del w:id="1398" w:author="MCC TF160" w:date="2023-03-13T14:38:00Z"/>
              </w:rPr>
            </w:pPr>
            <w:del w:id="1399" w:author="MCC TF160" w:date="2023-03-13T14:38:00Z">
              <w:r w:rsidRPr="00376DBA" w:rsidDel="00C70033">
                <w:delText>host</w:delText>
              </w:r>
            </w:del>
          </w:p>
        </w:tc>
        <w:tc>
          <w:tcPr>
            <w:tcW w:w="2464" w:type="dxa"/>
            <w:shd w:val="clear" w:color="auto" w:fill="auto"/>
          </w:tcPr>
          <w:p w14:paraId="31D7F421" w14:textId="3B7E09C2" w:rsidR="00E77960" w:rsidRPr="00376DBA" w:rsidDel="00C70033" w:rsidRDefault="00E77960" w:rsidP="00806E9B">
            <w:pPr>
              <w:pStyle w:val="TAL"/>
              <w:rPr>
                <w:del w:id="1400" w:author="MCC TF160" w:date="2023-03-13T14:38:00Z"/>
              </w:rPr>
            </w:pPr>
            <w:del w:id="1401" w:author="MCC TF160" w:date="2023-03-13T14:38:00Z">
              <w:r w:rsidRPr="00376DBA" w:rsidDel="00C70033">
                <w:delText>Host</w:delText>
              </w:r>
            </w:del>
          </w:p>
        </w:tc>
        <w:tc>
          <w:tcPr>
            <w:tcW w:w="493" w:type="dxa"/>
            <w:shd w:val="clear" w:color="auto" w:fill="auto"/>
          </w:tcPr>
          <w:p w14:paraId="44BD5CA5" w14:textId="2D547252" w:rsidR="00E77960" w:rsidRPr="00376DBA" w:rsidDel="00C70033" w:rsidRDefault="00E77960" w:rsidP="00806E9B">
            <w:pPr>
              <w:pStyle w:val="TAL"/>
              <w:rPr>
                <w:del w:id="1402" w:author="MCC TF160" w:date="2023-03-13T14:38:00Z"/>
              </w:rPr>
            </w:pPr>
            <w:del w:id="1403" w:author="MCC TF160" w:date="2023-03-13T14:38:00Z">
              <w:r w:rsidRPr="00376DBA" w:rsidDel="00C70033">
                <w:delText>opt</w:delText>
              </w:r>
            </w:del>
          </w:p>
        </w:tc>
        <w:tc>
          <w:tcPr>
            <w:tcW w:w="5421" w:type="dxa"/>
            <w:shd w:val="clear" w:color="auto" w:fill="auto"/>
          </w:tcPr>
          <w:p w14:paraId="2F980ACC" w14:textId="2B43B2EC" w:rsidR="00E77960" w:rsidRPr="00376DBA" w:rsidDel="00C70033" w:rsidRDefault="00E77960" w:rsidP="00806E9B">
            <w:pPr>
              <w:pStyle w:val="TAL"/>
              <w:rPr>
                <w:del w:id="1404" w:author="MCC TF160" w:date="2023-03-13T14:38:00Z"/>
              </w:rPr>
            </w:pPr>
            <w:del w:id="1405" w:author="MCC TF160" w:date="2023-03-13T14:38:00Z">
              <w:r w:rsidRPr="00376DBA" w:rsidDel="00C70033">
                <w:delText>host according to RFC 2616 [27] clause 14.23</w:delText>
              </w:r>
            </w:del>
          </w:p>
        </w:tc>
      </w:tr>
      <w:tr w:rsidR="00E77960" w:rsidDel="00C70033" w14:paraId="2F964360" w14:textId="44296538" w:rsidTr="00806E9B">
        <w:trPr>
          <w:del w:id="1406" w:author="MCC TF160" w:date="2023-03-13T14:38:00Z"/>
        </w:trPr>
        <w:tc>
          <w:tcPr>
            <w:tcW w:w="1479" w:type="dxa"/>
            <w:shd w:val="clear" w:color="auto" w:fill="auto"/>
          </w:tcPr>
          <w:p w14:paraId="7CA9D6D4" w14:textId="23033C00" w:rsidR="00E77960" w:rsidRPr="00376DBA" w:rsidDel="00C70033" w:rsidRDefault="00E77960" w:rsidP="00806E9B">
            <w:pPr>
              <w:pStyle w:val="TAL"/>
              <w:rPr>
                <w:del w:id="1407" w:author="MCC TF160" w:date="2023-03-13T14:38:00Z"/>
              </w:rPr>
            </w:pPr>
            <w:del w:id="1408" w:author="MCC TF160" w:date="2023-03-13T14:38:00Z">
              <w:r w:rsidRPr="00376DBA" w:rsidDel="00C70033">
                <w:delText>contentType</w:delText>
              </w:r>
            </w:del>
          </w:p>
        </w:tc>
        <w:tc>
          <w:tcPr>
            <w:tcW w:w="2464" w:type="dxa"/>
            <w:shd w:val="clear" w:color="auto" w:fill="auto"/>
          </w:tcPr>
          <w:p w14:paraId="1AA38851" w14:textId="7B1DA3B3" w:rsidR="00E77960" w:rsidRPr="00376DBA" w:rsidDel="00C70033" w:rsidRDefault="00E77960" w:rsidP="00806E9B">
            <w:pPr>
              <w:pStyle w:val="TAL"/>
              <w:rPr>
                <w:del w:id="1409" w:author="MCC TF160" w:date="2023-03-13T14:38:00Z"/>
              </w:rPr>
            </w:pPr>
            <w:del w:id="1410" w:author="MCC TF160" w:date="2023-03-13T14:38:00Z">
              <w:r w:rsidRPr="00376DBA" w:rsidDel="00C70033">
                <w:delText>ContentType</w:delText>
              </w:r>
            </w:del>
          </w:p>
        </w:tc>
        <w:tc>
          <w:tcPr>
            <w:tcW w:w="493" w:type="dxa"/>
            <w:shd w:val="clear" w:color="auto" w:fill="auto"/>
          </w:tcPr>
          <w:p w14:paraId="0EB1444D" w14:textId="0708D2D0" w:rsidR="00E77960" w:rsidRPr="00376DBA" w:rsidDel="00C70033" w:rsidRDefault="00E77960" w:rsidP="00806E9B">
            <w:pPr>
              <w:pStyle w:val="TAL"/>
              <w:rPr>
                <w:del w:id="1411" w:author="MCC TF160" w:date="2023-03-13T14:38:00Z"/>
              </w:rPr>
            </w:pPr>
            <w:del w:id="1412" w:author="MCC TF160" w:date="2023-03-13T14:38:00Z">
              <w:r w:rsidRPr="00376DBA" w:rsidDel="00C70033">
                <w:delText>opt</w:delText>
              </w:r>
            </w:del>
          </w:p>
        </w:tc>
        <w:tc>
          <w:tcPr>
            <w:tcW w:w="5421" w:type="dxa"/>
            <w:shd w:val="clear" w:color="auto" w:fill="auto"/>
          </w:tcPr>
          <w:p w14:paraId="4195EC47" w14:textId="73F61FA8" w:rsidR="00E77960" w:rsidRPr="00376DBA" w:rsidDel="00C70033" w:rsidRDefault="00E77960" w:rsidP="00806E9B">
            <w:pPr>
              <w:pStyle w:val="TAL"/>
              <w:rPr>
                <w:del w:id="1413" w:author="MCC TF160" w:date="2023-03-13T14:38:00Z"/>
              </w:rPr>
            </w:pPr>
            <w:del w:id="1414" w:author="MCC TF160" w:date="2023-03-13T14:38:00Z">
              <w:r w:rsidRPr="00376DBA" w:rsidDel="00C70033">
                <w:delText>Content-Type according to RFC 2616 [27] clause 14.17 (optional, NOTE: Same type definition as for SIP type definitions)</w:delText>
              </w:r>
            </w:del>
          </w:p>
        </w:tc>
      </w:tr>
      <w:tr w:rsidR="00E77960" w:rsidDel="00C70033" w14:paraId="4FCC41D1" w14:textId="201D02AD" w:rsidTr="00806E9B">
        <w:trPr>
          <w:del w:id="1415" w:author="MCC TF160" w:date="2023-03-13T14:38:00Z"/>
        </w:trPr>
        <w:tc>
          <w:tcPr>
            <w:tcW w:w="1479" w:type="dxa"/>
            <w:shd w:val="clear" w:color="auto" w:fill="auto"/>
          </w:tcPr>
          <w:p w14:paraId="32A37CB6" w14:textId="088F2A0F" w:rsidR="00E77960" w:rsidRPr="00376DBA" w:rsidDel="00C70033" w:rsidRDefault="00E77960" w:rsidP="00806E9B">
            <w:pPr>
              <w:pStyle w:val="TAL"/>
              <w:rPr>
                <w:del w:id="1416" w:author="MCC TF160" w:date="2023-03-13T14:38:00Z"/>
              </w:rPr>
            </w:pPr>
            <w:del w:id="1417" w:author="MCC TF160" w:date="2023-03-13T14:38:00Z">
              <w:r w:rsidRPr="00376DBA" w:rsidDel="00C70033">
                <w:delText>cacheControl</w:delText>
              </w:r>
            </w:del>
          </w:p>
        </w:tc>
        <w:tc>
          <w:tcPr>
            <w:tcW w:w="2464" w:type="dxa"/>
            <w:shd w:val="clear" w:color="auto" w:fill="auto"/>
          </w:tcPr>
          <w:p w14:paraId="44F42CDB" w14:textId="6315529B" w:rsidR="00E77960" w:rsidRPr="00376DBA" w:rsidDel="00C70033" w:rsidRDefault="00E77960" w:rsidP="00806E9B">
            <w:pPr>
              <w:pStyle w:val="TAL"/>
              <w:rPr>
                <w:del w:id="1418" w:author="MCC TF160" w:date="2023-03-13T14:38:00Z"/>
              </w:rPr>
            </w:pPr>
            <w:del w:id="1419" w:author="MCC TF160" w:date="2023-03-13T14:38:00Z">
              <w:r w:rsidDel="00C70033">
                <w:fldChar w:fldCharType="begin"/>
              </w:r>
              <w:r w:rsidDel="00C70033">
                <w:delInstrText>HYPERLINK \l "HttpCacheControl_Type"</w:delInstrText>
              </w:r>
              <w:r w:rsidDel="00C70033">
                <w:fldChar w:fldCharType="separate"/>
              </w:r>
              <w:r w:rsidDel="00C70033">
                <w:rPr>
                  <w:rStyle w:val="Hyperlink"/>
                </w:rPr>
                <w:delText>HttpCacheControl_Type</w:delText>
              </w:r>
              <w:r w:rsidDel="00C70033">
                <w:rPr>
                  <w:rStyle w:val="Hyperlink"/>
                </w:rPr>
                <w:fldChar w:fldCharType="end"/>
              </w:r>
            </w:del>
          </w:p>
        </w:tc>
        <w:tc>
          <w:tcPr>
            <w:tcW w:w="493" w:type="dxa"/>
            <w:shd w:val="clear" w:color="auto" w:fill="auto"/>
          </w:tcPr>
          <w:p w14:paraId="6669A61F" w14:textId="0B9DB043" w:rsidR="00E77960" w:rsidRPr="00376DBA" w:rsidDel="00C70033" w:rsidRDefault="00E77960" w:rsidP="00806E9B">
            <w:pPr>
              <w:pStyle w:val="TAL"/>
              <w:rPr>
                <w:del w:id="1420" w:author="MCC TF160" w:date="2023-03-13T14:38:00Z"/>
              </w:rPr>
            </w:pPr>
            <w:del w:id="1421" w:author="MCC TF160" w:date="2023-03-13T14:38:00Z">
              <w:r w:rsidRPr="00376DBA" w:rsidDel="00C70033">
                <w:delText>opt</w:delText>
              </w:r>
            </w:del>
          </w:p>
        </w:tc>
        <w:tc>
          <w:tcPr>
            <w:tcW w:w="5421" w:type="dxa"/>
            <w:shd w:val="clear" w:color="auto" w:fill="auto"/>
          </w:tcPr>
          <w:p w14:paraId="7E16E7EC" w14:textId="2C7859E2" w:rsidR="00E77960" w:rsidRPr="00376DBA" w:rsidDel="00C70033" w:rsidRDefault="00E77960" w:rsidP="00806E9B">
            <w:pPr>
              <w:pStyle w:val="TAL"/>
              <w:rPr>
                <w:del w:id="1422" w:author="MCC TF160" w:date="2023-03-13T14:38:00Z"/>
              </w:rPr>
            </w:pPr>
            <w:del w:id="1423" w:author="MCC TF160" w:date="2023-03-13T14:38:00Z">
              <w:r w:rsidRPr="00376DBA" w:rsidDel="00C70033">
                <w:delText>RFC 2616 clause 14.9</w:delText>
              </w:r>
            </w:del>
          </w:p>
        </w:tc>
      </w:tr>
      <w:tr w:rsidR="00E77960" w:rsidDel="00C70033" w14:paraId="683BC6F3" w14:textId="57775138" w:rsidTr="00806E9B">
        <w:trPr>
          <w:del w:id="1424" w:author="MCC TF160" w:date="2023-03-13T14:38:00Z"/>
        </w:trPr>
        <w:tc>
          <w:tcPr>
            <w:tcW w:w="1479" w:type="dxa"/>
            <w:shd w:val="clear" w:color="auto" w:fill="auto"/>
          </w:tcPr>
          <w:p w14:paraId="6A05DD25" w14:textId="5851F813" w:rsidR="00E77960" w:rsidRPr="00376DBA" w:rsidDel="00C70033" w:rsidRDefault="00E77960" w:rsidP="00806E9B">
            <w:pPr>
              <w:pStyle w:val="TAL"/>
              <w:rPr>
                <w:del w:id="1425" w:author="MCC TF160" w:date="2023-03-13T14:38:00Z"/>
              </w:rPr>
            </w:pPr>
            <w:del w:id="1426" w:author="MCC TF160" w:date="2023-03-13T14:38:00Z">
              <w:r w:rsidRPr="00376DBA" w:rsidDel="00C70033">
                <w:delText>x3GPPIntendedIdentity</w:delText>
              </w:r>
            </w:del>
          </w:p>
        </w:tc>
        <w:tc>
          <w:tcPr>
            <w:tcW w:w="2464" w:type="dxa"/>
            <w:shd w:val="clear" w:color="auto" w:fill="auto"/>
          </w:tcPr>
          <w:p w14:paraId="7E01B5B2" w14:textId="2ACD94E7" w:rsidR="00E77960" w:rsidRPr="00376DBA" w:rsidDel="00C70033" w:rsidRDefault="00E77960" w:rsidP="00806E9B">
            <w:pPr>
              <w:pStyle w:val="TAL"/>
              <w:rPr>
                <w:del w:id="1427" w:author="MCC TF160" w:date="2023-03-13T14:38:00Z"/>
              </w:rPr>
            </w:pPr>
            <w:del w:id="1428" w:author="MCC TF160" w:date="2023-03-13T14:38:00Z">
              <w:r w:rsidRPr="00376DBA" w:rsidDel="00C70033">
                <w:delText>charstring</w:delText>
              </w:r>
            </w:del>
          </w:p>
        </w:tc>
        <w:tc>
          <w:tcPr>
            <w:tcW w:w="493" w:type="dxa"/>
            <w:shd w:val="clear" w:color="auto" w:fill="auto"/>
          </w:tcPr>
          <w:p w14:paraId="22A46507" w14:textId="5047469F" w:rsidR="00E77960" w:rsidRPr="00376DBA" w:rsidDel="00C70033" w:rsidRDefault="00E77960" w:rsidP="00806E9B">
            <w:pPr>
              <w:pStyle w:val="TAL"/>
              <w:rPr>
                <w:del w:id="1429" w:author="MCC TF160" w:date="2023-03-13T14:38:00Z"/>
              </w:rPr>
            </w:pPr>
            <w:del w:id="1430" w:author="MCC TF160" w:date="2023-03-13T14:38:00Z">
              <w:r w:rsidRPr="00376DBA" w:rsidDel="00C70033">
                <w:delText>opt</w:delText>
              </w:r>
            </w:del>
          </w:p>
        </w:tc>
        <w:tc>
          <w:tcPr>
            <w:tcW w:w="5421" w:type="dxa"/>
            <w:shd w:val="clear" w:color="auto" w:fill="auto"/>
          </w:tcPr>
          <w:p w14:paraId="17C47EA9" w14:textId="484D45B0" w:rsidR="00E77960" w:rsidRPr="00376DBA" w:rsidDel="00C70033" w:rsidRDefault="00E77960" w:rsidP="00806E9B">
            <w:pPr>
              <w:pStyle w:val="TAL"/>
              <w:rPr>
                <w:del w:id="1431" w:author="MCC TF160" w:date="2023-03-13T14:38:00Z"/>
              </w:rPr>
            </w:pPr>
            <w:del w:id="1432" w:author="MCC TF160" w:date="2023-03-13T14:38:00Z">
              <w:r w:rsidRPr="00376DBA" w:rsidDel="00C70033">
                <w:delText>3GPP TS 24.109 [33] clause G.2</w:delText>
              </w:r>
            </w:del>
          </w:p>
        </w:tc>
      </w:tr>
      <w:tr w:rsidR="00E77960" w:rsidDel="00C70033" w14:paraId="4E2FC94F" w14:textId="121ECD74" w:rsidTr="00806E9B">
        <w:trPr>
          <w:del w:id="1433" w:author="MCC TF160" w:date="2023-03-13T14:38:00Z"/>
        </w:trPr>
        <w:tc>
          <w:tcPr>
            <w:tcW w:w="1479" w:type="dxa"/>
            <w:shd w:val="clear" w:color="auto" w:fill="auto"/>
          </w:tcPr>
          <w:p w14:paraId="584C42E6" w14:textId="4DD3C0B7" w:rsidR="00E77960" w:rsidRPr="00376DBA" w:rsidDel="00C70033" w:rsidRDefault="00E77960" w:rsidP="00806E9B">
            <w:pPr>
              <w:pStyle w:val="TAL"/>
              <w:rPr>
                <w:del w:id="1434" w:author="MCC TF160" w:date="2023-03-13T14:38:00Z"/>
              </w:rPr>
            </w:pPr>
            <w:del w:id="1435" w:author="MCC TF160" w:date="2023-03-13T14:38:00Z">
              <w:r w:rsidRPr="00376DBA" w:rsidDel="00C70033">
                <w:delText>messageBody</w:delText>
              </w:r>
            </w:del>
          </w:p>
        </w:tc>
        <w:tc>
          <w:tcPr>
            <w:tcW w:w="2464" w:type="dxa"/>
            <w:shd w:val="clear" w:color="auto" w:fill="auto"/>
          </w:tcPr>
          <w:p w14:paraId="00AF5D9B" w14:textId="5E67B0BA" w:rsidR="00E77960" w:rsidRPr="00376DBA" w:rsidDel="00C70033" w:rsidRDefault="00E77960" w:rsidP="00806E9B">
            <w:pPr>
              <w:pStyle w:val="TAL"/>
              <w:rPr>
                <w:del w:id="1436" w:author="MCC TF160" w:date="2023-03-13T14:38:00Z"/>
              </w:rPr>
            </w:pPr>
            <w:del w:id="1437" w:author="MCC TF160" w:date="2023-03-13T14:38:00Z">
              <w:r w:rsidDel="00C70033">
                <w:fldChar w:fldCharType="begin"/>
              </w:r>
              <w:r w:rsidDel="00C70033">
                <w:delInstrText>HYPERLINK \l "HttpMessageBody"</w:delInstrText>
              </w:r>
              <w:r w:rsidDel="00C70033">
                <w:fldChar w:fldCharType="separate"/>
              </w:r>
              <w:r w:rsidDel="00C70033">
                <w:rPr>
                  <w:rStyle w:val="Hyperlink"/>
                </w:rPr>
                <w:delText>HttpMessageBody</w:delText>
              </w:r>
              <w:r w:rsidDel="00C70033">
                <w:rPr>
                  <w:rStyle w:val="Hyperlink"/>
                </w:rPr>
                <w:fldChar w:fldCharType="end"/>
              </w:r>
            </w:del>
          </w:p>
        </w:tc>
        <w:tc>
          <w:tcPr>
            <w:tcW w:w="493" w:type="dxa"/>
            <w:shd w:val="clear" w:color="auto" w:fill="auto"/>
          </w:tcPr>
          <w:p w14:paraId="62A6B3EF" w14:textId="0465C867" w:rsidR="00E77960" w:rsidRPr="00376DBA" w:rsidDel="00C70033" w:rsidRDefault="00E77960" w:rsidP="00806E9B">
            <w:pPr>
              <w:pStyle w:val="TAL"/>
              <w:rPr>
                <w:del w:id="1438" w:author="MCC TF160" w:date="2023-03-13T14:38:00Z"/>
              </w:rPr>
            </w:pPr>
            <w:del w:id="1439" w:author="MCC TF160" w:date="2023-03-13T14:38:00Z">
              <w:r w:rsidRPr="00376DBA" w:rsidDel="00C70033">
                <w:delText>opt</w:delText>
              </w:r>
            </w:del>
          </w:p>
        </w:tc>
        <w:tc>
          <w:tcPr>
            <w:tcW w:w="5421" w:type="dxa"/>
            <w:shd w:val="clear" w:color="auto" w:fill="auto"/>
          </w:tcPr>
          <w:p w14:paraId="3051D39C" w14:textId="709B5528" w:rsidR="00E77960" w:rsidRPr="00376DBA" w:rsidDel="00C70033" w:rsidRDefault="00E77960" w:rsidP="00806E9B">
            <w:pPr>
              <w:pStyle w:val="TAL"/>
              <w:rPr>
                <w:del w:id="1440" w:author="MCC TF160" w:date="2023-03-13T14:38:00Z"/>
              </w:rPr>
            </w:pPr>
            <w:del w:id="1441" w:author="MCC TF160" w:date="2023-03-13T14:38:00Z">
              <w:r w:rsidRPr="00376DBA" w:rsidDel="00C70033">
                <w:delText>e.g. XCAP Message;</w:delText>
              </w:r>
            </w:del>
          </w:p>
        </w:tc>
      </w:tr>
    </w:tbl>
    <w:p w14:paraId="1A4ABA09" w14:textId="42BCA099" w:rsidR="00E77960" w:rsidDel="00C70033" w:rsidRDefault="00E77960" w:rsidP="00E77960">
      <w:pPr>
        <w:rPr>
          <w:del w:id="1442" w:author="MCC TF160" w:date="2023-03-13T14:38:00Z"/>
        </w:rPr>
      </w:pPr>
    </w:p>
    <w:p w14:paraId="3FCFB90C" w14:textId="511072B0" w:rsidR="00E77960" w:rsidDel="00C70033" w:rsidRDefault="00E77960" w:rsidP="00E77960">
      <w:pPr>
        <w:pStyle w:val="TH"/>
        <w:rPr>
          <w:del w:id="1443" w:author="MCC TF160" w:date="2023-03-13T14:38:00Z"/>
        </w:rPr>
      </w:pPr>
      <w:del w:id="1444" w:author="MCC TF160" w:date="2023-03-13T14:38:00Z">
        <w:r w:rsidDel="00C70033">
          <w:delText>HttpResponse_Type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16176377" w14:textId="0BEABEE7" w:rsidTr="00806E9B">
        <w:trPr>
          <w:del w:id="1445" w:author="MCC TF160" w:date="2023-03-13T14:38:00Z"/>
        </w:trPr>
        <w:tc>
          <w:tcPr>
            <w:tcW w:w="9857" w:type="dxa"/>
            <w:gridSpan w:val="4"/>
            <w:shd w:val="clear" w:color="auto" w:fill="E0E0E0"/>
          </w:tcPr>
          <w:p w14:paraId="1EFAC9AB" w14:textId="23303840" w:rsidR="00E77960" w:rsidRPr="00376DBA" w:rsidDel="00C70033" w:rsidRDefault="00E77960" w:rsidP="00806E9B">
            <w:pPr>
              <w:pStyle w:val="TAL"/>
              <w:rPr>
                <w:del w:id="1446" w:author="MCC TF160" w:date="2023-03-13T14:38:00Z"/>
                <w:b/>
              </w:rPr>
            </w:pPr>
            <w:del w:id="1447" w:author="MCC TF160" w:date="2023-03-13T14:38:00Z">
              <w:r w:rsidRPr="00376DBA" w:rsidDel="00C70033">
                <w:rPr>
                  <w:b/>
                </w:rPr>
                <w:delText>TTCN-3 Record Type</w:delText>
              </w:r>
            </w:del>
          </w:p>
        </w:tc>
      </w:tr>
      <w:tr w:rsidR="00E77960" w:rsidDel="00C70033" w14:paraId="122DEBFE" w14:textId="5FB37805" w:rsidTr="00806E9B">
        <w:trPr>
          <w:del w:id="1448" w:author="MCC TF160" w:date="2023-03-13T14:38:00Z"/>
        </w:trPr>
        <w:tc>
          <w:tcPr>
            <w:tcW w:w="1479" w:type="dxa"/>
            <w:tcBorders>
              <w:bottom w:val="single" w:sz="4" w:space="0" w:color="auto"/>
            </w:tcBorders>
            <w:shd w:val="clear" w:color="auto" w:fill="E0E0E0"/>
          </w:tcPr>
          <w:p w14:paraId="1A4F8481" w14:textId="6D6329CD" w:rsidR="00E77960" w:rsidRPr="00376DBA" w:rsidDel="00C70033" w:rsidRDefault="00E77960" w:rsidP="00806E9B">
            <w:pPr>
              <w:pStyle w:val="TAL"/>
              <w:rPr>
                <w:del w:id="1449" w:author="MCC TF160" w:date="2023-03-13T14:38:00Z"/>
                <w:b/>
              </w:rPr>
            </w:pPr>
            <w:del w:id="1450"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779B0C25" w14:textId="22D8514B" w:rsidR="00E77960" w:rsidRPr="00376DBA" w:rsidDel="00C70033" w:rsidRDefault="00E77960" w:rsidP="00806E9B">
            <w:pPr>
              <w:pStyle w:val="TAL"/>
              <w:rPr>
                <w:del w:id="1451" w:author="MCC TF160" w:date="2023-03-13T14:38:00Z"/>
                <w:b/>
              </w:rPr>
            </w:pPr>
            <w:del w:id="1452" w:author="MCC TF160" w:date="2023-03-13T14:38:00Z">
              <w:r w:rsidRPr="00376DBA" w:rsidDel="00C70033">
                <w:rPr>
                  <w:b/>
                </w:rPr>
                <w:delText>HttpResponse_Type</w:delText>
              </w:r>
            </w:del>
          </w:p>
        </w:tc>
      </w:tr>
      <w:tr w:rsidR="00E77960" w:rsidDel="00C70033" w14:paraId="649B3F79" w14:textId="6EA0A340" w:rsidTr="00806E9B">
        <w:trPr>
          <w:del w:id="1453" w:author="MCC TF160" w:date="2023-03-13T14:38:00Z"/>
        </w:trPr>
        <w:tc>
          <w:tcPr>
            <w:tcW w:w="1479" w:type="dxa"/>
            <w:tcBorders>
              <w:bottom w:val="double" w:sz="4" w:space="0" w:color="auto"/>
            </w:tcBorders>
            <w:shd w:val="clear" w:color="auto" w:fill="E0E0E0"/>
          </w:tcPr>
          <w:p w14:paraId="06C32F31" w14:textId="226CE7C1" w:rsidR="00E77960" w:rsidRPr="00376DBA" w:rsidDel="00C70033" w:rsidRDefault="00E77960" w:rsidP="00806E9B">
            <w:pPr>
              <w:pStyle w:val="TAL"/>
              <w:rPr>
                <w:del w:id="1454" w:author="MCC TF160" w:date="2023-03-13T14:38:00Z"/>
                <w:b/>
              </w:rPr>
            </w:pPr>
            <w:del w:id="1455"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08F61BF5" w14:textId="47038F63" w:rsidR="00E77960" w:rsidRPr="00376DBA" w:rsidDel="00C70033" w:rsidRDefault="00E77960" w:rsidP="00806E9B">
            <w:pPr>
              <w:pStyle w:val="TAL"/>
              <w:rPr>
                <w:del w:id="1456" w:author="MCC TF160" w:date="2023-03-13T14:38:00Z"/>
              </w:rPr>
            </w:pPr>
          </w:p>
        </w:tc>
      </w:tr>
      <w:tr w:rsidR="00E77960" w:rsidDel="00C70033" w14:paraId="6BD56863" w14:textId="4D801DCE" w:rsidTr="00806E9B">
        <w:trPr>
          <w:del w:id="1457" w:author="MCC TF160" w:date="2023-03-13T14:38:00Z"/>
        </w:trPr>
        <w:tc>
          <w:tcPr>
            <w:tcW w:w="1479" w:type="dxa"/>
            <w:tcBorders>
              <w:top w:val="double" w:sz="4" w:space="0" w:color="auto"/>
            </w:tcBorders>
            <w:shd w:val="clear" w:color="auto" w:fill="auto"/>
          </w:tcPr>
          <w:p w14:paraId="32DEEB03" w14:textId="5D7EF1F5" w:rsidR="00E77960" w:rsidRPr="00376DBA" w:rsidDel="00C70033" w:rsidRDefault="00E77960" w:rsidP="00806E9B">
            <w:pPr>
              <w:pStyle w:val="TAL"/>
              <w:rPr>
                <w:del w:id="1458" w:author="MCC TF160" w:date="2023-03-13T14:38:00Z"/>
              </w:rPr>
            </w:pPr>
            <w:del w:id="1459" w:author="MCC TF160" w:date="2023-03-13T14:38:00Z">
              <w:r w:rsidRPr="00376DBA" w:rsidDel="00C70033">
                <w:delText>statusLine</w:delText>
              </w:r>
            </w:del>
          </w:p>
        </w:tc>
        <w:tc>
          <w:tcPr>
            <w:tcW w:w="2464" w:type="dxa"/>
            <w:tcBorders>
              <w:top w:val="double" w:sz="4" w:space="0" w:color="auto"/>
            </w:tcBorders>
            <w:shd w:val="clear" w:color="auto" w:fill="auto"/>
          </w:tcPr>
          <w:p w14:paraId="2CEA94B4" w14:textId="61B8EE1D" w:rsidR="00E77960" w:rsidRPr="00376DBA" w:rsidDel="00C70033" w:rsidRDefault="00E77960" w:rsidP="00806E9B">
            <w:pPr>
              <w:pStyle w:val="TAL"/>
              <w:rPr>
                <w:del w:id="1460" w:author="MCC TF160" w:date="2023-03-13T14:38:00Z"/>
              </w:rPr>
            </w:pPr>
            <w:del w:id="1461" w:author="MCC TF160" w:date="2023-03-13T14:38:00Z">
              <w:r w:rsidDel="00C70033">
                <w:fldChar w:fldCharType="begin"/>
              </w:r>
              <w:r w:rsidDel="00C70033">
                <w:delInstrText>HYPERLINK \l "HttpStatusLine_Type"</w:delInstrText>
              </w:r>
              <w:r w:rsidDel="00C70033">
                <w:fldChar w:fldCharType="separate"/>
              </w:r>
              <w:r w:rsidDel="00C70033">
                <w:rPr>
                  <w:rStyle w:val="Hyperlink"/>
                </w:rPr>
                <w:delText>HttpStatusLine_Type</w:delText>
              </w:r>
              <w:r w:rsidDel="00C70033">
                <w:rPr>
                  <w:rStyle w:val="Hyperlink"/>
                </w:rPr>
                <w:fldChar w:fldCharType="end"/>
              </w:r>
            </w:del>
          </w:p>
        </w:tc>
        <w:tc>
          <w:tcPr>
            <w:tcW w:w="493" w:type="dxa"/>
            <w:tcBorders>
              <w:top w:val="double" w:sz="4" w:space="0" w:color="auto"/>
            </w:tcBorders>
            <w:shd w:val="clear" w:color="auto" w:fill="auto"/>
          </w:tcPr>
          <w:p w14:paraId="3E578339" w14:textId="0E93B15E" w:rsidR="00E77960" w:rsidRPr="00376DBA" w:rsidDel="00C70033" w:rsidRDefault="00E77960" w:rsidP="00806E9B">
            <w:pPr>
              <w:pStyle w:val="TAL"/>
              <w:rPr>
                <w:del w:id="1462" w:author="MCC TF160" w:date="2023-03-13T14:38:00Z"/>
              </w:rPr>
            </w:pPr>
          </w:p>
        </w:tc>
        <w:tc>
          <w:tcPr>
            <w:tcW w:w="5421" w:type="dxa"/>
            <w:tcBorders>
              <w:top w:val="double" w:sz="4" w:space="0" w:color="auto"/>
            </w:tcBorders>
            <w:shd w:val="clear" w:color="auto" w:fill="auto"/>
          </w:tcPr>
          <w:p w14:paraId="3E5206A3" w14:textId="7BB44320" w:rsidR="00E77960" w:rsidRPr="00376DBA" w:rsidDel="00C70033" w:rsidRDefault="00E77960" w:rsidP="00806E9B">
            <w:pPr>
              <w:pStyle w:val="TAL"/>
              <w:rPr>
                <w:del w:id="1463" w:author="MCC TF160" w:date="2023-03-13T14:38:00Z"/>
              </w:rPr>
            </w:pPr>
            <w:del w:id="1464" w:author="MCC TF160" w:date="2023-03-13T14:38:00Z">
              <w:r w:rsidRPr="00376DBA" w:rsidDel="00C70033">
                <w:delText>Status-Line in RFC 2616 [27] clause 6.1</w:delText>
              </w:r>
            </w:del>
          </w:p>
        </w:tc>
      </w:tr>
      <w:tr w:rsidR="00E77960" w:rsidDel="00C70033" w14:paraId="378429DF" w14:textId="09F2B258" w:rsidTr="00806E9B">
        <w:trPr>
          <w:del w:id="1465" w:author="MCC TF160" w:date="2023-03-13T14:38:00Z"/>
        </w:trPr>
        <w:tc>
          <w:tcPr>
            <w:tcW w:w="1479" w:type="dxa"/>
            <w:shd w:val="clear" w:color="auto" w:fill="auto"/>
          </w:tcPr>
          <w:p w14:paraId="7512A19C" w14:textId="0CE4B2A8" w:rsidR="00E77960" w:rsidRPr="00376DBA" w:rsidDel="00C70033" w:rsidRDefault="00E77960" w:rsidP="00806E9B">
            <w:pPr>
              <w:pStyle w:val="TAL"/>
              <w:rPr>
                <w:del w:id="1466" w:author="MCC TF160" w:date="2023-03-13T14:38:00Z"/>
              </w:rPr>
            </w:pPr>
            <w:del w:id="1467" w:author="MCC TF160" w:date="2023-03-13T14:38:00Z">
              <w:r w:rsidRPr="00376DBA" w:rsidDel="00C70033">
                <w:delText>date</w:delText>
              </w:r>
            </w:del>
          </w:p>
        </w:tc>
        <w:tc>
          <w:tcPr>
            <w:tcW w:w="2464" w:type="dxa"/>
            <w:shd w:val="clear" w:color="auto" w:fill="auto"/>
          </w:tcPr>
          <w:p w14:paraId="66CEE36B" w14:textId="5C5BAC0D" w:rsidR="00E77960" w:rsidRPr="00376DBA" w:rsidDel="00C70033" w:rsidRDefault="00E77960" w:rsidP="00806E9B">
            <w:pPr>
              <w:pStyle w:val="TAL"/>
              <w:rPr>
                <w:del w:id="1468" w:author="MCC TF160" w:date="2023-03-13T14:38:00Z"/>
              </w:rPr>
            </w:pPr>
            <w:del w:id="1469" w:author="MCC TF160" w:date="2023-03-13T14:38:00Z">
              <w:r w:rsidRPr="00376DBA" w:rsidDel="00C70033">
                <w:delText>Date</w:delText>
              </w:r>
            </w:del>
          </w:p>
        </w:tc>
        <w:tc>
          <w:tcPr>
            <w:tcW w:w="493" w:type="dxa"/>
            <w:shd w:val="clear" w:color="auto" w:fill="auto"/>
          </w:tcPr>
          <w:p w14:paraId="29F7628E" w14:textId="2B58649A" w:rsidR="00E77960" w:rsidRPr="00376DBA" w:rsidDel="00C70033" w:rsidRDefault="00E77960" w:rsidP="00806E9B">
            <w:pPr>
              <w:pStyle w:val="TAL"/>
              <w:rPr>
                <w:del w:id="1470" w:author="MCC TF160" w:date="2023-03-13T14:38:00Z"/>
              </w:rPr>
            </w:pPr>
            <w:del w:id="1471" w:author="MCC TF160" w:date="2023-03-13T14:38:00Z">
              <w:r w:rsidRPr="00376DBA" w:rsidDel="00C70033">
                <w:delText>opt</w:delText>
              </w:r>
            </w:del>
          </w:p>
        </w:tc>
        <w:tc>
          <w:tcPr>
            <w:tcW w:w="5421" w:type="dxa"/>
            <w:shd w:val="clear" w:color="auto" w:fill="auto"/>
          </w:tcPr>
          <w:p w14:paraId="128C9D88" w14:textId="3067674D" w:rsidR="00E77960" w:rsidRPr="00376DBA" w:rsidDel="00C70033" w:rsidRDefault="00E77960" w:rsidP="00806E9B">
            <w:pPr>
              <w:pStyle w:val="TAL"/>
              <w:rPr>
                <w:del w:id="1472" w:author="MCC TF160" w:date="2023-03-13T14:38:00Z"/>
              </w:rPr>
            </w:pPr>
            <w:del w:id="1473" w:author="MCC TF160" w:date="2023-03-13T14:38:00Z">
              <w:r w:rsidRPr="00376DBA" w:rsidDel="00C70033">
                <w:delText>Date according to RFC 2616 [27] clause 14.18</w:delText>
              </w:r>
            </w:del>
          </w:p>
        </w:tc>
      </w:tr>
      <w:tr w:rsidR="00E77960" w:rsidDel="00C70033" w14:paraId="3A236856" w14:textId="49254B95" w:rsidTr="00806E9B">
        <w:trPr>
          <w:del w:id="1474" w:author="MCC TF160" w:date="2023-03-13T14:38:00Z"/>
        </w:trPr>
        <w:tc>
          <w:tcPr>
            <w:tcW w:w="1479" w:type="dxa"/>
            <w:shd w:val="clear" w:color="auto" w:fill="auto"/>
          </w:tcPr>
          <w:p w14:paraId="64472414" w14:textId="14D34FBD" w:rsidR="00E77960" w:rsidRPr="00376DBA" w:rsidDel="00C70033" w:rsidRDefault="00E77960" w:rsidP="00806E9B">
            <w:pPr>
              <w:pStyle w:val="TAL"/>
              <w:rPr>
                <w:del w:id="1475" w:author="MCC TF160" w:date="2023-03-13T14:38:00Z"/>
              </w:rPr>
            </w:pPr>
            <w:del w:id="1476" w:author="MCC TF160" w:date="2023-03-13T14:38:00Z">
              <w:r w:rsidRPr="00376DBA" w:rsidDel="00C70033">
                <w:delText>eTag</w:delText>
              </w:r>
            </w:del>
          </w:p>
        </w:tc>
        <w:tc>
          <w:tcPr>
            <w:tcW w:w="2464" w:type="dxa"/>
            <w:shd w:val="clear" w:color="auto" w:fill="auto"/>
          </w:tcPr>
          <w:p w14:paraId="18400BD4" w14:textId="5C05264A" w:rsidR="00E77960" w:rsidRPr="00376DBA" w:rsidDel="00C70033" w:rsidRDefault="00E77960" w:rsidP="00806E9B">
            <w:pPr>
              <w:pStyle w:val="TAL"/>
              <w:rPr>
                <w:del w:id="1477" w:author="MCC TF160" w:date="2023-03-13T14:38:00Z"/>
              </w:rPr>
            </w:pPr>
            <w:del w:id="1478" w:author="MCC TF160" w:date="2023-03-13T14:38:00Z">
              <w:r w:rsidRPr="00376DBA" w:rsidDel="00C70033">
                <w:delText>SIP_ETag</w:delText>
              </w:r>
            </w:del>
          </w:p>
        </w:tc>
        <w:tc>
          <w:tcPr>
            <w:tcW w:w="493" w:type="dxa"/>
            <w:shd w:val="clear" w:color="auto" w:fill="auto"/>
          </w:tcPr>
          <w:p w14:paraId="6C128174" w14:textId="6BD4FFDD" w:rsidR="00E77960" w:rsidRPr="00376DBA" w:rsidDel="00C70033" w:rsidRDefault="00E77960" w:rsidP="00806E9B">
            <w:pPr>
              <w:pStyle w:val="TAL"/>
              <w:rPr>
                <w:del w:id="1479" w:author="MCC TF160" w:date="2023-03-13T14:38:00Z"/>
              </w:rPr>
            </w:pPr>
            <w:del w:id="1480" w:author="MCC TF160" w:date="2023-03-13T14:38:00Z">
              <w:r w:rsidRPr="00376DBA" w:rsidDel="00C70033">
                <w:delText>opt</w:delText>
              </w:r>
            </w:del>
          </w:p>
        </w:tc>
        <w:tc>
          <w:tcPr>
            <w:tcW w:w="5421" w:type="dxa"/>
            <w:shd w:val="clear" w:color="auto" w:fill="auto"/>
          </w:tcPr>
          <w:p w14:paraId="1CFD3D3F" w14:textId="7AA93A0F" w:rsidR="00E77960" w:rsidRPr="00376DBA" w:rsidDel="00C70033" w:rsidRDefault="00E77960" w:rsidP="00806E9B">
            <w:pPr>
              <w:pStyle w:val="TAL"/>
              <w:rPr>
                <w:del w:id="1481" w:author="MCC TF160" w:date="2023-03-13T14:38:00Z"/>
              </w:rPr>
            </w:pPr>
            <w:del w:id="1482" w:author="MCC TF160" w:date="2023-03-13T14:38:00Z">
              <w:r w:rsidRPr="00376DBA" w:rsidDel="00C70033">
                <w:delText>ETag according to RFC 2616 [27] clause 14.19</w:delText>
              </w:r>
            </w:del>
          </w:p>
        </w:tc>
      </w:tr>
      <w:tr w:rsidR="00E77960" w:rsidDel="00C70033" w14:paraId="0D256051" w14:textId="0CB49429" w:rsidTr="00806E9B">
        <w:trPr>
          <w:del w:id="1483" w:author="MCC TF160" w:date="2023-03-13T14:38:00Z"/>
        </w:trPr>
        <w:tc>
          <w:tcPr>
            <w:tcW w:w="1479" w:type="dxa"/>
            <w:shd w:val="clear" w:color="auto" w:fill="auto"/>
          </w:tcPr>
          <w:p w14:paraId="7B668BE5" w14:textId="1BC13298" w:rsidR="00E77960" w:rsidRPr="00376DBA" w:rsidDel="00C70033" w:rsidRDefault="00E77960" w:rsidP="00806E9B">
            <w:pPr>
              <w:pStyle w:val="TAL"/>
              <w:rPr>
                <w:del w:id="1484" w:author="MCC TF160" w:date="2023-03-13T14:38:00Z"/>
              </w:rPr>
            </w:pPr>
            <w:del w:id="1485" w:author="MCC TF160" w:date="2023-03-13T14:38:00Z">
              <w:r w:rsidRPr="00376DBA" w:rsidDel="00C70033">
                <w:delText>server</w:delText>
              </w:r>
            </w:del>
          </w:p>
        </w:tc>
        <w:tc>
          <w:tcPr>
            <w:tcW w:w="2464" w:type="dxa"/>
            <w:shd w:val="clear" w:color="auto" w:fill="auto"/>
          </w:tcPr>
          <w:p w14:paraId="2811DC89" w14:textId="79BAA48D" w:rsidR="00E77960" w:rsidRPr="00376DBA" w:rsidDel="00C70033" w:rsidRDefault="00E77960" w:rsidP="00806E9B">
            <w:pPr>
              <w:pStyle w:val="TAL"/>
              <w:rPr>
                <w:del w:id="1486" w:author="MCC TF160" w:date="2023-03-13T14:38:00Z"/>
              </w:rPr>
            </w:pPr>
            <w:del w:id="1487" w:author="MCC TF160" w:date="2023-03-13T14:38:00Z">
              <w:r w:rsidRPr="00376DBA" w:rsidDel="00C70033">
                <w:delText>Server</w:delText>
              </w:r>
            </w:del>
          </w:p>
        </w:tc>
        <w:tc>
          <w:tcPr>
            <w:tcW w:w="493" w:type="dxa"/>
            <w:shd w:val="clear" w:color="auto" w:fill="auto"/>
          </w:tcPr>
          <w:p w14:paraId="50462F7D" w14:textId="41CE6AEE" w:rsidR="00E77960" w:rsidRPr="00376DBA" w:rsidDel="00C70033" w:rsidRDefault="00E77960" w:rsidP="00806E9B">
            <w:pPr>
              <w:pStyle w:val="TAL"/>
              <w:rPr>
                <w:del w:id="1488" w:author="MCC TF160" w:date="2023-03-13T14:38:00Z"/>
              </w:rPr>
            </w:pPr>
            <w:del w:id="1489" w:author="MCC TF160" w:date="2023-03-13T14:38:00Z">
              <w:r w:rsidRPr="00376DBA" w:rsidDel="00C70033">
                <w:delText>opt</w:delText>
              </w:r>
            </w:del>
          </w:p>
        </w:tc>
        <w:tc>
          <w:tcPr>
            <w:tcW w:w="5421" w:type="dxa"/>
            <w:shd w:val="clear" w:color="auto" w:fill="auto"/>
          </w:tcPr>
          <w:p w14:paraId="2F989F56" w14:textId="57B9C482" w:rsidR="00E77960" w:rsidRPr="00376DBA" w:rsidDel="00C70033" w:rsidRDefault="00E77960" w:rsidP="00806E9B">
            <w:pPr>
              <w:pStyle w:val="TAL"/>
              <w:rPr>
                <w:del w:id="1490" w:author="MCC TF160" w:date="2023-03-13T14:38:00Z"/>
              </w:rPr>
            </w:pPr>
            <w:del w:id="1491" w:author="MCC TF160" w:date="2023-03-13T14:38:00Z">
              <w:r w:rsidRPr="00376DBA" w:rsidDel="00C70033">
                <w:delText>Server according to RFC 2616 [27] clause 14.38</w:delText>
              </w:r>
            </w:del>
          </w:p>
        </w:tc>
      </w:tr>
      <w:tr w:rsidR="00E77960" w:rsidDel="00C70033" w14:paraId="7B508E01" w14:textId="4834A757" w:rsidTr="00806E9B">
        <w:trPr>
          <w:del w:id="1492" w:author="MCC TF160" w:date="2023-03-13T14:38:00Z"/>
        </w:trPr>
        <w:tc>
          <w:tcPr>
            <w:tcW w:w="1479" w:type="dxa"/>
            <w:shd w:val="clear" w:color="auto" w:fill="auto"/>
          </w:tcPr>
          <w:p w14:paraId="6DECAE22" w14:textId="7229F009" w:rsidR="00E77960" w:rsidRPr="00376DBA" w:rsidDel="00C70033" w:rsidRDefault="00E77960" w:rsidP="00806E9B">
            <w:pPr>
              <w:pStyle w:val="TAL"/>
              <w:rPr>
                <w:del w:id="1493" w:author="MCC TF160" w:date="2023-03-13T14:38:00Z"/>
              </w:rPr>
            </w:pPr>
            <w:del w:id="1494" w:author="MCC TF160" w:date="2023-03-13T14:38:00Z">
              <w:r w:rsidRPr="00376DBA" w:rsidDel="00C70033">
                <w:delText>wwwauthenticate</w:delText>
              </w:r>
            </w:del>
          </w:p>
        </w:tc>
        <w:tc>
          <w:tcPr>
            <w:tcW w:w="2464" w:type="dxa"/>
            <w:shd w:val="clear" w:color="auto" w:fill="auto"/>
          </w:tcPr>
          <w:p w14:paraId="2BE13CB9" w14:textId="3A7A8F30" w:rsidR="00E77960" w:rsidRPr="00376DBA" w:rsidDel="00C70033" w:rsidRDefault="00E77960" w:rsidP="00806E9B">
            <w:pPr>
              <w:pStyle w:val="TAL"/>
              <w:rPr>
                <w:del w:id="1495" w:author="MCC TF160" w:date="2023-03-13T14:38:00Z"/>
              </w:rPr>
            </w:pPr>
            <w:del w:id="1496" w:author="MCC TF160" w:date="2023-03-13T14:38:00Z">
              <w:r w:rsidRPr="00376DBA" w:rsidDel="00C70033">
                <w:delText>WwwAuthenticate</w:delText>
              </w:r>
            </w:del>
          </w:p>
        </w:tc>
        <w:tc>
          <w:tcPr>
            <w:tcW w:w="493" w:type="dxa"/>
            <w:shd w:val="clear" w:color="auto" w:fill="auto"/>
          </w:tcPr>
          <w:p w14:paraId="7AE34E1C" w14:textId="02A651C5" w:rsidR="00E77960" w:rsidRPr="00376DBA" w:rsidDel="00C70033" w:rsidRDefault="00E77960" w:rsidP="00806E9B">
            <w:pPr>
              <w:pStyle w:val="TAL"/>
              <w:rPr>
                <w:del w:id="1497" w:author="MCC TF160" w:date="2023-03-13T14:38:00Z"/>
              </w:rPr>
            </w:pPr>
            <w:del w:id="1498" w:author="MCC TF160" w:date="2023-03-13T14:38:00Z">
              <w:r w:rsidRPr="00376DBA" w:rsidDel="00C70033">
                <w:delText>opt</w:delText>
              </w:r>
            </w:del>
          </w:p>
        </w:tc>
        <w:tc>
          <w:tcPr>
            <w:tcW w:w="5421" w:type="dxa"/>
            <w:shd w:val="clear" w:color="auto" w:fill="auto"/>
          </w:tcPr>
          <w:p w14:paraId="7D387E41" w14:textId="0AD92A33" w:rsidR="00E77960" w:rsidRPr="00376DBA" w:rsidDel="00C70033" w:rsidRDefault="00E77960" w:rsidP="00806E9B">
            <w:pPr>
              <w:pStyle w:val="TAL"/>
              <w:rPr>
                <w:del w:id="1499" w:author="MCC TF160" w:date="2023-03-13T14:38:00Z"/>
              </w:rPr>
            </w:pPr>
            <w:del w:id="1500" w:author="MCC TF160" w:date="2023-03-13T14:38:00Z">
              <w:r w:rsidRPr="00376DBA" w:rsidDel="00C70033">
                <w:delText>WWW-Authenticate in RFC 2616 [27] clause 14.47 (NOTE: Same type definition as for SIP type definitions)</w:delText>
              </w:r>
            </w:del>
          </w:p>
        </w:tc>
      </w:tr>
      <w:tr w:rsidR="00E77960" w:rsidDel="00C70033" w14:paraId="51022C57" w14:textId="47DACBA6" w:rsidTr="00806E9B">
        <w:trPr>
          <w:del w:id="1501" w:author="MCC TF160" w:date="2023-03-13T14:38:00Z"/>
        </w:trPr>
        <w:tc>
          <w:tcPr>
            <w:tcW w:w="1479" w:type="dxa"/>
            <w:shd w:val="clear" w:color="auto" w:fill="auto"/>
          </w:tcPr>
          <w:p w14:paraId="5C64A915" w14:textId="7588D532" w:rsidR="00E77960" w:rsidRPr="00376DBA" w:rsidDel="00C70033" w:rsidRDefault="00E77960" w:rsidP="00806E9B">
            <w:pPr>
              <w:pStyle w:val="TAL"/>
              <w:rPr>
                <w:del w:id="1502" w:author="MCC TF160" w:date="2023-03-13T14:38:00Z"/>
              </w:rPr>
            </w:pPr>
            <w:del w:id="1503" w:author="MCC TF160" w:date="2023-03-13T14:38:00Z">
              <w:r w:rsidRPr="00376DBA" w:rsidDel="00C70033">
                <w:delText>authenticationInfo</w:delText>
              </w:r>
            </w:del>
          </w:p>
        </w:tc>
        <w:tc>
          <w:tcPr>
            <w:tcW w:w="2464" w:type="dxa"/>
            <w:shd w:val="clear" w:color="auto" w:fill="auto"/>
          </w:tcPr>
          <w:p w14:paraId="1CB77A0D" w14:textId="31B23059" w:rsidR="00E77960" w:rsidRPr="00376DBA" w:rsidDel="00C70033" w:rsidRDefault="00E77960" w:rsidP="00806E9B">
            <w:pPr>
              <w:pStyle w:val="TAL"/>
              <w:rPr>
                <w:del w:id="1504" w:author="MCC TF160" w:date="2023-03-13T14:38:00Z"/>
              </w:rPr>
            </w:pPr>
            <w:del w:id="1505" w:author="MCC TF160" w:date="2023-03-13T14:38:00Z">
              <w:r w:rsidRPr="00376DBA" w:rsidDel="00C70033">
                <w:delText>AuthenticationInfo</w:delText>
              </w:r>
            </w:del>
          </w:p>
        </w:tc>
        <w:tc>
          <w:tcPr>
            <w:tcW w:w="493" w:type="dxa"/>
            <w:shd w:val="clear" w:color="auto" w:fill="auto"/>
          </w:tcPr>
          <w:p w14:paraId="45D1FC05" w14:textId="3596519E" w:rsidR="00E77960" w:rsidRPr="00376DBA" w:rsidDel="00C70033" w:rsidRDefault="00E77960" w:rsidP="00806E9B">
            <w:pPr>
              <w:pStyle w:val="TAL"/>
              <w:rPr>
                <w:del w:id="1506" w:author="MCC TF160" w:date="2023-03-13T14:38:00Z"/>
              </w:rPr>
            </w:pPr>
            <w:del w:id="1507" w:author="MCC TF160" w:date="2023-03-13T14:38:00Z">
              <w:r w:rsidRPr="00376DBA" w:rsidDel="00C70033">
                <w:delText>opt</w:delText>
              </w:r>
            </w:del>
          </w:p>
        </w:tc>
        <w:tc>
          <w:tcPr>
            <w:tcW w:w="5421" w:type="dxa"/>
            <w:shd w:val="clear" w:color="auto" w:fill="auto"/>
          </w:tcPr>
          <w:p w14:paraId="23BE279B" w14:textId="02A9D19B" w:rsidR="00E77960" w:rsidRPr="00376DBA" w:rsidDel="00C70033" w:rsidRDefault="00E77960" w:rsidP="00806E9B">
            <w:pPr>
              <w:pStyle w:val="TAL"/>
              <w:rPr>
                <w:del w:id="1508" w:author="MCC TF160" w:date="2023-03-13T14:38:00Z"/>
              </w:rPr>
            </w:pPr>
            <w:del w:id="1509" w:author="MCC TF160" w:date="2023-03-13T14:38:00Z">
              <w:r w:rsidRPr="00376DBA" w:rsidDel="00C70033">
                <w:delText>Authentication-Info in RFC 2617 [37] clause 3.2.3 (NOTE: Same type definition as for SIP type definitions)</w:delText>
              </w:r>
            </w:del>
          </w:p>
        </w:tc>
      </w:tr>
      <w:tr w:rsidR="00E77960" w:rsidDel="00C70033" w14:paraId="1860B9AC" w14:textId="7508CB29" w:rsidTr="00806E9B">
        <w:trPr>
          <w:del w:id="1510" w:author="MCC TF160" w:date="2023-03-13T14:38:00Z"/>
        </w:trPr>
        <w:tc>
          <w:tcPr>
            <w:tcW w:w="1479" w:type="dxa"/>
            <w:shd w:val="clear" w:color="auto" w:fill="auto"/>
          </w:tcPr>
          <w:p w14:paraId="5B6BE6F0" w14:textId="799842C7" w:rsidR="00E77960" w:rsidRPr="00376DBA" w:rsidDel="00C70033" w:rsidRDefault="00E77960" w:rsidP="00806E9B">
            <w:pPr>
              <w:pStyle w:val="TAL"/>
              <w:rPr>
                <w:del w:id="1511" w:author="MCC TF160" w:date="2023-03-13T14:38:00Z"/>
              </w:rPr>
            </w:pPr>
            <w:del w:id="1512" w:author="MCC TF160" w:date="2023-03-13T14:38:00Z">
              <w:r w:rsidRPr="00376DBA" w:rsidDel="00C70033">
                <w:delText>contentType</w:delText>
              </w:r>
            </w:del>
          </w:p>
        </w:tc>
        <w:tc>
          <w:tcPr>
            <w:tcW w:w="2464" w:type="dxa"/>
            <w:shd w:val="clear" w:color="auto" w:fill="auto"/>
          </w:tcPr>
          <w:p w14:paraId="55875D27" w14:textId="712ED7C4" w:rsidR="00E77960" w:rsidRPr="00376DBA" w:rsidDel="00C70033" w:rsidRDefault="00E77960" w:rsidP="00806E9B">
            <w:pPr>
              <w:pStyle w:val="TAL"/>
              <w:rPr>
                <w:del w:id="1513" w:author="MCC TF160" w:date="2023-03-13T14:38:00Z"/>
              </w:rPr>
            </w:pPr>
            <w:del w:id="1514" w:author="MCC TF160" w:date="2023-03-13T14:38:00Z">
              <w:r w:rsidRPr="00376DBA" w:rsidDel="00C70033">
                <w:delText>ContentType</w:delText>
              </w:r>
            </w:del>
          </w:p>
        </w:tc>
        <w:tc>
          <w:tcPr>
            <w:tcW w:w="493" w:type="dxa"/>
            <w:shd w:val="clear" w:color="auto" w:fill="auto"/>
          </w:tcPr>
          <w:p w14:paraId="450D8473" w14:textId="1B2BC6D9" w:rsidR="00E77960" w:rsidRPr="00376DBA" w:rsidDel="00C70033" w:rsidRDefault="00E77960" w:rsidP="00806E9B">
            <w:pPr>
              <w:pStyle w:val="TAL"/>
              <w:rPr>
                <w:del w:id="1515" w:author="MCC TF160" w:date="2023-03-13T14:38:00Z"/>
              </w:rPr>
            </w:pPr>
            <w:del w:id="1516" w:author="MCC TF160" w:date="2023-03-13T14:38:00Z">
              <w:r w:rsidRPr="00376DBA" w:rsidDel="00C70033">
                <w:delText>opt</w:delText>
              </w:r>
            </w:del>
          </w:p>
        </w:tc>
        <w:tc>
          <w:tcPr>
            <w:tcW w:w="5421" w:type="dxa"/>
            <w:shd w:val="clear" w:color="auto" w:fill="auto"/>
          </w:tcPr>
          <w:p w14:paraId="329EFD1B" w14:textId="155EE877" w:rsidR="00E77960" w:rsidRPr="00376DBA" w:rsidDel="00C70033" w:rsidRDefault="00E77960" w:rsidP="00806E9B">
            <w:pPr>
              <w:pStyle w:val="TAL"/>
              <w:rPr>
                <w:del w:id="1517" w:author="MCC TF160" w:date="2023-03-13T14:38:00Z"/>
              </w:rPr>
            </w:pPr>
            <w:del w:id="1518" w:author="MCC TF160" w:date="2023-03-13T14:38:00Z">
              <w:r w:rsidRPr="00376DBA" w:rsidDel="00C70033">
                <w:delText>Content-Type in RFC 2616 [27] clause 14.17 (NOTE: Same type definition as for SIP type definitions)</w:delText>
              </w:r>
            </w:del>
          </w:p>
        </w:tc>
      </w:tr>
      <w:tr w:rsidR="00E77960" w:rsidDel="00C70033" w14:paraId="71B7FEF4" w14:textId="209E4D48" w:rsidTr="00806E9B">
        <w:trPr>
          <w:del w:id="1519" w:author="MCC TF160" w:date="2023-03-13T14:38:00Z"/>
        </w:trPr>
        <w:tc>
          <w:tcPr>
            <w:tcW w:w="1479" w:type="dxa"/>
            <w:shd w:val="clear" w:color="auto" w:fill="auto"/>
          </w:tcPr>
          <w:p w14:paraId="51BFAC30" w14:textId="1B867015" w:rsidR="00E77960" w:rsidRPr="00376DBA" w:rsidDel="00C70033" w:rsidRDefault="00E77960" w:rsidP="00806E9B">
            <w:pPr>
              <w:pStyle w:val="TAL"/>
              <w:rPr>
                <w:del w:id="1520" w:author="MCC TF160" w:date="2023-03-13T14:38:00Z"/>
              </w:rPr>
            </w:pPr>
            <w:del w:id="1521" w:author="MCC TF160" w:date="2023-03-13T14:38:00Z">
              <w:r w:rsidRPr="00376DBA" w:rsidDel="00C70033">
                <w:delText>location</w:delText>
              </w:r>
            </w:del>
          </w:p>
        </w:tc>
        <w:tc>
          <w:tcPr>
            <w:tcW w:w="2464" w:type="dxa"/>
            <w:shd w:val="clear" w:color="auto" w:fill="auto"/>
          </w:tcPr>
          <w:p w14:paraId="413D89D3" w14:textId="7B22263D" w:rsidR="00E77960" w:rsidRPr="00376DBA" w:rsidDel="00C70033" w:rsidRDefault="00E77960" w:rsidP="00806E9B">
            <w:pPr>
              <w:pStyle w:val="TAL"/>
              <w:rPr>
                <w:del w:id="1522" w:author="MCC TF160" w:date="2023-03-13T14:38:00Z"/>
              </w:rPr>
            </w:pPr>
            <w:del w:id="1523" w:author="MCC TF160" w:date="2023-03-13T14:38:00Z">
              <w:r w:rsidDel="00C70033">
                <w:fldChar w:fldCharType="begin"/>
              </w:r>
              <w:r w:rsidDel="00C70033">
                <w:delInstrText>HYPERLINK \l "HttpLocation_Type"</w:delInstrText>
              </w:r>
              <w:r w:rsidDel="00C70033">
                <w:fldChar w:fldCharType="separate"/>
              </w:r>
              <w:r w:rsidDel="00C70033">
                <w:rPr>
                  <w:rStyle w:val="Hyperlink"/>
                </w:rPr>
                <w:delText>HttpLocation_Type</w:delText>
              </w:r>
              <w:r w:rsidDel="00C70033">
                <w:rPr>
                  <w:rStyle w:val="Hyperlink"/>
                </w:rPr>
                <w:fldChar w:fldCharType="end"/>
              </w:r>
            </w:del>
          </w:p>
        </w:tc>
        <w:tc>
          <w:tcPr>
            <w:tcW w:w="493" w:type="dxa"/>
            <w:shd w:val="clear" w:color="auto" w:fill="auto"/>
          </w:tcPr>
          <w:p w14:paraId="70DD3C11" w14:textId="78F9EFED" w:rsidR="00E77960" w:rsidRPr="00376DBA" w:rsidDel="00C70033" w:rsidRDefault="00E77960" w:rsidP="00806E9B">
            <w:pPr>
              <w:pStyle w:val="TAL"/>
              <w:rPr>
                <w:del w:id="1524" w:author="MCC TF160" w:date="2023-03-13T14:38:00Z"/>
              </w:rPr>
            </w:pPr>
            <w:del w:id="1525" w:author="MCC TF160" w:date="2023-03-13T14:38:00Z">
              <w:r w:rsidRPr="00376DBA" w:rsidDel="00C70033">
                <w:delText>opt</w:delText>
              </w:r>
            </w:del>
          </w:p>
        </w:tc>
        <w:tc>
          <w:tcPr>
            <w:tcW w:w="5421" w:type="dxa"/>
            <w:shd w:val="clear" w:color="auto" w:fill="auto"/>
          </w:tcPr>
          <w:p w14:paraId="72563EE6" w14:textId="00FA626B" w:rsidR="00E77960" w:rsidRPr="00376DBA" w:rsidDel="00C70033" w:rsidRDefault="00E77960" w:rsidP="00806E9B">
            <w:pPr>
              <w:pStyle w:val="TAL"/>
              <w:rPr>
                <w:del w:id="1526" w:author="MCC TF160" w:date="2023-03-13T14:38:00Z"/>
              </w:rPr>
            </w:pPr>
            <w:del w:id="1527" w:author="MCC TF160" w:date="2023-03-13T14:38:00Z">
              <w:r w:rsidRPr="00376DBA" w:rsidDel="00C70033">
                <w:delText>RFC 2616 clause 14.30</w:delText>
              </w:r>
            </w:del>
          </w:p>
        </w:tc>
      </w:tr>
      <w:tr w:rsidR="00E77960" w:rsidDel="00C70033" w14:paraId="0F3F6F6D" w14:textId="0214EF20" w:rsidTr="00806E9B">
        <w:trPr>
          <w:del w:id="1528" w:author="MCC TF160" w:date="2023-03-13T14:38:00Z"/>
        </w:trPr>
        <w:tc>
          <w:tcPr>
            <w:tcW w:w="1479" w:type="dxa"/>
            <w:shd w:val="clear" w:color="auto" w:fill="auto"/>
          </w:tcPr>
          <w:p w14:paraId="3ABCCB28" w14:textId="62050C7B" w:rsidR="00E77960" w:rsidRPr="00376DBA" w:rsidDel="00C70033" w:rsidRDefault="00E77960" w:rsidP="00806E9B">
            <w:pPr>
              <w:pStyle w:val="TAL"/>
              <w:rPr>
                <w:del w:id="1529" w:author="MCC TF160" w:date="2023-03-13T14:38:00Z"/>
              </w:rPr>
            </w:pPr>
            <w:del w:id="1530" w:author="MCC TF160" w:date="2023-03-13T14:38:00Z">
              <w:r w:rsidRPr="00376DBA" w:rsidDel="00C70033">
                <w:delText>contentLength</w:delText>
              </w:r>
            </w:del>
          </w:p>
        </w:tc>
        <w:tc>
          <w:tcPr>
            <w:tcW w:w="2464" w:type="dxa"/>
            <w:shd w:val="clear" w:color="auto" w:fill="auto"/>
          </w:tcPr>
          <w:p w14:paraId="77CA8263" w14:textId="432ABEDD" w:rsidR="00E77960" w:rsidRPr="00376DBA" w:rsidDel="00C70033" w:rsidRDefault="00E77960" w:rsidP="00806E9B">
            <w:pPr>
              <w:pStyle w:val="TAL"/>
              <w:rPr>
                <w:del w:id="1531" w:author="MCC TF160" w:date="2023-03-13T14:38:00Z"/>
              </w:rPr>
            </w:pPr>
            <w:del w:id="1532" w:author="MCC TF160" w:date="2023-03-13T14:38:00Z">
              <w:r w:rsidRPr="00376DBA" w:rsidDel="00C70033">
                <w:delText>ContentLength</w:delText>
              </w:r>
            </w:del>
          </w:p>
        </w:tc>
        <w:tc>
          <w:tcPr>
            <w:tcW w:w="493" w:type="dxa"/>
            <w:shd w:val="clear" w:color="auto" w:fill="auto"/>
          </w:tcPr>
          <w:p w14:paraId="2EF90D65" w14:textId="57FCFF3B" w:rsidR="00E77960" w:rsidRPr="00376DBA" w:rsidDel="00C70033" w:rsidRDefault="00E77960" w:rsidP="00806E9B">
            <w:pPr>
              <w:pStyle w:val="TAL"/>
              <w:rPr>
                <w:del w:id="1533" w:author="MCC TF160" w:date="2023-03-13T14:38:00Z"/>
              </w:rPr>
            </w:pPr>
            <w:del w:id="1534" w:author="MCC TF160" w:date="2023-03-13T14:38:00Z">
              <w:r w:rsidRPr="00376DBA" w:rsidDel="00C70033">
                <w:delText>opt</w:delText>
              </w:r>
            </w:del>
          </w:p>
        </w:tc>
        <w:tc>
          <w:tcPr>
            <w:tcW w:w="5421" w:type="dxa"/>
            <w:shd w:val="clear" w:color="auto" w:fill="auto"/>
          </w:tcPr>
          <w:p w14:paraId="2383B83B" w14:textId="4A3F866D" w:rsidR="00E77960" w:rsidRPr="00376DBA" w:rsidDel="00C70033" w:rsidRDefault="00E77960" w:rsidP="00806E9B">
            <w:pPr>
              <w:pStyle w:val="TAL"/>
              <w:rPr>
                <w:del w:id="1535" w:author="MCC TF160" w:date="2023-03-13T14:38:00Z"/>
              </w:rPr>
            </w:pPr>
            <w:del w:id="1536" w:author="MCC TF160" w:date="2023-03-13T14:38:00Z">
              <w:r w:rsidRPr="00376DBA" w:rsidDel="00C70033">
                <w:delText>Content-Length in RFC 2616 [27] clause 14.13 (NOTE: Same type definition as for SIP type definitions)</w:delText>
              </w:r>
            </w:del>
          </w:p>
        </w:tc>
      </w:tr>
      <w:tr w:rsidR="00E77960" w:rsidDel="00C70033" w14:paraId="25C14817" w14:textId="68C74791" w:rsidTr="00806E9B">
        <w:trPr>
          <w:del w:id="1537" w:author="MCC TF160" w:date="2023-03-13T14:38:00Z"/>
        </w:trPr>
        <w:tc>
          <w:tcPr>
            <w:tcW w:w="1479" w:type="dxa"/>
            <w:shd w:val="clear" w:color="auto" w:fill="auto"/>
          </w:tcPr>
          <w:p w14:paraId="0FA260B9" w14:textId="6F2BB802" w:rsidR="00E77960" w:rsidRPr="00376DBA" w:rsidDel="00C70033" w:rsidRDefault="00E77960" w:rsidP="00806E9B">
            <w:pPr>
              <w:pStyle w:val="TAL"/>
              <w:rPr>
                <w:del w:id="1538" w:author="MCC TF160" w:date="2023-03-13T14:38:00Z"/>
              </w:rPr>
            </w:pPr>
            <w:del w:id="1539" w:author="MCC TF160" w:date="2023-03-13T14:38:00Z">
              <w:r w:rsidRPr="00376DBA" w:rsidDel="00C70033">
                <w:delText>expires</w:delText>
              </w:r>
            </w:del>
          </w:p>
        </w:tc>
        <w:tc>
          <w:tcPr>
            <w:tcW w:w="2464" w:type="dxa"/>
            <w:shd w:val="clear" w:color="auto" w:fill="auto"/>
          </w:tcPr>
          <w:p w14:paraId="63654E8E" w14:textId="3E2E2A97" w:rsidR="00E77960" w:rsidRPr="00376DBA" w:rsidDel="00C70033" w:rsidRDefault="00E77960" w:rsidP="00806E9B">
            <w:pPr>
              <w:pStyle w:val="TAL"/>
              <w:rPr>
                <w:del w:id="1540" w:author="MCC TF160" w:date="2023-03-13T14:38:00Z"/>
              </w:rPr>
            </w:pPr>
            <w:del w:id="1541" w:author="MCC TF160" w:date="2023-03-13T14:38:00Z">
              <w:r w:rsidRPr="00376DBA" w:rsidDel="00C70033">
                <w:delText>Expires</w:delText>
              </w:r>
            </w:del>
          </w:p>
        </w:tc>
        <w:tc>
          <w:tcPr>
            <w:tcW w:w="493" w:type="dxa"/>
            <w:shd w:val="clear" w:color="auto" w:fill="auto"/>
          </w:tcPr>
          <w:p w14:paraId="40838403" w14:textId="78E644A4" w:rsidR="00E77960" w:rsidRPr="00376DBA" w:rsidDel="00C70033" w:rsidRDefault="00E77960" w:rsidP="00806E9B">
            <w:pPr>
              <w:pStyle w:val="TAL"/>
              <w:rPr>
                <w:del w:id="1542" w:author="MCC TF160" w:date="2023-03-13T14:38:00Z"/>
              </w:rPr>
            </w:pPr>
            <w:del w:id="1543" w:author="MCC TF160" w:date="2023-03-13T14:38:00Z">
              <w:r w:rsidRPr="00376DBA" w:rsidDel="00C70033">
                <w:delText>opt</w:delText>
              </w:r>
            </w:del>
          </w:p>
        </w:tc>
        <w:tc>
          <w:tcPr>
            <w:tcW w:w="5421" w:type="dxa"/>
            <w:shd w:val="clear" w:color="auto" w:fill="auto"/>
          </w:tcPr>
          <w:p w14:paraId="106C4C8C" w14:textId="1525DE21" w:rsidR="00E77960" w:rsidRPr="00376DBA" w:rsidDel="00C70033" w:rsidRDefault="00E77960" w:rsidP="00806E9B">
            <w:pPr>
              <w:pStyle w:val="TAL"/>
              <w:rPr>
                <w:del w:id="1544" w:author="MCC TF160" w:date="2023-03-13T14:38:00Z"/>
              </w:rPr>
            </w:pPr>
            <w:del w:id="1545" w:author="MCC TF160" w:date="2023-03-13T14:38:00Z">
              <w:r w:rsidRPr="00376DBA" w:rsidDel="00C70033">
                <w:delText>Expires in RFC 2616 [27] clause 14.21 (NOTE: Same type definition as for SIP type definitions)</w:delText>
              </w:r>
            </w:del>
          </w:p>
        </w:tc>
      </w:tr>
      <w:tr w:rsidR="00E77960" w:rsidDel="00C70033" w14:paraId="27CF8FBA" w14:textId="26CDF210" w:rsidTr="00806E9B">
        <w:trPr>
          <w:del w:id="1546" w:author="MCC TF160" w:date="2023-03-13T14:38:00Z"/>
        </w:trPr>
        <w:tc>
          <w:tcPr>
            <w:tcW w:w="1479" w:type="dxa"/>
            <w:shd w:val="clear" w:color="auto" w:fill="auto"/>
          </w:tcPr>
          <w:p w14:paraId="02F75ACC" w14:textId="778125FD" w:rsidR="00E77960" w:rsidRPr="00376DBA" w:rsidDel="00C70033" w:rsidRDefault="00E77960" w:rsidP="00806E9B">
            <w:pPr>
              <w:pStyle w:val="TAL"/>
              <w:rPr>
                <w:del w:id="1547" w:author="MCC TF160" w:date="2023-03-13T14:38:00Z"/>
              </w:rPr>
            </w:pPr>
            <w:del w:id="1548" w:author="MCC TF160" w:date="2023-03-13T14:38:00Z">
              <w:r w:rsidRPr="00376DBA" w:rsidDel="00C70033">
                <w:delText>cacheControl</w:delText>
              </w:r>
            </w:del>
          </w:p>
        </w:tc>
        <w:tc>
          <w:tcPr>
            <w:tcW w:w="2464" w:type="dxa"/>
            <w:shd w:val="clear" w:color="auto" w:fill="auto"/>
          </w:tcPr>
          <w:p w14:paraId="6662FFAD" w14:textId="39F44D23" w:rsidR="00E77960" w:rsidRPr="00376DBA" w:rsidDel="00C70033" w:rsidRDefault="00E77960" w:rsidP="00806E9B">
            <w:pPr>
              <w:pStyle w:val="TAL"/>
              <w:rPr>
                <w:del w:id="1549" w:author="MCC TF160" w:date="2023-03-13T14:38:00Z"/>
              </w:rPr>
            </w:pPr>
            <w:del w:id="1550" w:author="MCC TF160" w:date="2023-03-13T14:38:00Z">
              <w:r w:rsidDel="00C70033">
                <w:fldChar w:fldCharType="begin"/>
              </w:r>
              <w:r w:rsidDel="00C70033">
                <w:delInstrText>HYPERLINK \l "HttpCacheControl_Type"</w:delInstrText>
              </w:r>
              <w:r w:rsidDel="00C70033">
                <w:fldChar w:fldCharType="separate"/>
              </w:r>
              <w:r w:rsidDel="00C70033">
                <w:rPr>
                  <w:rStyle w:val="Hyperlink"/>
                </w:rPr>
                <w:delText>HttpCacheControl_Type</w:delText>
              </w:r>
              <w:r w:rsidDel="00C70033">
                <w:rPr>
                  <w:rStyle w:val="Hyperlink"/>
                </w:rPr>
                <w:fldChar w:fldCharType="end"/>
              </w:r>
            </w:del>
          </w:p>
        </w:tc>
        <w:tc>
          <w:tcPr>
            <w:tcW w:w="493" w:type="dxa"/>
            <w:shd w:val="clear" w:color="auto" w:fill="auto"/>
          </w:tcPr>
          <w:p w14:paraId="7EF77932" w14:textId="6E2E05F1" w:rsidR="00E77960" w:rsidRPr="00376DBA" w:rsidDel="00C70033" w:rsidRDefault="00E77960" w:rsidP="00806E9B">
            <w:pPr>
              <w:pStyle w:val="TAL"/>
              <w:rPr>
                <w:del w:id="1551" w:author="MCC TF160" w:date="2023-03-13T14:38:00Z"/>
              </w:rPr>
            </w:pPr>
            <w:del w:id="1552" w:author="MCC TF160" w:date="2023-03-13T14:38:00Z">
              <w:r w:rsidRPr="00376DBA" w:rsidDel="00C70033">
                <w:delText>opt</w:delText>
              </w:r>
            </w:del>
          </w:p>
        </w:tc>
        <w:tc>
          <w:tcPr>
            <w:tcW w:w="5421" w:type="dxa"/>
            <w:shd w:val="clear" w:color="auto" w:fill="auto"/>
          </w:tcPr>
          <w:p w14:paraId="76F172D7" w14:textId="7928A1A3" w:rsidR="00E77960" w:rsidRPr="00376DBA" w:rsidDel="00C70033" w:rsidRDefault="00E77960" w:rsidP="00806E9B">
            <w:pPr>
              <w:pStyle w:val="TAL"/>
              <w:rPr>
                <w:del w:id="1553" w:author="MCC TF160" w:date="2023-03-13T14:38:00Z"/>
              </w:rPr>
            </w:pPr>
            <w:del w:id="1554" w:author="MCC TF160" w:date="2023-03-13T14:38:00Z">
              <w:r w:rsidRPr="00376DBA" w:rsidDel="00C70033">
                <w:delText>Cache-Control in RFC 2616 [27] clause 14.9</w:delText>
              </w:r>
            </w:del>
          </w:p>
        </w:tc>
      </w:tr>
      <w:tr w:rsidR="00E77960" w:rsidDel="00C70033" w14:paraId="780942B6" w14:textId="436C7A88" w:rsidTr="00806E9B">
        <w:trPr>
          <w:del w:id="1555" w:author="MCC TF160" w:date="2023-03-13T14:38:00Z"/>
        </w:trPr>
        <w:tc>
          <w:tcPr>
            <w:tcW w:w="1479" w:type="dxa"/>
            <w:shd w:val="clear" w:color="auto" w:fill="auto"/>
          </w:tcPr>
          <w:p w14:paraId="60C9A284" w14:textId="4078AA9B" w:rsidR="00E77960" w:rsidRPr="00376DBA" w:rsidDel="00C70033" w:rsidRDefault="00E77960" w:rsidP="00806E9B">
            <w:pPr>
              <w:pStyle w:val="TAL"/>
              <w:rPr>
                <w:del w:id="1556" w:author="MCC TF160" w:date="2023-03-13T14:38:00Z"/>
              </w:rPr>
            </w:pPr>
            <w:del w:id="1557" w:author="MCC TF160" w:date="2023-03-13T14:38:00Z">
              <w:r w:rsidRPr="00376DBA" w:rsidDel="00C70033">
                <w:delText>pragma</w:delText>
              </w:r>
            </w:del>
          </w:p>
        </w:tc>
        <w:tc>
          <w:tcPr>
            <w:tcW w:w="2464" w:type="dxa"/>
            <w:shd w:val="clear" w:color="auto" w:fill="auto"/>
          </w:tcPr>
          <w:p w14:paraId="326C9AE3" w14:textId="08E45FF4" w:rsidR="00E77960" w:rsidRPr="00376DBA" w:rsidDel="00C70033" w:rsidRDefault="00E77960" w:rsidP="00806E9B">
            <w:pPr>
              <w:pStyle w:val="TAL"/>
              <w:rPr>
                <w:del w:id="1558" w:author="MCC TF160" w:date="2023-03-13T14:38:00Z"/>
              </w:rPr>
            </w:pPr>
            <w:del w:id="1559" w:author="MCC TF160" w:date="2023-03-13T14:38:00Z">
              <w:r w:rsidDel="00C70033">
                <w:fldChar w:fldCharType="begin"/>
              </w:r>
              <w:r w:rsidDel="00C70033">
                <w:delInstrText>HYPERLINK \l "HttpPragma_Type"</w:delInstrText>
              </w:r>
              <w:r w:rsidDel="00C70033">
                <w:fldChar w:fldCharType="separate"/>
              </w:r>
              <w:r w:rsidDel="00C70033">
                <w:rPr>
                  <w:rStyle w:val="Hyperlink"/>
                </w:rPr>
                <w:delText>HttpPragma_Type</w:delText>
              </w:r>
              <w:r w:rsidDel="00C70033">
                <w:rPr>
                  <w:rStyle w:val="Hyperlink"/>
                </w:rPr>
                <w:fldChar w:fldCharType="end"/>
              </w:r>
            </w:del>
          </w:p>
        </w:tc>
        <w:tc>
          <w:tcPr>
            <w:tcW w:w="493" w:type="dxa"/>
            <w:shd w:val="clear" w:color="auto" w:fill="auto"/>
          </w:tcPr>
          <w:p w14:paraId="0B7ED6C0" w14:textId="4307B57E" w:rsidR="00E77960" w:rsidRPr="00376DBA" w:rsidDel="00C70033" w:rsidRDefault="00E77960" w:rsidP="00806E9B">
            <w:pPr>
              <w:pStyle w:val="TAL"/>
              <w:rPr>
                <w:del w:id="1560" w:author="MCC TF160" w:date="2023-03-13T14:38:00Z"/>
              </w:rPr>
            </w:pPr>
            <w:del w:id="1561" w:author="MCC TF160" w:date="2023-03-13T14:38:00Z">
              <w:r w:rsidRPr="00376DBA" w:rsidDel="00C70033">
                <w:delText>opt</w:delText>
              </w:r>
            </w:del>
          </w:p>
        </w:tc>
        <w:tc>
          <w:tcPr>
            <w:tcW w:w="5421" w:type="dxa"/>
            <w:shd w:val="clear" w:color="auto" w:fill="auto"/>
          </w:tcPr>
          <w:p w14:paraId="1C0146E3" w14:textId="07C248B8" w:rsidR="00E77960" w:rsidRPr="00376DBA" w:rsidDel="00C70033" w:rsidRDefault="00E77960" w:rsidP="00806E9B">
            <w:pPr>
              <w:pStyle w:val="TAL"/>
              <w:rPr>
                <w:del w:id="1562" w:author="MCC TF160" w:date="2023-03-13T14:38:00Z"/>
              </w:rPr>
            </w:pPr>
            <w:del w:id="1563" w:author="MCC TF160" w:date="2023-03-13T14:38:00Z">
              <w:r w:rsidRPr="00376DBA" w:rsidDel="00C70033">
                <w:delText>Pragma in RFC 2616 [27] clause 14.32</w:delText>
              </w:r>
            </w:del>
          </w:p>
        </w:tc>
      </w:tr>
      <w:tr w:rsidR="00E77960" w:rsidDel="00C70033" w14:paraId="507C0D99" w14:textId="5A4D5A75" w:rsidTr="00806E9B">
        <w:trPr>
          <w:del w:id="1564" w:author="MCC TF160" w:date="2023-03-13T14:38:00Z"/>
        </w:trPr>
        <w:tc>
          <w:tcPr>
            <w:tcW w:w="1479" w:type="dxa"/>
            <w:shd w:val="clear" w:color="auto" w:fill="auto"/>
          </w:tcPr>
          <w:p w14:paraId="16512E90" w14:textId="736D216F" w:rsidR="00E77960" w:rsidRPr="00376DBA" w:rsidDel="00C70033" w:rsidRDefault="00E77960" w:rsidP="00806E9B">
            <w:pPr>
              <w:pStyle w:val="TAL"/>
              <w:rPr>
                <w:del w:id="1565" w:author="MCC TF160" w:date="2023-03-13T14:38:00Z"/>
              </w:rPr>
            </w:pPr>
            <w:del w:id="1566" w:author="MCC TF160" w:date="2023-03-13T14:38:00Z">
              <w:r w:rsidRPr="00376DBA" w:rsidDel="00C70033">
                <w:delText>messageBody</w:delText>
              </w:r>
            </w:del>
          </w:p>
        </w:tc>
        <w:tc>
          <w:tcPr>
            <w:tcW w:w="2464" w:type="dxa"/>
            <w:shd w:val="clear" w:color="auto" w:fill="auto"/>
          </w:tcPr>
          <w:p w14:paraId="43741A43" w14:textId="55F05730" w:rsidR="00E77960" w:rsidRPr="00376DBA" w:rsidDel="00C70033" w:rsidRDefault="00E77960" w:rsidP="00806E9B">
            <w:pPr>
              <w:pStyle w:val="TAL"/>
              <w:rPr>
                <w:del w:id="1567" w:author="MCC TF160" w:date="2023-03-13T14:38:00Z"/>
              </w:rPr>
            </w:pPr>
            <w:del w:id="1568" w:author="MCC TF160" w:date="2023-03-13T14:38:00Z">
              <w:r w:rsidDel="00C70033">
                <w:fldChar w:fldCharType="begin"/>
              </w:r>
              <w:r w:rsidDel="00C70033">
                <w:delInstrText>HYPERLINK \l "HttpMessageBody"</w:delInstrText>
              </w:r>
              <w:r w:rsidDel="00C70033">
                <w:fldChar w:fldCharType="separate"/>
              </w:r>
              <w:r w:rsidDel="00C70033">
                <w:rPr>
                  <w:rStyle w:val="Hyperlink"/>
                </w:rPr>
                <w:delText>HttpMessageBody</w:delText>
              </w:r>
              <w:r w:rsidDel="00C70033">
                <w:rPr>
                  <w:rStyle w:val="Hyperlink"/>
                </w:rPr>
                <w:fldChar w:fldCharType="end"/>
              </w:r>
            </w:del>
          </w:p>
        </w:tc>
        <w:tc>
          <w:tcPr>
            <w:tcW w:w="493" w:type="dxa"/>
            <w:shd w:val="clear" w:color="auto" w:fill="auto"/>
          </w:tcPr>
          <w:p w14:paraId="58204EE9" w14:textId="3EDF58BB" w:rsidR="00E77960" w:rsidRPr="00376DBA" w:rsidDel="00C70033" w:rsidRDefault="00E77960" w:rsidP="00806E9B">
            <w:pPr>
              <w:pStyle w:val="TAL"/>
              <w:rPr>
                <w:del w:id="1569" w:author="MCC TF160" w:date="2023-03-13T14:38:00Z"/>
              </w:rPr>
            </w:pPr>
            <w:del w:id="1570" w:author="MCC TF160" w:date="2023-03-13T14:38:00Z">
              <w:r w:rsidRPr="00376DBA" w:rsidDel="00C70033">
                <w:delText>opt</w:delText>
              </w:r>
            </w:del>
          </w:p>
        </w:tc>
        <w:tc>
          <w:tcPr>
            <w:tcW w:w="5421" w:type="dxa"/>
            <w:shd w:val="clear" w:color="auto" w:fill="auto"/>
          </w:tcPr>
          <w:p w14:paraId="6A8020ED" w14:textId="73DC0233" w:rsidR="00E77960" w:rsidRPr="00376DBA" w:rsidDel="00C70033" w:rsidRDefault="00E77960" w:rsidP="00806E9B">
            <w:pPr>
              <w:pStyle w:val="TAL"/>
              <w:rPr>
                <w:del w:id="1571" w:author="MCC TF160" w:date="2023-03-13T14:38:00Z"/>
              </w:rPr>
            </w:pPr>
            <w:del w:id="1572" w:author="MCC TF160" w:date="2023-03-13T14:38:00Z">
              <w:r w:rsidRPr="00376DBA" w:rsidDel="00C70033">
                <w:delText>e.g. XCAP Message;</w:delText>
              </w:r>
            </w:del>
          </w:p>
        </w:tc>
      </w:tr>
    </w:tbl>
    <w:p w14:paraId="422276D5" w14:textId="64942520" w:rsidR="00E77960" w:rsidDel="00C70033" w:rsidRDefault="00E77960" w:rsidP="00E77960">
      <w:pPr>
        <w:rPr>
          <w:del w:id="1573" w:author="MCC TF160" w:date="2023-03-13T14:38:00Z"/>
        </w:rPr>
      </w:pPr>
    </w:p>
    <w:p w14:paraId="3F359176" w14:textId="44448EBD" w:rsidR="00E77960" w:rsidDel="00C70033" w:rsidRDefault="00E77960" w:rsidP="00E77960">
      <w:pPr>
        <w:pStyle w:val="TH"/>
        <w:rPr>
          <w:del w:id="1574" w:author="MCC TF160" w:date="2023-03-13T14:38:00Z"/>
        </w:rPr>
      </w:pPr>
      <w:del w:id="1575" w:author="MCC TF160" w:date="2023-03-13T14:38:00Z">
        <w:r w:rsidDel="00C70033">
          <w:delText>HTTP_DATA_REQ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580A03C1" w14:textId="32B0A770" w:rsidTr="00806E9B">
        <w:trPr>
          <w:del w:id="1576" w:author="MCC TF160" w:date="2023-03-13T14:38:00Z"/>
        </w:trPr>
        <w:tc>
          <w:tcPr>
            <w:tcW w:w="9857" w:type="dxa"/>
            <w:gridSpan w:val="4"/>
            <w:shd w:val="clear" w:color="auto" w:fill="E0E0E0"/>
          </w:tcPr>
          <w:p w14:paraId="051A2BAB" w14:textId="3EADF584" w:rsidR="00E77960" w:rsidRPr="00376DBA" w:rsidDel="00C70033" w:rsidRDefault="00E77960" w:rsidP="00806E9B">
            <w:pPr>
              <w:pStyle w:val="TAL"/>
              <w:rPr>
                <w:del w:id="1577" w:author="MCC TF160" w:date="2023-03-13T14:38:00Z"/>
                <w:b/>
              </w:rPr>
            </w:pPr>
            <w:del w:id="1578" w:author="MCC TF160" w:date="2023-03-13T14:38:00Z">
              <w:r w:rsidRPr="00376DBA" w:rsidDel="00C70033">
                <w:rPr>
                  <w:b/>
                </w:rPr>
                <w:delText>TTCN-3 Record Type</w:delText>
              </w:r>
            </w:del>
          </w:p>
        </w:tc>
      </w:tr>
      <w:tr w:rsidR="00E77960" w:rsidDel="00C70033" w14:paraId="67453F05" w14:textId="3C2DF323" w:rsidTr="00806E9B">
        <w:trPr>
          <w:del w:id="1579" w:author="MCC TF160" w:date="2023-03-13T14:38:00Z"/>
        </w:trPr>
        <w:tc>
          <w:tcPr>
            <w:tcW w:w="1479" w:type="dxa"/>
            <w:tcBorders>
              <w:bottom w:val="single" w:sz="4" w:space="0" w:color="auto"/>
            </w:tcBorders>
            <w:shd w:val="clear" w:color="auto" w:fill="E0E0E0"/>
          </w:tcPr>
          <w:p w14:paraId="133EEBA4" w14:textId="2C36E27C" w:rsidR="00E77960" w:rsidRPr="00376DBA" w:rsidDel="00C70033" w:rsidRDefault="00E77960" w:rsidP="00806E9B">
            <w:pPr>
              <w:pStyle w:val="TAL"/>
              <w:rPr>
                <w:del w:id="1580" w:author="MCC TF160" w:date="2023-03-13T14:38:00Z"/>
                <w:b/>
              </w:rPr>
            </w:pPr>
            <w:del w:id="1581"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6FE2B4F6" w14:textId="75DD0C4E" w:rsidR="00E77960" w:rsidRPr="00376DBA" w:rsidDel="00C70033" w:rsidRDefault="00E77960" w:rsidP="00806E9B">
            <w:pPr>
              <w:pStyle w:val="TAL"/>
              <w:rPr>
                <w:del w:id="1582" w:author="MCC TF160" w:date="2023-03-13T14:38:00Z"/>
                <w:b/>
              </w:rPr>
            </w:pPr>
            <w:del w:id="1583" w:author="MCC TF160" w:date="2023-03-13T14:38:00Z">
              <w:r w:rsidRPr="00376DBA" w:rsidDel="00C70033">
                <w:rPr>
                  <w:b/>
                </w:rPr>
                <w:delText>HTTP_DATA_REQ</w:delText>
              </w:r>
            </w:del>
          </w:p>
        </w:tc>
      </w:tr>
      <w:tr w:rsidR="00E77960" w:rsidDel="00C70033" w14:paraId="1A704A8D" w14:textId="78D3CDCA" w:rsidTr="00806E9B">
        <w:trPr>
          <w:del w:id="1584" w:author="MCC TF160" w:date="2023-03-13T14:38:00Z"/>
        </w:trPr>
        <w:tc>
          <w:tcPr>
            <w:tcW w:w="1479" w:type="dxa"/>
            <w:tcBorders>
              <w:bottom w:val="double" w:sz="4" w:space="0" w:color="auto"/>
            </w:tcBorders>
            <w:shd w:val="clear" w:color="auto" w:fill="E0E0E0"/>
          </w:tcPr>
          <w:p w14:paraId="668F942E" w14:textId="1AF60E4B" w:rsidR="00E77960" w:rsidRPr="00376DBA" w:rsidDel="00C70033" w:rsidRDefault="00E77960" w:rsidP="00806E9B">
            <w:pPr>
              <w:pStyle w:val="TAL"/>
              <w:rPr>
                <w:del w:id="1585" w:author="MCC TF160" w:date="2023-03-13T14:38:00Z"/>
                <w:b/>
              </w:rPr>
            </w:pPr>
            <w:del w:id="1586"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2D34A219" w14:textId="483ADF46" w:rsidR="00E77960" w:rsidRPr="00376DBA" w:rsidDel="00C70033" w:rsidRDefault="00E77960" w:rsidP="00806E9B">
            <w:pPr>
              <w:pStyle w:val="TAL"/>
              <w:rPr>
                <w:del w:id="1587" w:author="MCC TF160" w:date="2023-03-13T14:38:00Z"/>
              </w:rPr>
            </w:pPr>
            <w:del w:id="1588" w:author="MCC TF160" w:date="2023-03-13T14:38:00Z">
              <w:r w:rsidRPr="00376DBA" w:rsidDel="00C70033">
                <w:delText>ASP type for sending messages from TTCN to the http layer;</w:delText>
              </w:r>
            </w:del>
          </w:p>
          <w:p w14:paraId="573B5672" w14:textId="75B9ED5C" w:rsidR="00E77960" w:rsidRPr="00376DBA" w:rsidDel="00C70033" w:rsidRDefault="00E77960" w:rsidP="00806E9B">
            <w:pPr>
              <w:pStyle w:val="TAL"/>
              <w:rPr>
                <w:del w:id="1589" w:author="MCC TF160" w:date="2023-03-13T14:38:00Z"/>
              </w:rPr>
            </w:pPr>
            <w:del w:id="1590" w:author="MCC TF160" w:date="2023-03-13T14:38:00Z">
              <w:r w:rsidRPr="00376DBA" w:rsidDel="00C70033">
                <w:delText>it transports information needed by the http layer to generate a http Response to the UE</w:delText>
              </w:r>
            </w:del>
          </w:p>
        </w:tc>
      </w:tr>
      <w:tr w:rsidR="00E77960" w:rsidDel="00C70033" w14:paraId="0FCFC69A" w14:textId="3ED44383" w:rsidTr="00806E9B">
        <w:trPr>
          <w:del w:id="1591" w:author="MCC TF160" w:date="2023-03-13T14:38:00Z"/>
        </w:trPr>
        <w:tc>
          <w:tcPr>
            <w:tcW w:w="1479" w:type="dxa"/>
            <w:tcBorders>
              <w:top w:val="double" w:sz="4" w:space="0" w:color="auto"/>
            </w:tcBorders>
            <w:shd w:val="clear" w:color="auto" w:fill="auto"/>
          </w:tcPr>
          <w:p w14:paraId="60E8D5B8" w14:textId="176D7ED8" w:rsidR="00E77960" w:rsidRPr="00376DBA" w:rsidDel="00C70033" w:rsidRDefault="00E77960" w:rsidP="00806E9B">
            <w:pPr>
              <w:pStyle w:val="TAL"/>
              <w:rPr>
                <w:del w:id="1592" w:author="MCC TF160" w:date="2023-03-13T14:38:00Z"/>
              </w:rPr>
            </w:pPr>
            <w:del w:id="1593" w:author="MCC TF160" w:date="2023-03-13T14:38:00Z">
              <w:r w:rsidRPr="00376DBA" w:rsidDel="00C70033">
                <w:delText>routingInfo</w:delText>
              </w:r>
            </w:del>
          </w:p>
        </w:tc>
        <w:tc>
          <w:tcPr>
            <w:tcW w:w="2464" w:type="dxa"/>
            <w:tcBorders>
              <w:top w:val="double" w:sz="4" w:space="0" w:color="auto"/>
            </w:tcBorders>
            <w:shd w:val="clear" w:color="auto" w:fill="auto"/>
          </w:tcPr>
          <w:p w14:paraId="5F5BCD28" w14:textId="686A6CB4" w:rsidR="00E77960" w:rsidRPr="00376DBA" w:rsidDel="00C70033" w:rsidRDefault="00E77960" w:rsidP="00806E9B">
            <w:pPr>
              <w:pStyle w:val="TAL"/>
              <w:rPr>
                <w:del w:id="1594" w:author="MCC TF160" w:date="2023-03-13T14:38:00Z"/>
              </w:rPr>
            </w:pPr>
            <w:del w:id="1595" w:author="MCC TF160" w:date="2023-03-13T14:38:00Z">
              <w:r w:rsidRPr="00376DBA" w:rsidDel="00C70033">
                <w:delText>IP_Connection_Type</w:delText>
              </w:r>
            </w:del>
          </w:p>
        </w:tc>
        <w:tc>
          <w:tcPr>
            <w:tcW w:w="493" w:type="dxa"/>
            <w:tcBorders>
              <w:top w:val="double" w:sz="4" w:space="0" w:color="auto"/>
            </w:tcBorders>
            <w:shd w:val="clear" w:color="auto" w:fill="auto"/>
          </w:tcPr>
          <w:p w14:paraId="5FDA6526" w14:textId="55D92C9A" w:rsidR="00E77960" w:rsidRPr="00376DBA" w:rsidDel="00C70033" w:rsidRDefault="00E77960" w:rsidP="00806E9B">
            <w:pPr>
              <w:pStyle w:val="TAL"/>
              <w:rPr>
                <w:del w:id="1596" w:author="MCC TF160" w:date="2023-03-13T14:38:00Z"/>
              </w:rPr>
            </w:pPr>
          </w:p>
        </w:tc>
        <w:tc>
          <w:tcPr>
            <w:tcW w:w="5421" w:type="dxa"/>
            <w:tcBorders>
              <w:top w:val="double" w:sz="4" w:space="0" w:color="auto"/>
            </w:tcBorders>
            <w:shd w:val="clear" w:color="auto" w:fill="auto"/>
          </w:tcPr>
          <w:p w14:paraId="5867590A" w14:textId="75CC6F3C" w:rsidR="00E77960" w:rsidRPr="00376DBA" w:rsidDel="00C70033" w:rsidRDefault="00E77960" w:rsidP="00806E9B">
            <w:pPr>
              <w:pStyle w:val="TAL"/>
              <w:rPr>
                <w:del w:id="1597" w:author="MCC TF160" w:date="2023-03-13T14:38:00Z"/>
              </w:rPr>
            </w:pPr>
            <w:del w:id="1598" w:author="MCC TF160" w:date="2023-03-13T14:38:00Z">
              <w:r w:rsidRPr="00376DBA" w:rsidDel="00C70033">
                <w:delText>TCP connection to be used in DL: shall be the same as for corresponding request</w:delText>
              </w:r>
            </w:del>
          </w:p>
        </w:tc>
      </w:tr>
      <w:tr w:rsidR="00E77960" w:rsidDel="00C70033" w14:paraId="649F7EE5" w14:textId="06BEA945" w:rsidTr="00806E9B">
        <w:trPr>
          <w:del w:id="1599" w:author="MCC TF160" w:date="2023-03-13T14:38:00Z"/>
        </w:trPr>
        <w:tc>
          <w:tcPr>
            <w:tcW w:w="1479" w:type="dxa"/>
            <w:shd w:val="clear" w:color="auto" w:fill="auto"/>
          </w:tcPr>
          <w:p w14:paraId="3102BFFD" w14:textId="4FD5916D" w:rsidR="00E77960" w:rsidRPr="00376DBA" w:rsidDel="00C70033" w:rsidRDefault="00E77960" w:rsidP="00806E9B">
            <w:pPr>
              <w:pStyle w:val="TAL"/>
              <w:rPr>
                <w:del w:id="1600" w:author="MCC TF160" w:date="2023-03-13T14:38:00Z"/>
              </w:rPr>
            </w:pPr>
            <w:del w:id="1601" w:author="MCC TF160" w:date="2023-03-13T14:38:00Z">
              <w:r w:rsidRPr="00376DBA" w:rsidDel="00C70033">
                <w:delText>httpResponse</w:delText>
              </w:r>
            </w:del>
          </w:p>
        </w:tc>
        <w:tc>
          <w:tcPr>
            <w:tcW w:w="2464" w:type="dxa"/>
            <w:shd w:val="clear" w:color="auto" w:fill="auto"/>
          </w:tcPr>
          <w:p w14:paraId="518C0FAC" w14:textId="7EDC8235" w:rsidR="00E77960" w:rsidRPr="00376DBA" w:rsidDel="00C70033" w:rsidRDefault="00E77960" w:rsidP="00806E9B">
            <w:pPr>
              <w:pStyle w:val="TAL"/>
              <w:rPr>
                <w:del w:id="1602" w:author="MCC TF160" w:date="2023-03-13T14:38:00Z"/>
              </w:rPr>
            </w:pPr>
            <w:del w:id="1603" w:author="MCC TF160" w:date="2023-03-13T14:38:00Z">
              <w:r w:rsidDel="00C70033">
                <w:fldChar w:fldCharType="begin"/>
              </w:r>
              <w:r w:rsidDel="00C70033">
                <w:delInstrText>HYPERLINK \l "HttpResponse_Type"</w:delInstrText>
              </w:r>
              <w:r w:rsidDel="00C70033">
                <w:fldChar w:fldCharType="separate"/>
              </w:r>
              <w:r w:rsidDel="00C70033">
                <w:rPr>
                  <w:rStyle w:val="Hyperlink"/>
                </w:rPr>
                <w:delText>HttpResponse_Type</w:delText>
              </w:r>
              <w:r w:rsidDel="00C70033">
                <w:rPr>
                  <w:rStyle w:val="Hyperlink"/>
                </w:rPr>
                <w:fldChar w:fldCharType="end"/>
              </w:r>
            </w:del>
          </w:p>
        </w:tc>
        <w:tc>
          <w:tcPr>
            <w:tcW w:w="493" w:type="dxa"/>
            <w:shd w:val="clear" w:color="auto" w:fill="auto"/>
          </w:tcPr>
          <w:p w14:paraId="05420D42" w14:textId="6C7C1520" w:rsidR="00E77960" w:rsidRPr="00376DBA" w:rsidDel="00C70033" w:rsidRDefault="00E77960" w:rsidP="00806E9B">
            <w:pPr>
              <w:pStyle w:val="TAL"/>
              <w:rPr>
                <w:del w:id="1604" w:author="MCC TF160" w:date="2023-03-13T14:38:00Z"/>
              </w:rPr>
            </w:pPr>
          </w:p>
        </w:tc>
        <w:tc>
          <w:tcPr>
            <w:tcW w:w="5421" w:type="dxa"/>
            <w:shd w:val="clear" w:color="auto" w:fill="auto"/>
          </w:tcPr>
          <w:p w14:paraId="5203534C" w14:textId="6F435FCA" w:rsidR="00E77960" w:rsidRPr="00376DBA" w:rsidDel="00C70033" w:rsidRDefault="00E77960" w:rsidP="00806E9B">
            <w:pPr>
              <w:pStyle w:val="TAL"/>
              <w:rPr>
                <w:del w:id="1605" w:author="MCC TF160" w:date="2023-03-13T14:38:00Z"/>
              </w:rPr>
            </w:pPr>
          </w:p>
        </w:tc>
      </w:tr>
    </w:tbl>
    <w:p w14:paraId="55D413CC" w14:textId="5B706A4C" w:rsidR="00E77960" w:rsidDel="00C70033" w:rsidRDefault="00E77960" w:rsidP="00E77960">
      <w:pPr>
        <w:rPr>
          <w:del w:id="1606" w:author="MCC TF160" w:date="2023-03-13T14:38:00Z"/>
        </w:rPr>
      </w:pPr>
    </w:p>
    <w:p w14:paraId="44085592" w14:textId="6BE9CBA9" w:rsidR="00E77960" w:rsidDel="00C70033" w:rsidRDefault="00E77960" w:rsidP="00E77960">
      <w:pPr>
        <w:pStyle w:val="TH"/>
        <w:rPr>
          <w:del w:id="1607" w:author="MCC TF160" w:date="2023-03-13T14:38:00Z"/>
        </w:rPr>
      </w:pPr>
      <w:del w:id="1608" w:author="MCC TF160" w:date="2023-03-13T14:38:00Z">
        <w:r w:rsidDel="00C70033">
          <w:lastRenderedPageBreak/>
          <w:delText>HttpRequestLine_Type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1B888ED8" w14:textId="69565968" w:rsidTr="00806E9B">
        <w:trPr>
          <w:del w:id="1609" w:author="MCC TF160" w:date="2023-03-13T14:38:00Z"/>
        </w:trPr>
        <w:tc>
          <w:tcPr>
            <w:tcW w:w="9857" w:type="dxa"/>
            <w:gridSpan w:val="4"/>
            <w:shd w:val="clear" w:color="auto" w:fill="E0E0E0"/>
          </w:tcPr>
          <w:p w14:paraId="0EC7A16D" w14:textId="72E57F6C" w:rsidR="00E77960" w:rsidRPr="00376DBA" w:rsidDel="00C70033" w:rsidRDefault="00E77960" w:rsidP="00806E9B">
            <w:pPr>
              <w:pStyle w:val="TAL"/>
              <w:rPr>
                <w:del w:id="1610" w:author="MCC TF160" w:date="2023-03-13T14:38:00Z"/>
                <w:b/>
              </w:rPr>
            </w:pPr>
            <w:del w:id="1611" w:author="MCC TF160" w:date="2023-03-13T14:38:00Z">
              <w:r w:rsidRPr="00376DBA" w:rsidDel="00C70033">
                <w:rPr>
                  <w:b/>
                </w:rPr>
                <w:delText>TTCN-3 Record Type</w:delText>
              </w:r>
            </w:del>
          </w:p>
        </w:tc>
      </w:tr>
      <w:tr w:rsidR="00E77960" w:rsidDel="00C70033" w14:paraId="702059B1" w14:textId="0599F2A5" w:rsidTr="00806E9B">
        <w:trPr>
          <w:del w:id="1612" w:author="MCC TF160" w:date="2023-03-13T14:38:00Z"/>
        </w:trPr>
        <w:tc>
          <w:tcPr>
            <w:tcW w:w="1479" w:type="dxa"/>
            <w:tcBorders>
              <w:bottom w:val="single" w:sz="4" w:space="0" w:color="auto"/>
            </w:tcBorders>
            <w:shd w:val="clear" w:color="auto" w:fill="E0E0E0"/>
          </w:tcPr>
          <w:p w14:paraId="60DCA971" w14:textId="0A11C6D0" w:rsidR="00E77960" w:rsidRPr="00376DBA" w:rsidDel="00C70033" w:rsidRDefault="00E77960" w:rsidP="00806E9B">
            <w:pPr>
              <w:pStyle w:val="TAL"/>
              <w:rPr>
                <w:del w:id="1613" w:author="MCC TF160" w:date="2023-03-13T14:38:00Z"/>
                <w:b/>
              </w:rPr>
            </w:pPr>
            <w:del w:id="1614"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0C5D3E01" w14:textId="413767E7" w:rsidR="00E77960" w:rsidRPr="00376DBA" w:rsidDel="00C70033" w:rsidRDefault="00E77960" w:rsidP="00806E9B">
            <w:pPr>
              <w:pStyle w:val="TAL"/>
              <w:rPr>
                <w:del w:id="1615" w:author="MCC TF160" w:date="2023-03-13T14:38:00Z"/>
                <w:b/>
              </w:rPr>
            </w:pPr>
            <w:del w:id="1616" w:author="MCC TF160" w:date="2023-03-13T14:38:00Z">
              <w:r w:rsidRPr="00376DBA" w:rsidDel="00C70033">
                <w:rPr>
                  <w:b/>
                </w:rPr>
                <w:delText>HttpRequestLine_Type</w:delText>
              </w:r>
            </w:del>
          </w:p>
        </w:tc>
      </w:tr>
      <w:tr w:rsidR="00E77960" w:rsidDel="00C70033" w14:paraId="5572622C" w14:textId="542B2CA9" w:rsidTr="00806E9B">
        <w:trPr>
          <w:del w:id="1617" w:author="MCC TF160" w:date="2023-03-13T14:38:00Z"/>
        </w:trPr>
        <w:tc>
          <w:tcPr>
            <w:tcW w:w="1479" w:type="dxa"/>
            <w:tcBorders>
              <w:bottom w:val="double" w:sz="4" w:space="0" w:color="auto"/>
            </w:tcBorders>
            <w:shd w:val="clear" w:color="auto" w:fill="E0E0E0"/>
          </w:tcPr>
          <w:p w14:paraId="241DD762" w14:textId="231E8204" w:rsidR="00E77960" w:rsidRPr="00376DBA" w:rsidDel="00C70033" w:rsidRDefault="00E77960" w:rsidP="00806E9B">
            <w:pPr>
              <w:pStyle w:val="TAL"/>
              <w:rPr>
                <w:del w:id="1618" w:author="MCC TF160" w:date="2023-03-13T14:38:00Z"/>
                <w:b/>
              </w:rPr>
            </w:pPr>
            <w:del w:id="1619"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27DC9CA6" w14:textId="03A7B72F" w:rsidR="00E77960" w:rsidRPr="00376DBA" w:rsidDel="00C70033" w:rsidRDefault="00E77960" w:rsidP="00806E9B">
            <w:pPr>
              <w:pStyle w:val="TAL"/>
              <w:rPr>
                <w:del w:id="1620" w:author="MCC TF160" w:date="2023-03-13T14:38:00Z"/>
              </w:rPr>
            </w:pPr>
            <w:del w:id="1621" w:author="MCC TF160" w:date="2023-03-13T14:38:00Z">
              <w:r w:rsidRPr="00376DBA" w:rsidDel="00C70033">
                <w:delText>request line according to RFC 2616 [27] clause 5.1</w:delText>
              </w:r>
            </w:del>
          </w:p>
        </w:tc>
      </w:tr>
      <w:tr w:rsidR="00E77960" w:rsidDel="00C70033" w14:paraId="5044B716" w14:textId="053BF9F2" w:rsidTr="00806E9B">
        <w:trPr>
          <w:del w:id="1622" w:author="MCC TF160" w:date="2023-03-13T14:38:00Z"/>
        </w:trPr>
        <w:tc>
          <w:tcPr>
            <w:tcW w:w="1479" w:type="dxa"/>
            <w:tcBorders>
              <w:top w:val="double" w:sz="4" w:space="0" w:color="auto"/>
            </w:tcBorders>
            <w:shd w:val="clear" w:color="auto" w:fill="auto"/>
          </w:tcPr>
          <w:p w14:paraId="202D11F8" w14:textId="6F25B062" w:rsidR="00E77960" w:rsidRPr="00376DBA" w:rsidDel="00C70033" w:rsidRDefault="00E77960" w:rsidP="00806E9B">
            <w:pPr>
              <w:pStyle w:val="TAL"/>
              <w:rPr>
                <w:del w:id="1623" w:author="MCC TF160" w:date="2023-03-13T14:38:00Z"/>
              </w:rPr>
            </w:pPr>
            <w:del w:id="1624" w:author="MCC TF160" w:date="2023-03-13T14:38:00Z">
              <w:r w:rsidRPr="00376DBA" w:rsidDel="00C70033">
                <w:delText>method</w:delText>
              </w:r>
            </w:del>
          </w:p>
        </w:tc>
        <w:tc>
          <w:tcPr>
            <w:tcW w:w="2464" w:type="dxa"/>
            <w:tcBorders>
              <w:top w:val="double" w:sz="4" w:space="0" w:color="auto"/>
            </w:tcBorders>
            <w:shd w:val="clear" w:color="auto" w:fill="auto"/>
          </w:tcPr>
          <w:p w14:paraId="7C1724B7" w14:textId="77D55257" w:rsidR="00E77960" w:rsidRPr="00376DBA" w:rsidDel="00C70033" w:rsidRDefault="00E77960" w:rsidP="00806E9B">
            <w:pPr>
              <w:pStyle w:val="TAL"/>
              <w:rPr>
                <w:del w:id="1625" w:author="MCC TF160" w:date="2023-03-13T14:38:00Z"/>
              </w:rPr>
            </w:pPr>
            <w:del w:id="1626" w:author="MCC TF160" w:date="2023-03-13T14:38:00Z">
              <w:r w:rsidRPr="00376DBA" w:rsidDel="00C70033">
                <w:delText>charstring</w:delText>
              </w:r>
            </w:del>
          </w:p>
        </w:tc>
        <w:tc>
          <w:tcPr>
            <w:tcW w:w="493" w:type="dxa"/>
            <w:tcBorders>
              <w:top w:val="double" w:sz="4" w:space="0" w:color="auto"/>
            </w:tcBorders>
            <w:shd w:val="clear" w:color="auto" w:fill="auto"/>
          </w:tcPr>
          <w:p w14:paraId="1EE88794" w14:textId="4DC4D4A2" w:rsidR="00E77960" w:rsidRPr="00376DBA" w:rsidDel="00C70033" w:rsidRDefault="00E77960" w:rsidP="00806E9B">
            <w:pPr>
              <w:pStyle w:val="TAL"/>
              <w:rPr>
                <w:del w:id="1627" w:author="MCC TF160" w:date="2023-03-13T14:38:00Z"/>
              </w:rPr>
            </w:pPr>
          </w:p>
        </w:tc>
        <w:tc>
          <w:tcPr>
            <w:tcW w:w="5421" w:type="dxa"/>
            <w:tcBorders>
              <w:top w:val="double" w:sz="4" w:space="0" w:color="auto"/>
            </w:tcBorders>
            <w:shd w:val="clear" w:color="auto" w:fill="auto"/>
          </w:tcPr>
          <w:p w14:paraId="59A5FF6C" w14:textId="131E1C9A" w:rsidR="00E77960" w:rsidRPr="00376DBA" w:rsidDel="00C70033" w:rsidRDefault="00E77960" w:rsidP="00806E9B">
            <w:pPr>
              <w:pStyle w:val="TAL"/>
              <w:rPr>
                <w:del w:id="1628" w:author="MCC TF160" w:date="2023-03-13T14:38:00Z"/>
              </w:rPr>
            </w:pPr>
          </w:p>
        </w:tc>
      </w:tr>
      <w:tr w:rsidR="00E77960" w:rsidDel="00C70033" w14:paraId="75EFA1D7" w14:textId="4A4013C2" w:rsidTr="00806E9B">
        <w:trPr>
          <w:del w:id="1629" w:author="MCC TF160" w:date="2023-03-13T14:38:00Z"/>
        </w:trPr>
        <w:tc>
          <w:tcPr>
            <w:tcW w:w="1479" w:type="dxa"/>
            <w:shd w:val="clear" w:color="auto" w:fill="auto"/>
          </w:tcPr>
          <w:p w14:paraId="7730B38F" w14:textId="681F6528" w:rsidR="00E77960" w:rsidRPr="00376DBA" w:rsidDel="00C70033" w:rsidRDefault="00E77960" w:rsidP="00806E9B">
            <w:pPr>
              <w:pStyle w:val="TAL"/>
              <w:rPr>
                <w:del w:id="1630" w:author="MCC TF160" w:date="2023-03-13T14:38:00Z"/>
              </w:rPr>
            </w:pPr>
            <w:del w:id="1631" w:author="MCC TF160" w:date="2023-03-13T14:38:00Z">
              <w:r w:rsidRPr="00376DBA" w:rsidDel="00C70033">
                <w:delText>uri</w:delText>
              </w:r>
            </w:del>
          </w:p>
        </w:tc>
        <w:tc>
          <w:tcPr>
            <w:tcW w:w="2464" w:type="dxa"/>
            <w:shd w:val="clear" w:color="auto" w:fill="auto"/>
          </w:tcPr>
          <w:p w14:paraId="22657CB9" w14:textId="095FAEFA" w:rsidR="00E77960" w:rsidRPr="00376DBA" w:rsidDel="00C70033" w:rsidRDefault="00E77960" w:rsidP="00806E9B">
            <w:pPr>
              <w:pStyle w:val="TAL"/>
              <w:rPr>
                <w:del w:id="1632" w:author="MCC TF160" w:date="2023-03-13T14:38:00Z"/>
              </w:rPr>
            </w:pPr>
            <w:del w:id="1633" w:author="MCC TF160" w:date="2023-03-13T14:38:00Z">
              <w:r w:rsidRPr="00376DBA" w:rsidDel="00C70033">
                <w:delText>charstring</w:delText>
              </w:r>
            </w:del>
          </w:p>
        </w:tc>
        <w:tc>
          <w:tcPr>
            <w:tcW w:w="493" w:type="dxa"/>
            <w:shd w:val="clear" w:color="auto" w:fill="auto"/>
          </w:tcPr>
          <w:p w14:paraId="2A6E7DC8" w14:textId="36C85CDA" w:rsidR="00E77960" w:rsidRPr="00376DBA" w:rsidDel="00C70033" w:rsidRDefault="00E77960" w:rsidP="00806E9B">
            <w:pPr>
              <w:pStyle w:val="TAL"/>
              <w:rPr>
                <w:del w:id="1634" w:author="MCC TF160" w:date="2023-03-13T14:38:00Z"/>
              </w:rPr>
            </w:pPr>
          </w:p>
        </w:tc>
        <w:tc>
          <w:tcPr>
            <w:tcW w:w="5421" w:type="dxa"/>
            <w:shd w:val="clear" w:color="auto" w:fill="auto"/>
          </w:tcPr>
          <w:p w14:paraId="6BDC1A73" w14:textId="4C4D3D93" w:rsidR="00E77960" w:rsidRPr="00376DBA" w:rsidDel="00C70033" w:rsidRDefault="00E77960" w:rsidP="00806E9B">
            <w:pPr>
              <w:pStyle w:val="TAL"/>
              <w:rPr>
                <w:del w:id="1635" w:author="MCC TF160" w:date="2023-03-13T14:38:00Z"/>
              </w:rPr>
            </w:pPr>
            <w:del w:id="1636" w:author="MCC TF160" w:date="2023-03-13T14:38:00Z">
              <w:r w:rsidRPr="00376DBA" w:rsidDel="00C70033">
                <w:delText>XCAP: selection expression, RFC 4825 [26]</w:delText>
              </w:r>
            </w:del>
          </w:p>
        </w:tc>
      </w:tr>
      <w:tr w:rsidR="00E77960" w:rsidDel="00C70033" w14:paraId="44D52B1B" w14:textId="016D56F0" w:rsidTr="00806E9B">
        <w:trPr>
          <w:del w:id="1637" w:author="MCC TF160" w:date="2023-03-13T14:38:00Z"/>
        </w:trPr>
        <w:tc>
          <w:tcPr>
            <w:tcW w:w="1479" w:type="dxa"/>
            <w:shd w:val="clear" w:color="auto" w:fill="auto"/>
          </w:tcPr>
          <w:p w14:paraId="05209CE3" w14:textId="78DCE5AA" w:rsidR="00E77960" w:rsidRPr="00376DBA" w:rsidDel="00C70033" w:rsidRDefault="00E77960" w:rsidP="00806E9B">
            <w:pPr>
              <w:pStyle w:val="TAL"/>
              <w:rPr>
                <w:del w:id="1638" w:author="MCC TF160" w:date="2023-03-13T14:38:00Z"/>
              </w:rPr>
            </w:pPr>
            <w:del w:id="1639" w:author="MCC TF160" w:date="2023-03-13T14:38:00Z">
              <w:r w:rsidRPr="00376DBA" w:rsidDel="00C70033">
                <w:delText>version</w:delText>
              </w:r>
            </w:del>
          </w:p>
        </w:tc>
        <w:tc>
          <w:tcPr>
            <w:tcW w:w="2464" w:type="dxa"/>
            <w:shd w:val="clear" w:color="auto" w:fill="auto"/>
          </w:tcPr>
          <w:p w14:paraId="4F2F539B" w14:textId="03467542" w:rsidR="00E77960" w:rsidRPr="00376DBA" w:rsidDel="00C70033" w:rsidRDefault="00E77960" w:rsidP="00806E9B">
            <w:pPr>
              <w:pStyle w:val="TAL"/>
              <w:rPr>
                <w:del w:id="1640" w:author="MCC TF160" w:date="2023-03-13T14:38:00Z"/>
              </w:rPr>
            </w:pPr>
            <w:del w:id="1641" w:author="MCC TF160" w:date="2023-03-13T14:38:00Z">
              <w:r w:rsidRPr="00376DBA" w:rsidDel="00C70033">
                <w:delText>charstring</w:delText>
              </w:r>
            </w:del>
          </w:p>
        </w:tc>
        <w:tc>
          <w:tcPr>
            <w:tcW w:w="493" w:type="dxa"/>
            <w:shd w:val="clear" w:color="auto" w:fill="auto"/>
          </w:tcPr>
          <w:p w14:paraId="65A7426A" w14:textId="410D0964" w:rsidR="00E77960" w:rsidRPr="00376DBA" w:rsidDel="00C70033" w:rsidRDefault="00E77960" w:rsidP="00806E9B">
            <w:pPr>
              <w:pStyle w:val="TAL"/>
              <w:rPr>
                <w:del w:id="1642" w:author="MCC TF160" w:date="2023-03-13T14:38:00Z"/>
              </w:rPr>
            </w:pPr>
          </w:p>
        </w:tc>
        <w:tc>
          <w:tcPr>
            <w:tcW w:w="5421" w:type="dxa"/>
            <w:shd w:val="clear" w:color="auto" w:fill="auto"/>
          </w:tcPr>
          <w:p w14:paraId="5CABC5EE" w14:textId="2C2E25D0" w:rsidR="00E77960" w:rsidRPr="00376DBA" w:rsidDel="00C70033" w:rsidRDefault="00E77960" w:rsidP="00806E9B">
            <w:pPr>
              <w:pStyle w:val="TAL"/>
              <w:rPr>
                <w:del w:id="1643" w:author="MCC TF160" w:date="2023-03-13T14:38:00Z"/>
              </w:rPr>
            </w:pPr>
          </w:p>
        </w:tc>
      </w:tr>
    </w:tbl>
    <w:p w14:paraId="40E37703" w14:textId="5AACD568" w:rsidR="00E77960" w:rsidDel="00C70033" w:rsidRDefault="00E77960" w:rsidP="00E77960">
      <w:pPr>
        <w:rPr>
          <w:del w:id="1644" w:author="MCC TF160" w:date="2023-03-13T14:38:00Z"/>
        </w:rPr>
      </w:pPr>
    </w:p>
    <w:p w14:paraId="71597D83" w14:textId="638279EA" w:rsidR="00E77960" w:rsidDel="00C70033" w:rsidRDefault="00E77960" w:rsidP="00E77960">
      <w:pPr>
        <w:pStyle w:val="TH"/>
        <w:rPr>
          <w:del w:id="1645" w:author="MCC TF160" w:date="2023-03-13T14:38:00Z"/>
        </w:rPr>
      </w:pPr>
      <w:del w:id="1646" w:author="MCC TF160" w:date="2023-03-13T14:38:00Z">
        <w:r w:rsidDel="00C70033">
          <w:delText>HttpStatusLine_Type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1ED17E04" w14:textId="61CAF674" w:rsidTr="00806E9B">
        <w:trPr>
          <w:del w:id="1647" w:author="MCC TF160" w:date="2023-03-13T14:38:00Z"/>
        </w:trPr>
        <w:tc>
          <w:tcPr>
            <w:tcW w:w="9857" w:type="dxa"/>
            <w:gridSpan w:val="4"/>
            <w:shd w:val="clear" w:color="auto" w:fill="E0E0E0"/>
          </w:tcPr>
          <w:p w14:paraId="1130F91D" w14:textId="53F7BAED" w:rsidR="00E77960" w:rsidRPr="00376DBA" w:rsidDel="00C70033" w:rsidRDefault="00E77960" w:rsidP="00806E9B">
            <w:pPr>
              <w:pStyle w:val="TAL"/>
              <w:rPr>
                <w:del w:id="1648" w:author="MCC TF160" w:date="2023-03-13T14:38:00Z"/>
                <w:b/>
              </w:rPr>
            </w:pPr>
            <w:del w:id="1649" w:author="MCC TF160" w:date="2023-03-13T14:38:00Z">
              <w:r w:rsidRPr="00376DBA" w:rsidDel="00C70033">
                <w:rPr>
                  <w:b/>
                </w:rPr>
                <w:delText>TTCN-3 Record Type</w:delText>
              </w:r>
            </w:del>
          </w:p>
        </w:tc>
      </w:tr>
      <w:tr w:rsidR="00E77960" w:rsidDel="00C70033" w14:paraId="129B908D" w14:textId="0E511335" w:rsidTr="00806E9B">
        <w:trPr>
          <w:del w:id="1650" w:author="MCC TF160" w:date="2023-03-13T14:38:00Z"/>
        </w:trPr>
        <w:tc>
          <w:tcPr>
            <w:tcW w:w="1479" w:type="dxa"/>
            <w:tcBorders>
              <w:bottom w:val="single" w:sz="4" w:space="0" w:color="auto"/>
            </w:tcBorders>
            <w:shd w:val="clear" w:color="auto" w:fill="E0E0E0"/>
          </w:tcPr>
          <w:p w14:paraId="65DC26EF" w14:textId="1F4D1CCD" w:rsidR="00E77960" w:rsidRPr="00376DBA" w:rsidDel="00C70033" w:rsidRDefault="00E77960" w:rsidP="00806E9B">
            <w:pPr>
              <w:pStyle w:val="TAL"/>
              <w:rPr>
                <w:del w:id="1651" w:author="MCC TF160" w:date="2023-03-13T14:38:00Z"/>
                <w:b/>
              </w:rPr>
            </w:pPr>
            <w:del w:id="1652"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49CE839A" w14:textId="5434F2BD" w:rsidR="00E77960" w:rsidRPr="00376DBA" w:rsidDel="00C70033" w:rsidRDefault="00E77960" w:rsidP="00806E9B">
            <w:pPr>
              <w:pStyle w:val="TAL"/>
              <w:rPr>
                <w:del w:id="1653" w:author="MCC TF160" w:date="2023-03-13T14:38:00Z"/>
                <w:b/>
              </w:rPr>
            </w:pPr>
            <w:del w:id="1654" w:author="MCC TF160" w:date="2023-03-13T14:38:00Z">
              <w:r w:rsidRPr="00376DBA" w:rsidDel="00C70033">
                <w:rPr>
                  <w:b/>
                </w:rPr>
                <w:delText>HttpStatusLine_Type</w:delText>
              </w:r>
            </w:del>
          </w:p>
        </w:tc>
      </w:tr>
      <w:tr w:rsidR="00E77960" w:rsidDel="00C70033" w14:paraId="166C0B83" w14:textId="046049B3" w:rsidTr="00806E9B">
        <w:trPr>
          <w:del w:id="1655" w:author="MCC TF160" w:date="2023-03-13T14:38:00Z"/>
        </w:trPr>
        <w:tc>
          <w:tcPr>
            <w:tcW w:w="1479" w:type="dxa"/>
            <w:tcBorders>
              <w:bottom w:val="double" w:sz="4" w:space="0" w:color="auto"/>
            </w:tcBorders>
            <w:shd w:val="clear" w:color="auto" w:fill="E0E0E0"/>
          </w:tcPr>
          <w:p w14:paraId="75053062" w14:textId="4681842F" w:rsidR="00E77960" w:rsidRPr="00376DBA" w:rsidDel="00C70033" w:rsidRDefault="00E77960" w:rsidP="00806E9B">
            <w:pPr>
              <w:pStyle w:val="TAL"/>
              <w:rPr>
                <w:del w:id="1656" w:author="MCC TF160" w:date="2023-03-13T14:38:00Z"/>
                <w:b/>
              </w:rPr>
            </w:pPr>
            <w:del w:id="1657"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631E2486" w14:textId="5CF028F6" w:rsidR="00E77960" w:rsidRPr="00376DBA" w:rsidDel="00C70033" w:rsidRDefault="00E77960" w:rsidP="00806E9B">
            <w:pPr>
              <w:pStyle w:val="TAL"/>
              <w:rPr>
                <w:del w:id="1658" w:author="MCC TF160" w:date="2023-03-13T14:38:00Z"/>
              </w:rPr>
            </w:pPr>
            <w:del w:id="1659" w:author="MCC TF160" w:date="2023-03-13T14:38:00Z">
              <w:r w:rsidRPr="00376DBA" w:rsidDel="00C70033">
                <w:delText>status line according to RFC 2616 [27] clause 5.1</w:delText>
              </w:r>
            </w:del>
          </w:p>
        </w:tc>
      </w:tr>
      <w:tr w:rsidR="00E77960" w:rsidDel="00C70033" w14:paraId="5C8952E8" w14:textId="140A205C" w:rsidTr="00806E9B">
        <w:trPr>
          <w:del w:id="1660" w:author="MCC TF160" w:date="2023-03-13T14:38:00Z"/>
        </w:trPr>
        <w:tc>
          <w:tcPr>
            <w:tcW w:w="1479" w:type="dxa"/>
            <w:tcBorders>
              <w:top w:val="double" w:sz="4" w:space="0" w:color="auto"/>
            </w:tcBorders>
            <w:shd w:val="clear" w:color="auto" w:fill="auto"/>
          </w:tcPr>
          <w:p w14:paraId="4A026A78" w14:textId="541D372E" w:rsidR="00E77960" w:rsidRPr="00376DBA" w:rsidDel="00C70033" w:rsidRDefault="00E77960" w:rsidP="00806E9B">
            <w:pPr>
              <w:pStyle w:val="TAL"/>
              <w:rPr>
                <w:del w:id="1661" w:author="MCC TF160" w:date="2023-03-13T14:38:00Z"/>
              </w:rPr>
            </w:pPr>
            <w:del w:id="1662" w:author="MCC TF160" w:date="2023-03-13T14:38:00Z">
              <w:r w:rsidRPr="00376DBA" w:rsidDel="00C70033">
                <w:delText>version</w:delText>
              </w:r>
            </w:del>
          </w:p>
        </w:tc>
        <w:tc>
          <w:tcPr>
            <w:tcW w:w="2464" w:type="dxa"/>
            <w:tcBorders>
              <w:top w:val="double" w:sz="4" w:space="0" w:color="auto"/>
            </w:tcBorders>
            <w:shd w:val="clear" w:color="auto" w:fill="auto"/>
          </w:tcPr>
          <w:p w14:paraId="59BB5B2E" w14:textId="056EE380" w:rsidR="00E77960" w:rsidRPr="00376DBA" w:rsidDel="00C70033" w:rsidRDefault="00E77960" w:rsidP="00806E9B">
            <w:pPr>
              <w:pStyle w:val="TAL"/>
              <w:rPr>
                <w:del w:id="1663" w:author="MCC TF160" w:date="2023-03-13T14:38:00Z"/>
              </w:rPr>
            </w:pPr>
            <w:del w:id="1664" w:author="MCC TF160" w:date="2023-03-13T14:38:00Z">
              <w:r w:rsidRPr="00376DBA" w:rsidDel="00C70033">
                <w:delText>charstring</w:delText>
              </w:r>
            </w:del>
          </w:p>
        </w:tc>
        <w:tc>
          <w:tcPr>
            <w:tcW w:w="493" w:type="dxa"/>
            <w:tcBorders>
              <w:top w:val="double" w:sz="4" w:space="0" w:color="auto"/>
            </w:tcBorders>
            <w:shd w:val="clear" w:color="auto" w:fill="auto"/>
          </w:tcPr>
          <w:p w14:paraId="03A5C889" w14:textId="0A1A65DE" w:rsidR="00E77960" w:rsidRPr="00376DBA" w:rsidDel="00C70033" w:rsidRDefault="00E77960" w:rsidP="00806E9B">
            <w:pPr>
              <w:pStyle w:val="TAL"/>
              <w:rPr>
                <w:del w:id="1665" w:author="MCC TF160" w:date="2023-03-13T14:38:00Z"/>
              </w:rPr>
            </w:pPr>
          </w:p>
        </w:tc>
        <w:tc>
          <w:tcPr>
            <w:tcW w:w="5421" w:type="dxa"/>
            <w:tcBorders>
              <w:top w:val="double" w:sz="4" w:space="0" w:color="auto"/>
            </w:tcBorders>
            <w:shd w:val="clear" w:color="auto" w:fill="auto"/>
          </w:tcPr>
          <w:p w14:paraId="0A0AD490" w14:textId="31C2AA40" w:rsidR="00E77960" w:rsidRPr="00376DBA" w:rsidDel="00C70033" w:rsidRDefault="00E77960" w:rsidP="00806E9B">
            <w:pPr>
              <w:pStyle w:val="TAL"/>
              <w:rPr>
                <w:del w:id="1666" w:author="MCC TF160" w:date="2023-03-13T14:38:00Z"/>
              </w:rPr>
            </w:pPr>
          </w:p>
        </w:tc>
      </w:tr>
      <w:tr w:rsidR="00E77960" w:rsidDel="00C70033" w14:paraId="075E4B21" w14:textId="185438ED" w:rsidTr="00806E9B">
        <w:trPr>
          <w:del w:id="1667" w:author="MCC TF160" w:date="2023-03-13T14:38:00Z"/>
        </w:trPr>
        <w:tc>
          <w:tcPr>
            <w:tcW w:w="1479" w:type="dxa"/>
            <w:shd w:val="clear" w:color="auto" w:fill="auto"/>
          </w:tcPr>
          <w:p w14:paraId="1B3E69C5" w14:textId="79F43C43" w:rsidR="00E77960" w:rsidRPr="00376DBA" w:rsidDel="00C70033" w:rsidRDefault="00E77960" w:rsidP="00806E9B">
            <w:pPr>
              <w:pStyle w:val="TAL"/>
              <w:rPr>
                <w:del w:id="1668" w:author="MCC TF160" w:date="2023-03-13T14:38:00Z"/>
              </w:rPr>
            </w:pPr>
            <w:del w:id="1669" w:author="MCC TF160" w:date="2023-03-13T14:38:00Z">
              <w:r w:rsidRPr="00376DBA" w:rsidDel="00C70033">
                <w:delText>code</w:delText>
              </w:r>
            </w:del>
          </w:p>
        </w:tc>
        <w:tc>
          <w:tcPr>
            <w:tcW w:w="2464" w:type="dxa"/>
            <w:shd w:val="clear" w:color="auto" w:fill="auto"/>
          </w:tcPr>
          <w:p w14:paraId="446C7C17" w14:textId="3483F361" w:rsidR="00E77960" w:rsidRPr="00376DBA" w:rsidDel="00C70033" w:rsidRDefault="00E77960" w:rsidP="00806E9B">
            <w:pPr>
              <w:pStyle w:val="TAL"/>
              <w:rPr>
                <w:del w:id="1670" w:author="MCC TF160" w:date="2023-03-13T14:38:00Z"/>
              </w:rPr>
            </w:pPr>
            <w:del w:id="1671" w:author="MCC TF160" w:date="2023-03-13T14:38:00Z">
              <w:r w:rsidRPr="00376DBA" w:rsidDel="00C70033">
                <w:delText>integer</w:delText>
              </w:r>
            </w:del>
          </w:p>
        </w:tc>
        <w:tc>
          <w:tcPr>
            <w:tcW w:w="493" w:type="dxa"/>
            <w:shd w:val="clear" w:color="auto" w:fill="auto"/>
          </w:tcPr>
          <w:p w14:paraId="10E149D0" w14:textId="451C8E6E" w:rsidR="00E77960" w:rsidRPr="00376DBA" w:rsidDel="00C70033" w:rsidRDefault="00E77960" w:rsidP="00806E9B">
            <w:pPr>
              <w:pStyle w:val="TAL"/>
              <w:rPr>
                <w:del w:id="1672" w:author="MCC TF160" w:date="2023-03-13T14:38:00Z"/>
              </w:rPr>
            </w:pPr>
          </w:p>
        </w:tc>
        <w:tc>
          <w:tcPr>
            <w:tcW w:w="5421" w:type="dxa"/>
            <w:shd w:val="clear" w:color="auto" w:fill="auto"/>
          </w:tcPr>
          <w:p w14:paraId="2DD960AB" w14:textId="7390E2A8" w:rsidR="00E77960" w:rsidRPr="00376DBA" w:rsidDel="00C70033" w:rsidRDefault="00E77960" w:rsidP="00806E9B">
            <w:pPr>
              <w:pStyle w:val="TAL"/>
              <w:rPr>
                <w:del w:id="1673" w:author="MCC TF160" w:date="2023-03-13T14:38:00Z"/>
              </w:rPr>
            </w:pPr>
          </w:p>
        </w:tc>
      </w:tr>
      <w:tr w:rsidR="00E77960" w:rsidDel="00C70033" w14:paraId="15E22646" w14:textId="216533C1" w:rsidTr="00806E9B">
        <w:trPr>
          <w:del w:id="1674" w:author="MCC TF160" w:date="2023-03-13T14:38:00Z"/>
        </w:trPr>
        <w:tc>
          <w:tcPr>
            <w:tcW w:w="1479" w:type="dxa"/>
            <w:shd w:val="clear" w:color="auto" w:fill="auto"/>
          </w:tcPr>
          <w:p w14:paraId="4774DDA5" w14:textId="33D2C5DE" w:rsidR="00E77960" w:rsidRPr="00376DBA" w:rsidDel="00C70033" w:rsidRDefault="00E77960" w:rsidP="00806E9B">
            <w:pPr>
              <w:pStyle w:val="TAL"/>
              <w:rPr>
                <w:del w:id="1675" w:author="MCC TF160" w:date="2023-03-13T14:38:00Z"/>
              </w:rPr>
            </w:pPr>
            <w:del w:id="1676" w:author="MCC TF160" w:date="2023-03-13T14:38:00Z">
              <w:r w:rsidRPr="00376DBA" w:rsidDel="00C70033">
                <w:delText>reasonPhrase</w:delText>
              </w:r>
            </w:del>
          </w:p>
        </w:tc>
        <w:tc>
          <w:tcPr>
            <w:tcW w:w="2464" w:type="dxa"/>
            <w:shd w:val="clear" w:color="auto" w:fill="auto"/>
          </w:tcPr>
          <w:p w14:paraId="6967E6AB" w14:textId="1950AAF3" w:rsidR="00E77960" w:rsidRPr="00376DBA" w:rsidDel="00C70033" w:rsidRDefault="00E77960" w:rsidP="00806E9B">
            <w:pPr>
              <w:pStyle w:val="TAL"/>
              <w:rPr>
                <w:del w:id="1677" w:author="MCC TF160" w:date="2023-03-13T14:38:00Z"/>
              </w:rPr>
            </w:pPr>
            <w:del w:id="1678" w:author="MCC TF160" w:date="2023-03-13T14:38:00Z">
              <w:r w:rsidRPr="00376DBA" w:rsidDel="00C70033">
                <w:delText>charstring</w:delText>
              </w:r>
            </w:del>
          </w:p>
        </w:tc>
        <w:tc>
          <w:tcPr>
            <w:tcW w:w="493" w:type="dxa"/>
            <w:shd w:val="clear" w:color="auto" w:fill="auto"/>
          </w:tcPr>
          <w:p w14:paraId="52092542" w14:textId="46BAE034" w:rsidR="00E77960" w:rsidRPr="00376DBA" w:rsidDel="00C70033" w:rsidRDefault="00E77960" w:rsidP="00806E9B">
            <w:pPr>
              <w:pStyle w:val="TAL"/>
              <w:rPr>
                <w:del w:id="1679" w:author="MCC TF160" w:date="2023-03-13T14:38:00Z"/>
              </w:rPr>
            </w:pPr>
          </w:p>
        </w:tc>
        <w:tc>
          <w:tcPr>
            <w:tcW w:w="5421" w:type="dxa"/>
            <w:shd w:val="clear" w:color="auto" w:fill="auto"/>
          </w:tcPr>
          <w:p w14:paraId="43E72779" w14:textId="0A380003" w:rsidR="00E77960" w:rsidRPr="00376DBA" w:rsidDel="00C70033" w:rsidRDefault="00E77960" w:rsidP="00806E9B">
            <w:pPr>
              <w:pStyle w:val="TAL"/>
              <w:rPr>
                <w:del w:id="1680" w:author="MCC TF160" w:date="2023-03-13T14:38:00Z"/>
              </w:rPr>
            </w:pPr>
          </w:p>
        </w:tc>
      </w:tr>
    </w:tbl>
    <w:p w14:paraId="1FE312B0" w14:textId="427F4396" w:rsidR="00E77960" w:rsidDel="00C70033" w:rsidRDefault="00E77960" w:rsidP="00E77960">
      <w:pPr>
        <w:rPr>
          <w:del w:id="1681" w:author="MCC TF160" w:date="2023-03-13T14:38:00Z"/>
        </w:rPr>
      </w:pPr>
    </w:p>
    <w:p w14:paraId="6550B9CF" w14:textId="5D42681E" w:rsidR="00E77960" w:rsidDel="00C70033" w:rsidRDefault="00E77960" w:rsidP="00E77960">
      <w:pPr>
        <w:pStyle w:val="TH"/>
        <w:rPr>
          <w:del w:id="1682" w:author="MCC TF160" w:date="2023-03-13T14:38:00Z"/>
        </w:rPr>
      </w:pPr>
      <w:del w:id="1683" w:author="MCC TF160" w:date="2023-03-13T14:38:00Z">
        <w:r w:rsidDel="00C70033">
          <w:delText>HttpCacheControl_Type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2CAC2BAA" w14:textId="6A69F8C4" w:rsidTr="00806E9B">
        <w:trPr>
          <w:del w:id="1684" w:author="MCC TF160" w:date="2023-03-13T14:38:00Z"/>
        </w:trPr>
        <w:tc>
          <w:tcPr>
            <w:tcW w:w="9857" w:type="dxa"/>
            <w:gridSpan w:val="4"/>
            <w:shd w:val="clear" w:color="auto" w:fill="E0E0E0"/>
          </w:tcPr>
          <w:p w14:paraId="64F52C2A" w14:textId="51A2B797" w:rsidR="00E77960" w:rsidRPr="00376DBA" w:rsidDel="00C70033" w:rsidRDefault="00E77960" w:rsidP="00806E9B">
            <w:pPr>
              <w:pStyle w:val="TAL"/>
              <w:rPr>
                <w:del w:id="1685" w:author="MCC TF160" w:date="2023-03-13T14:38:00Z"/>
                <w:b/>
              </w:rPr>
            </w:pPr>
            <w:del w:id="1686" w:author="MCC TF160" w:date="2023-03-13T14:38:00Z">
              <w:r w:rsidRPr="00376DBA" w:rsidDel="00C70033">
                <w:rPr>
                  <w:b/>
                </w:rPr>
                <w:delText>TTCN-3 Record Type</w:delText>
              </w:r>
            </w:del>
          </w:p>
        </w:tc>
      </w:tr>
      <w:tr w:rsidR="00E77960" w:rsidDel="00C70033" w14:paraId="740895AD" w14:textId="57CCADBD" w:rsidTr="00806E9B">
        <w:trPr>
          <w:del w:id="1687" w:author="MCC TF160" w:date="2023-03-13T14:38:00Z"/>
        </w:trPr>
        <w:tc>
          <w:tcPr>
            <w:tcW w:w="1479" w:type="dxa"/>
            <w:tcBorders>
              <w:bottom w:val="single" w:sz="4" w:space="0" w:color="auto"/>
            </w:tcBorders>
            <w:shd w:val="clear" w:color="auto" w:fill="E0E0E0"/>
          </w:tcPr>
          <w:p w14:paraId="6413DB84" w14:textId="107FD527" w:rsidR="00E77960" w:rsidRPr="00376DBA" w:rsidDel="00C70033" w:rsidRDefault="00E77960" w:rsidP="00806E9B">
            <w:pPr>
              <w:pStyle w:val="TAL"/>
              <w:rPr>
                <w:del w:id="1688" w:author="MCC TF160" w:date="2023-03-13T14:38:00Z"/>
                <w:b/>
              </w:rPr>
            </w:pPr>
            <w:del w:id="1689"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68D95116" w14:textId="71B8C0E3" w:rsidR="00E77960" w:rsidRPr="00376DBA" w:rsidDel="00C70033" w:rsidRDefault="00E77960" w:rsidP="00806E9B">
            <w:pPr>
              <w:pStyle w:val="TAL"/>
              <w:rPr>
                <w:del w:id="1690" w:author="MCC TF160" w:date="2023-03-13T14:38:00Z"/>
                <w:b/>
              </w:rPr>
            </w:pPr>
            <w:del w:id="1691" w:author="MCC TF160" w:date="2023-03-13T14:38:00Z">
              <w:r w:rsidRPr="00376DBA" w:rsidDel="00C70033">
                <w:rPr>
                  <w:b/>
                </w:rPr>
                <w:delText>HttpCacheControl_Type</w:delText>
              </w:r>
            </w:del>
          </w:p>
        </w:tc>
      </w:tr>
      <w:tr w:rsidR="00E77960" w:rsidDel="00C70033" w14:paraId="4BF16977" w14:textId="19FA7950" w:rsidTr="00806E9B">
        <w:trPr>
          <w:del w:id="1692" w:author="MCC TF160" w:date="2023-03-13T14:38:00Z"/>
        </w:trPr>
        <w:tc>
          <w:tcPr>
            <w:tcW w:w="1479" w:type="dxa"/>
            <w:tcBorders>
              <w:bottom w:val="double" w:sz="4" w:space="0" w:color="auto"/>
            </w:tcBorders>
            <w:shd w:val="clear" w:color="auto" w:fill="E0E0E0"/>
          </w:tcPr>
          <w:p w14:paraId="08630224" w14:textId="353A8377" w:rsidR="00E77960" w:rsidRPr="00376DBA" w:rsidDel="00C70033" w:rsidRDefault="00E77960" w:rsidP="00806E9B">
            <w:pPr>
              <w:pStyle w:val="TAL"/>
              <w:rPr>
                <w:del w:id="1693" w:author="MCC TF160" w:date="2023-03-13T14:38:00Z"/>
                <w:b/>
              </w:rPr>
            </w:pPr>
            <w:del w:id="1694"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5955CEF5" w14:textId="3B8C8C98" w:rsidR="00E77960" w:rsidRPr="00376DBA" w:rsidDel="00C70033" w:rsidRDefault="00E77960" w:rsidP="00806E9B">
            <w:pPr>
              <w:pStyle w:val="TAL"/>
              <w:rPr>
                <w:del w:id="1695" w:author="MCC TF160" w:date="2023-03-13T14:38:00Z"/>
              </w:rPr>
            </w:pPr>
            <w:del w:id="1696" w:author="MCC TF160" w:date="2023-03-13T14:38:00Z">
              <w:r w:rsidRPr="00376DBA" w:rsidDel="00C70033">
                <w:delText>RFC 2616 clause 14.9</w:delText>
              </w:r>
            </w:del>
          </w:p>
        </w:tc>
      </w:tr>
      <w:tr w:rsidR="00E77960" w:rsidDel="00C70033" w14:paraId="1829F0B4" w14:textId="0D844A7C" w:rsidTr="00806E9B">
        <w:trPr>
          <w:del w:id="1697" w:author="MCC TF160" w:date="2023-03-13T14:38:00Z"/>
        </w:trPr>
        <w:tc>
          <w:tcPr>
            <w:tcW w:w="1479" w:type="dxa"/>
            <w:tcBorders>
              <w:top w:val="double" w:sz="4" w:space="0" w:color="auto"/>
            </w:tcBorders>
            <w:shd w:val="clear" w:color="auto" w:fill="auto"/>
          </w:tcPr>
          <w:p w14:paraId="0767D99E" w14:textId="3945221E" w:rsidR="00E77960" w:rsidRPr="00376DBA" w:rsidDel="00C70033" w:rsidRDefault="00E77960" w:rsidP="00806E9B">
            <w:pPr>
              <w:pStyle w:val="TAL"/>
              <w:rPr>
                <w:del w:id="1698" w:author="MCC TF160" w:date="2023-03-13T14:38:00Z"/>
              </w:rPr>
            </w:pPr>
            <w:del w:id="1699" w:author="MCC TF160" w:date="2023-03-13T14:38:00Z">
              <w:r w:rsidRPr="00376DBA" w:rsidDel="00C70033">
                <w:delText>cacheDirective</w:delText>
              </w:r>
            </w:del>
          </w:p>
        </w:tc>
        <w:tc>
          <w:tcPr>
            <w:tcW w:w="2464" w:type="dxa"/>
            <w:tcBorders>
              <w:top w:val="double" w:sz="4" w:space="0" w:color="auto"/>
            </w:tcBorders>
            <w:shd w:val="clear" w:color="auto" w:fill="auto"/>
          </w:tcPr>
          <w:p w14:paraId="36143EA4" w14:textId="641B607E" w:rsidR="00E77960" w:rsidRPr="00376DBA" w:rsidDel="00C70033" w:rsidRDefault="00E77960" w:rsidP="00806E9B">
            <w:pPr>
              <w:pStyle w:val="TAL"/>
              <w:rPr>
                <w:del w:id="1700" w:author="MCC TF160" w:date="2023-03-13T14:38:00Z"/>
              </w:rPr>
            </w:pPr>
            <w:del w:id="1701" w:author="MCC TF160" w:date="2023-03-13T14:38:00Z">
              <w:r w:rsidRPr="00376DBA" w:rsidDel="00C70033">
                <w:delText>charstring</w:delText>
              </w:r>
            </w:del>
          </w:p>
        </w:tc>
        <w:tc>
          <w:tcPr>
            <w:tcW w:w="493" w:type="dxa"/>
            <w:tcBorders>
              <w:top w:val="double" w:sz="4" w:space="0" w:color="auto"/>
            </w:tcBorders>
            <w:shd w:val="clear" w:color="auto" w:fill="auto"/>
          </w:tcPr>
          <w:p w14:paraId="41B3F4EA" w14:textId="0951AE93" w:rsidR="00E77960" w:rsidRPr="00376DBA" w:rsidDel="00C70033" w:rsidRDefault="00E77960" w:rsidP="00806E9B">
            <w:pPr>
              <w:pStyle w:val="TAL"/>
              <w:rPr>
                <w:del w:id="1702" w:author="MCC TF160" w:date="2023-03-13T14:38:00Z"/>
              </w:rPr>
            </w:pPr>
          </w:p>
        </w:tc>
        <w:tc>
          <w:tcPr>
            <w:tcW w:w="5421" w:type="dxa"/>
            <w:tcBorders>
              <w:top w:val="double" w:sz="4" w:space="0" w:color="auto"/>
            </w:tcBorders>
            <w:shd w:val="clear" w:color="auto" w:fill="auto"/>
          </w:tcPr>
          <w:p w14:paraId="2FC79EF5" w14:textId="1DA2E6FD" w:rsidR="00E77960" w:rsidRPr="00376DBA" w:rsidDel="00C70033" w:rsidRDefault="00E77960" w:rsidP="00806E9B">
            <w:pPr>
              <w:pStyle w:val="TAL"/>
              <w:rPr>
                <w:del w:id="1703" w:author="MCC TF160" w:date="2023-03-13T14:38:00Z"/>
              </w:rPr>
            </w:pPr>
          </w:p>
        </w:tc>
      </w:tr>
    </w:tbl>
    <w:p w14:paraId="1C03D8BF" w14:textId="272A30F8" w:rsidR="00E77960" w:rsidDel="00C70033" w:rsidRDefault="00E77960" w:rsidP="00E77960">
      <w:pPr>
        <w:rPr>
          <w:del w:id="1704" w:author="MCC TF160" w:date="2023-03-13T14:38:00Z"/>
        </w:rPr>
      </w:pPr>
    </w:p>
    <w:p w14:paraId="5A9EE96F" w14:textId="1AF670AF" w:rsidR="00E77960" w:rsidDel="00C70033" w:rsidRDefault="00E77960" w:rsidP="00E77960">
      <w:pPr>
        <w:pStyle w:val="TH"/>
        <w:rPr>
          <w:del w:id="1705" w:author="MCC TF160" w:date="2023-03-13T14:38:00Z"/>
        </w:rPr>
      </w:pPr>
      <w:del w:id="1706" w:author="MCC TF160" w:date="2023-03-13T14:38:00Z">
        <w:r w:rsidDel="00C70033">
          <w:delText>HttpPragma_Type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2462C0C9" w14:textId="560E3516" w:rsidTr="00806E9B">
        <w:trPr>
          <w:del w:id="1707" w:author="MCC TF160" w:date="2023-03-13T14:38:00Z"/>
        </w:trPr>
        <w:tc>
          <w:tcPr>
            <w:tcW w:w="9857" w:type="dxa"/>
            <w:gridSpan w:val="4"/>
            <w:shd w:val="clear" w:color="auto" w:fill="E0E0E0"/>
          </w:tcPr>
          <w:p w14:paraId="1D6E1D32" w14:textId="6EA549D4" w:rsidR="00E77960" w:rsidRPr="00376DBA" w:rsidDel="00C70033" w:rsidRDefault="00E77960" w:rsidP="00806E9B">
            <w:pPr>
              <w:pStyle w:val="TAL"/>
              <w:rPr>
                <w:del w:id="1708" w:author="MCC TF160" w:date="2023-03-13T14:38:00Z"/>
                <w:b/>
              </w:rPr>
            </w:pPr>
            <w:del w:id="1709" w:author="MCC TF160" w:date="2023-03-13T14:38:00Z">
              <w:r w:rsidRPr="00376DBA" w:rsidDel="00C70033">
                <w:rPr>
                  <w:b/>
                </w:rPr>
                <w:delText>TTCN-3 Record Type</w:delText>
              </w:r>
            </w:del>
          </w:p>
        </w:tc>
      </w:tr>
      <w:tr w:rsidR="00E77960" w:rsidDel="00C70033" w14:paraId="4188B181" w14:textId="7725CE78" w:rsidTr="00806E9B">
        <w:trPr>
          <w:del w:id="1710" w:author="MCC TF160" w:date="2023-03-13T14:38:00Z"/>
        </w:trPr>
        <w:tc>
          <w:tcPr>
            <w:tcW w:w="1479" w:type="dxa"/>
            <w:tcBorders>
              <w:bottom w:val="single" w:sz="4" w:space="0" w:color="auto"/>
            </w:tcBorders>
            <w:shd w:val="clear" w:color="auto" w:fill="E0E0E0"/>
          </w:tcPr>
          <w:p w14:paraId="7B8AACA4" w14:textId="7212658B" w:rsidR="00E77960" w:rsidRPr="00376DBA" w:rsidDel="00C70033" w:rsidRDefault="00E77960" w:rsidP="00806E9B">
            <w:pPr>
              <w:pStyle w:val="TAL"/>
              <w:rPr>
                <w:del w:id="1711" w:author="MCC TF160" w:date="2023-03-13T14:38:00Z"/>
                <w:b/>
              </w:rPr>
            </w:pPr>
            <w:del w:id="1712"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120E16AD" w14:textId="7AFA80A2" w:rsidR="00E77960" w:rsidRPr="00376DBA" w:rsidDel="00C70033" w:rsidRDefault="00E77960" w:rsidP="00806E9B">
            <w:pPr>
              <w:pStyle w:val="TAL"/>
              <w:rPr>
                <w:del w:id="1713" w:author="MCC TF160" w:date="2023-03-13T14:38:00Z"/>
                <w:b/>
              </w:rPr>
            </w:pPr>
            <w:del w:id="1714" w:author="MCC TF160" w:date="2023-03-13T14:38:00Z">
              <w:r w:rsidRPr="00376DBA" w:rsidDel="00C70033">
                <w:rPr>
                  <w:b/>
                </w:rPr>
                <w:delText>HttpPragma_Type</w:delText>
              </w:r>
            </w:del>
          </w:p>
        </w:tc>
      </w:tr>
      <w:tr w:rsidR="00E77960" w:rsidDel="00C70033" w14:paraId="08425F22" w14:textId="54DA9FCB" w:rsidTr="00806E9B">
        <w:trPr>
          <w:del w:id="1715" w:author="MCC TF160" w:date="2023-03-13T14:38:00Z"/>
        </w:trPr>
        <w:tc>
          <w:tcPr>
            <w:tcW w:w="1479" w:type="dxa"/>
            <w:tcBorders>
              <w:bottom w:val="double" w:sz="4" w:space="0" w:color="auto"/>
            </w:tcBorders>
            <w:shd w:val="clear" w:color="auto" w:fill="E0E0E0"/>
          </w:tcPr>
          <w:p w14:paraId="340E86B8" w14:textId="3525DFDC" w:rsidR="00E77960" w:rsidRPr="00376DBA" w:rsidDel="00C70033" w:rsidRDefault="00E77960" w:rsidP="00806E9B">
            <w:pPr>
              <w:pStyle w:val="TAL"/>
              <w:rPr>
                <w:del w:id="1716" w:author="MCC TF160" w:date="2023-03-13T14:38:00Z"/>
                <w:b/>
              </w:rPr>
            </w:pPr>
            <w:del w:id="1717"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2C53070E" w14:textId="5714D274" w:rsidR="00E77960" w:rsidRPr="00376DBA" w:rsidDel="00C70033" w:rsidRDefault="00E77960" w:rsidP="00806E9B">
            <w:pPr>
              <w:pStyle w:val="TAL"/>
              <w:rPr>
                <w:del w:id="1718" w:author="MCC TF160" w:date="2023-03-13T14:38:00Z"/>
              </w:rPr>
            </w:pPr>
            <w:del w:id="1719" w:author="MCC TF160" w:date="2023-03-13T14:38:00Z">
              <w:r w:rsidRPr="00376DBA" w:rsidDel="00C70033">
                <w:delText>RFC 2616 clause 14.32</w:delText>
              </w:r>
            </w:del>
          </w:p>
        </w:tc>
      </w:tr>
      <w:tr w:rsidR="00E77960" w:rsidDel="00C70033" w14:paraId="3BDCDE85" w14:textId="74C373ED" w:rsidTr="00806E9B">
        <w:trPr>
          <w:del w:id="1720" w:author="MCC TF160" w:date="2023-03-13T14:38:00Z"/>
        </w:trPr>
        <w:tc>
          <w:tcPr>
            <w:tcW w:w="1479" w:type="dxa"/>
            <w:tcBorders>
              <w:top w:val="double" w:sz="4" w:space="0" w:color="auto"/>
            </w:tcBorders>
            <w:shd w:val="clear" w:color="auto" w:fill="auto"/>
          </w:tcPr>
          <w:p w14:paraId="754853EB" w14:textId="0D571D59" w:rsidR="00E77960" w:rsidRPr="00376DBA" w:rsidDel="00C70033" w:rsidRDefault="00E77960" w:rsidP="00806E9B">
            <w:pPr>
              <w:pStyle w:val="TAL"/>
              <w:rPr>
                <w:del w:id="1721" w:author="MCC TF160" w:date="2023-03-13T14:38:00Z"/>
              </w:rPr>
            </w:pPr>
            <w:del w:id="1722" w:author="MCC TF160" w:date="2023-03-13T14:38:00Z">
              <w:r w:rsidRPr="00376DBA" w:rsidDel="00C70033">
                <w:delText>pragmaDirective</w:delText>
              </w:r>
            </w:del>
          </w:p>
        </w:tc>
        <w:tc>
          <w:tcPr>
            <w:tcW w:w="2464" w:type="dxa"/>
            <w:tcBorders>
              <w:top w:val="double" w:sz="4" w:space="0" w:color="auto"/>
            </w:tcBorders>
            <w:shd w:val="clear" w:color="auto" w:fill="auto"/>
          </w:tcPr>
          <w:p w14:paraId="72C863E4" w14:textId="414F5822" w:rsidR="00E77960" w:rsidRPr="00376DBA" w:rsidDel="00C70033" w:rsidRDefault="00E77960" w:rsidP="00806E9B">
            <w:pPr>
              <w:pStyle w:val="TAL"/>
              <w:rPr>
                <w:del w:id="1723" w:author="MCC TF160" w:date="2023-03-13T14:38:00Z"/>
              </w:rPr>
            </w:pPr>
            <w:del w:id="1724" w:author="MCC TF160" w:date="2023-03-13T14:38:00Z">
              <w:r w:rsidRPr="00376DBA" w:rsidDel="00C70033">
                <w:delText>charstring</w:delText>
              </w:r>
            </w:del>
          </w:p>
        </w:tc>
        <w:tc>
          <w:tcPr>
            <w:tcW w:w="493" w:type="dxa"/>
            <w:tcBorders>
              <w:top w:val="double" w:sz="4" w:space="0" w:color="auto"/>
            </w:tcBorders>
            <w:shd w:val="clear" w:color="auto" w:fill="auto"/>
          </w:tcPr>
          <w:p w14:paraId="0CAD160C" w14:textId="1BF4EFF6" w:rsidR="00E77960" w:rsidRPr="00376DBA" w:rsidDel="00C70033" w:rsidRDefault="00E77960" w:rsidP="00806E9B">
            <w:pPr>
              <w:pStyle w:val="TAL"/>
              <w:rPr>
                <w:del w:id="1725" w:author="MCC TF160" w:date="2023-03-13T14:38:00Z"/>
              </w:rPr>
            </w:pPr>
          </w:p>
        </w:tc>
        <w:tc>
          <w:tcPr>
            <w:tcW w:w="5421" w:type="dxa"/>
            <w:tcBorders>
              <w:top w:val="double" w:sz="4" w:space="0" w:color="auto"/>
            </w:tcBorders>
            <w:shd w:val="clear" w:color="auto" w:fill="auto"/>
          </w:tcPr>
          <w:p w14:paraId="67337358" w14:textId="1EA68184" w:rsidR="00E77960" w:rsidRPr="00376DBA" w:rsidDel="00C70033" w:rsidRDefault="00E77960" w:rsidP="00806E9B">
            <w:pPr>
              <w:pStyle w:val="TAL"/>
              <w:rPr>
                <w:del w:id="1726" w:author="MCC TF160" w:date="2023-03-13T14:38:00Z"/>
              </w:rPr>
            </w:pPr>
          </w:p>
        </w:tc>
      </w:tr>
    </w:tbl>
    <w:p w14:paraId="23516F35" w14:textId="0943362D" w:rsidR="00E77960" w:rsidDel="00C70033" w:rsidRDefault="00E77960" w:rsidP="00E77960">
      <w:pPr>
        <w:rPr>
          <w:del w:id="1727" w:author="MCC TF160" w:date="2023-03-13T14:38:00Z"/>
        </w:rPr>
      </w:pPr>
    </w:p>
    <w:p w14:paraId="06240465" w14:textId="0027C00A" w:rsidR="00E77960" w:rsidDel="00C70033" w:rsidRDefault="00E77960" w:rsidP="00E77960">
      <w:pPr>
        <w:pStyle w:val="TH"/>
        <w:rPr>
          <w:del w:id="1728" w:author="MCC TF160" w:date="2023-03-13T14:38:00Z"/>
        </w:rPr>
      </w:pPr>
      <w:del w:id="1729" w:author="MCC TF160" w:date="2023-03-13T14:38:00Z">
        <w:r w:rsidDel="00C70033">
          <w:delText>HttpLocation_Type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7960" w:rsidDel="00C70033" w14:paraId="7DF80537" w14:textId="5D466969" w:rsidTr="00806E9B">
        <w:trPr>
          <w:del w:id="1730" w:author="MCC TF160" w:date="2023-03-13T14:38:00Z"/>
        </w:trPr>
        <w:tc>
          <w:tcPr>
            <w:tcW w:w="9857" w:type="dxa"/>
            <w:gridSpan w:val="4"/>
            <w:shd w:val="clear" w:color="auto" w:fill="E0E0E0"/>
          </w:tcPr>
          <w:p w14:paraId="2EC95CC0" w14:textId="41CFD5B5" w:rsidR="00E77960" w:rsidRPr="00376DBA" w:rsidDel="00C70033" w:rsidRDefault="00E77960" w:rsidP="00806E9B">
            <w:pPr>
              <w:pStyle w:val="TAL"/>
              <w:rPr>
                <w:del w:id="1731" w:author="MCC TF160" w:date="2023-03-13T14:38:00Z"/>
                <w:b/>
              </w:rPr>
            </w:pPr>
            <w:del w:id="1732" w:author="MCC TF160" w:date="2023-03-13T14:38:00Z">
              <w:r w:rsidRPr="00376DBA" w:rsidDel="00C70033">
                <w:rPr>
                  <w:b/>
                </w:rPr>
                <w:delText>TTCN-3 Record Type</w:delText>
              </w:r>
            </w:del>
          </w:p>
        </w:tc>
      </w:tr>
      <w:tr w:rsidR="00E77960" w:rsidDel="00C70033" w14:paraId="1E34AC30" w14:textId="7BFBD876" w:rsidTr="00806E9B">
        <w:trPr>
          <w:del w:id="1733" w:author="MCC TF160" w:date="2023-03-13T14:38:00Z"/>
        </w:trPr>
        <w:tc>
          <w:tcPr>
            <w:tcW w:w="1479" w:type="dxa"/>
            <w:tcBorders>
              <w:bottom w:val="single" w:sz="4" w:space="0" w:color="auto"/>
            </w:tcBorders>
            <w:shd w:val="clear" w:color="auto" w:fill="E0E0E0"/>
          </w:tcPr>
          <w:p w14:paraId="2EED1C85" w14:textId="4140EA10" w:rsidR="00E77960" w:rsidRPr="00376DBA" w:rsidDel="00C70033" w:rsidRDefault="00E77960" w:rsidP="00806E9B">
            <w:pPr>
              <w:pStyle w:val="TAL"/>
              <w:rPr>
                <w:del w:id="1734" w:author="MCC TF160" w:date="2023-03-13T14:38:00Z"/>
                <w:b/>
              </w:rPr>
            </w:pPr>
            <w:del w:id="1735" w:author="MCC TF160" w:date="2023-03-13T14:38:00Z">
              <w:r w:rsidRPr="00376DBA" w:rsidDel="00C70033">
                <w:rPr>
                  <w:b/>
                </w:rPr>
                <w:delText>Name</w:delText>
              </w:r>
            </w:del>
          </w:p>
        </w:tc>
        <w:tc>
          <w:tcPr>
            <w:tcW w:w="8378" w:type="dxa"/>
            <w:gridSpan w:val="3"/>
            <w:tcBorders>
              <w:bottom w:val="single" w:sz="4" w:space="0" w:color="auto"/>
            </w:tcBorders>
            <w:shd w:val="clear" w:color="auto" w:fill="FFFF99"/>
          </w:tcPr>
          <w:p w14:paraId="596BF8CD" w14:textId="73C8DE0F" w:rsidR="00E77960" w:rsidRPr="00376DBA" w:rsidDel="00C70033" w:rsidRDefault="00E77960" w:rsidP="00806E9B">
            <w:pPr>
              <w:pStyle w:val="TAL"/>
              <w:rPr>
                <w:del w:id="1736" w:author="MCC TF160" w:date="2023-03-13T14:38:00Z"/>
                <w:b/>
              </w:rPr>
            </w:pPr>
            <w:del w:id="1737" w:author="MCC TF160" w:date="2023-03-13T14:38:00Z">
              <w:r w:rsidRPr="00376DBA" w:rsidDel="00C70033">
                <w:rPr>
                  <w:b/>
                </w:rPr>
                <w:delText>HttpLocation_Type</w:delText>
              </w:r>
            </w:del>
          </w:p>
        </w:tc>
      </w:tr>
      <w:tr w:rsidR="00E77960" w:rsidDel="00C70033" w14:paraId="04A6E43C" w14:textId="645D1C63" w:rsidTr="00806E9B">
        <w:trPr>
          <w:del w:id="1738" w:author="MCC TF160" w:date="2023-03-13T14:38:00Z"/>
        </w:trPr>
        <w:tc>
          <w:tcPr>
            <w:tcW w:w="1479" w:type="dxa"/>
            <w:tcBorders>
              <w:bottom w:val="double" w:sz="4" w:space="0" w:color="auto"/>
            </w:tcBorders>
            <w:shd w:val="clear" w:color="auto" w:fill="E0E0E0"/>
          </w:tcPr>
          <w:p w14:paraId="65BE6D80" w14:textId="715B3B2E" w:rsidR="00E77960" w:rsidRPr="00376DBA" w:rsidDel="00C70033" w:rsidRDefault="00E77960" w:rsidP="00806E9B">
            <w:pPr>
              <w:pStyle w:val="TAL"/>
              <w:rPr>
                <w:del w:id="1739" w:author="MCC TF160" w:date="2023-03-13T14:38:00Z"/>
                <w:b/>
              </w:rPr>
            </w:pPr>
            <w:del w:id="1740" w:author="MCC TF160" w:date="2023-03-13T14:38:00Z">
              <w:r w:rsidRPr="00376DBA" w:rsidDel="00C70033">
                <w:rPr>
                  <w:b/>
                </w:rPr>
                <w:delText>Comment</w:delText>
              </w:r>
            </w:del>
          </w:p>
        </w:tc>
        <w:tc>
          <w:tcPr>
            <w:tcW w:w="8378" w:type="dxa"/>
            <w:gridSpan w:val="3"/>
            <w:tcBorders>
              <w:bottom w:val="double" w:sz="4" w:space="0" w:color="auto"/>
            </w:tcBorders>
            <w:shd w:val="clear" w:color="auto" w:fill="auto"/>
          </w:tcPr>
          <w:p w14:paraId="557BACF4" w14:textId="45BFA656" w:rsidR="00E77960" w:rsidRPr="00376DBA" w:rsidDel="00C70033" w:rsidRDefault="00E77960" w:rsidP="00806E9B">
            <w:pPr>
              <w:pStyle w:val="TAL"/>
              <w:rPr>
                <w:del w:id="1741" w:author="MCC TF160" w:date="2023-03-13T14:38:00Z"/>
              </w:rPr>
            </w:pPr>
            <w:del w:id="1742" w:author="MCC TF160" w:date="2023-03-13T14:38:00Z">
              <w:r w:rsidRPr="00376DBA" w:rsidDel="00C70033">
                <w:delText>RFC 2616 clause 14.30, see also RFC 3986 section 4.3</w:delText>
              </w:r>
            </w:del>
          </w:p>
        </w:tc>
      </w:tr>
      <w:tr w:rsidR="00E77960" w:rsidDel="00C70033" w14:paraId="23BFD1AF" w14:textId="2D1396CD" w:rsidTr="00806E9B">
        <w:trPr>
          <w:del w:id="1743" w:author="MCC TF160" w:date="2023-03-13T14:38:00Z"/>
        </w:trPr>
        <w:tc>
          <w:tcPr>
            <w:tcW w:w="1479" w:type="dxa"/>
            <w:tcBorders>
              <w:top w:val="double" w:sz="4" w:space="0" w:color="auto"/>
            </w:tcBorders>
            <w:shd w:val="clear" w:color="auto" w:fill="auto"/>
          </w:tcPr>
          <w:p w14:paraId="118E923D" w14:textId="03454E1C" w:rsidR="00E77960" w:rsidRPr="00376DBA" w:rsidDel="00C70033" w:rsidRDefault="00E77960" w:rsidP="00806E9B">
            <w:pPr>
              <w:pStyle w:val="TAL"/>
              <w:rPr>
                <w:del w:id="1744" w:author="MCC TF160" w:date="2023-03-13T14:38:00Z"/>
              </w:rPr>
            </w:pPr>
            <w:del w:id="1745" w:author="MCC TF160" w:date="2023-03-13T14:38:00Z">
              <w:r w:rsidRPr="00376DBA" w:rsidDel="00C70033">
                <w:delText>uri</w:delText>
              </w:r>
            </w:del>
          </w:p>
        </w:tc>
        <w:tc>
          <w:tcPr>
            <w:tcW w:w="2464" w:type="dxa"/>
            <w:tcBorders>
              <w:top w:val="double" w:sz="4" w:space="0" w:color="auto"/>
            </w:tcBorders>
            <w:shd w:val="clear" w:color="auto" w:fill="auto"/>
          </w:tcPr>
          <w:p w14:paraId="258CE9BB" w14:textId="60022415" w:rsidR="00E77960" w:rsidRPr="00376DBA" w:rsidDel="00C70033" w:rsidRDefault="00E77960" w:rsidP="00806E9B">
            <w:pPr>
              <w:pStyle w:val="TAL"/>
              <w:rPr>
                <w:del w:id="1746" w:author="MCC TF160" w:date="2023-03-13T14:38:00Z"/>
              </w:rPr>
            </w:pPr>
            <w:del w:id="1747" w:author="MCC TF160" w:date="2023-03-13T14:38:00Z">
              <w:r w:rsidRPr="00376DBA" w:rsidDel="00C70033">
                <w:delText>charstring</w:delText>
              </w:r>
            </w:del>
          </w:p>
        </w:tc>
        <w:tc>
          <w:tcPr>
            <w:tcW w:w="493" w:type="dxa"/>
            <w:tcBorders>
              <w:top w:val="double" w:sz="4" w:space="0" w:color="auto"/>
            </w:tcBorders>
            <w:shd w:val="clear" w:color="auto" w:fill="auto"/>
          </w:tcPr>
          <w:p w14:paraId="29EF6DEC" w14:textId="4D2F19D6" w:rsidR="00E77960" w:rsidRPr="00376DBA" w:rsidDel="00C70033" w:rsidRDefault="00E77960" w:rsidP="00806E9B">
            <w:pPr>
              <w:pStyle w:val="TAL"/>
              <w:rPr>
                <w:del w:id="1748" w:author="MCC TF160" w:date="2023-03-13T14:38:00Z"/>
              </w:rPr>
            </w:pPr>
          </w:p>
        </w:tc>
        <w:tc>
          <w:tcPr>
            <w:tcW w:w="5421" w:type="dxa"/>
            <w:tcBorders>
              <w:top w:val="double" w:sz="4" w:space="0" w:color="auto"/>
            </w:tcBorders>
            <w:shd w:val="clear" w:color="auto" w:fill="auto"/>
          </w:tcPr>
          <w:p w14:paraId="6158B90B" w14:textId="22FF0946" w:rsidR="00E77960" w:rsidRPr="00376DBA" w:rsidDel="00C70033" w:rsidRDefault="00E77960" w:rsidP="00806E9B">
            <w:pPr>
              <w:pStyle w:val="TAL"/>
              <w:rPr>
                <w:del w:id="1749" w:author="MCC TF160" w:date="2023-03-13T14:38:00Z"/>
              </w:rPr>
            </w:pPr>
          </w:p>
        </w:tc>
      </w:tr>
    </w:tbl>
    <w:p w14:paraId="10DBF5A0" w14:textId="638CFE2D" w:rsidR="00E77960" w:rsidDel="00C70033" w:rsidRDefault="00E77960" w:rsidP="00E77960">
      <w:pPr>
        <w:rPr>
          <w:del w:id="1750" w:author="MCC TF160" w:date="2023-03-13T14:38:00Z"/>
        </w:rPr>
      </w:pPr>
    </w:p>
    <w:p w14:paraId="616AC6CD" w14:textId="21C15226" w:rsidR="00E77960" w:rsidDel="00C70033" w:rsidRDefault="00E77960" w:rsidP="00E77960">
      <w:pPr>
        <w:pStyle w:val="Heading2"/>
        <w:rPr>
          <w:del w:id="1751" w:author="MCC TF160" w:date="2023-03-13T14:38:00Z"/>
        </w:rPr>
      </w:pPr>
      <w:del w:id="1752" w:author="MCC TF160" w:date="2023-03-13T14:38:00Z">
        <w:r w:rsidDel="00C70033">
          <w:delText>H.3.2</w:delText>
        </w:r>
        <w:r w:rsidDel="00C70033">
          <w:tab/>
          <w:delText>HTTP_Port_Definitions</w:delText>
        </w:r>
      </w:del>
    </w:p>
    <w:p w14:paraId="585991D8" w14:textId="160338B7" w:rsidR="00E77960" w:rsidDel="00C70033" w:rsidRDefault="00E77960" w:rsidP="00E77960">
      <w:pPr>
        <w:pStyle w:val="TH"/>
        <w:rPr>
          <w:del w:id="1753" w:author="MCC TF160" w:date="2023-03-13T14:38:00Z"/>
        </w:rPr>
      </w:pPr>
      <w:del w:id="1754" w:author="MCC TF160" w:date="2023-03-13T14:38:00Z">
        <w:r w:rsidDel="00C70033">
          <w:delText>HTTP_CTRL_PORT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7960" w:rsidDel="00C70033" w14:paraId="5FE2261A" w14:textId="0FB9BC95" w:rsidTr="00806E9B">
        <w:trPr>
          <w:del w:id="1755" w:author="MCC TF160" w:date="2023-03-13T14:38:00Z"/>
        </w:trPr>
        <w:tc>
          <w:tcPr>
            <w:tcW w:w="9857" w:type="dxa"/>
            <w:gridSpan w:val="3"/>
            <w:shd w:val="clear" w:color="auto" w:fill="E0E0E0"/>
          </w:tcPr>
          <w:p w14:paraId="7F3CF078" w14:textId="61CCFAAD" w:rsidR="00E77960" w:rsidRPr="00376DBA" w:rsidDel="00C70033" w:rsidRDefault="00E77960" w:rsidP="00806E9B">
            <w:pPr>
              <w:pStyle w:val="TAL"/>
              <w:rPr>
                <w:del w:id="1756" w:author="MCC TF160" w:date="2023-03-13T14:38:00Z"/>
                <w:b/>
              </w:rPr>
            </w:pPr>
            <w:del w:id="1757" w:author="MCC TF160" w:date="2023-03-13T14:38:00Z">
              <w:r w:rsidRPr="00376DBA" w:rsidDel="00C70033">
                <w:rPr>
                  <w:b/>
                </w:rPr>
                <w:delText>TTCN-3 Port Type</w:delText>
              </w:r>
            </w:del>
          </w:p>
        </w:tc>
      </w:tr>
      <w:tr w:rsidR="00E77960" w:rsidDel="00C70033" w14:paraId="04921112" w14:textId="2746C021" w:rsidTr="00806E9B">
        <w:trPr>
          <w:del w:id="1758" w:author="MCC TF160" w:date="2023-03-13T14:38:00Z"/>
        </w:trPr>
        <w:tc>
          <w:tcPr>
            <w:tcW w:w="1479" w:type="dxa"/>
            <w:tcBorders>
              <w:bottom w:val="single" w:sz="4" w:space="0" w:color="auto"/>
            </w:tcBorders>
            <w:shd w:val="clear" w:color="auto" w:fill="E0E0E0"/>
          </w:tcPr>
          <w:p w14:paraId="01DC8CB0" w14:textId="655780B0" w:rsidR="00E77960" w:rsidRPr="00376DBA" w:rsidDel="00C70033" w:rsidRDefault="00E77960" w:rsidP="00806E9B">
            <w:pPr>
              <w:pStyle w:val="TAL"/>
              <w:rPr>
                <w:del w:id="1759" w:author="MCC TF160" w:date="2023-03-13T14:38:00Z"/>
                <w:b/>
              </w:rPr>
            </w:pPr>
            <w:del w:id="1760" w:author="MCC TF160" w:date="2023-03-13T14:38:00Z">
              <w:r w:rsidRPr="00376DBA" w:rsidDel="00C70033">
                <w:rPr>
                  <w:b/>
                </w:rPr>
                <w:delText>Name</w:delText>
              </w:r>
            </w:del>
          </w:p>
        </w:tc>
        <w:tc>
          <w:tcPr>
            <w:tcW w:w="8378" w:type="dxa"/>
            <w:gridSpan w:val="2"/>
            <w:tcBorders>
              <w:bottom w:val="single" w:sz="4" w:space="0" w:color="auto"/>
            </w:tcBorders>
            <w:shd w:val="clear" w:color="auto" w:fill="FFFF99"/>
          </w:tcPr>
          <w:p w14:paraId="050DFC3B" w14:textId="783BC022" w:rsidR="00E77960" w:rsidRPr="00376DBA" w:rsidDel="00C70033" w:rsidRDefault="00E77960" w:rsidP="00806E9B">
            <w:pPr>
              <w:pStyle w:val="TAL"/>
              <w:rPr>
                <w:del w:id="1761" w:author="MCC TF160" w:date="2023-03-13T14:38:00Z"/>
                <w:b/>
              </w:rPr>
            </w:pPr>
            <w:del w:id="1762" w:author="MCC TF160" w:date="2023-03-13T14:38:00Z">
              <w:r w:rsidRPr="00376DBA" w:rsidDel="00C70033">
                <w:rPr>
                  <w:b/>
                </w:rPr>
                <w:delText>HTTP_CTRL_PORT</w:delText>
              </w:r>
            </w:del>
          </w:p>
        </w:tc>
      </w:tr>
      <w:tr w:rsidR="00E77960" w:rsidDel="00C70033" w14:paraId="0C60759F" w14:textId="6D864A89" w:rsidTr="00806E9B">
        <w:trPr>
          <w:del w:id="1763" w:author="MCC TF160" w:date="2023-03-13T14:38:00Z"/>
        </w:trPr>
        <w:tc>
          <w:tcPr>
            <w:tcW w:w="1479" w:type="dxa"/>
            <w:tcBorders>
              <w:bottom w:val="double" w:sz="4" w:space="0" w:color="auto"/>
            </w:tcBorders>
            <w:shd w:val="clear" w:color="auto" w:fill="E0E0E0"/>
          </w:tcPr>
          <w:p w14:paraId="72A59B65" w14:textId="649F71E1" w:rsidR="00E77960" w:rsidRPr="00376DBA" w:rsidDel="00C70033" w:rsidRDefault="00E77960" w:rsidP="00806E9B">
            <w:pPr>
              <w:pStyle w:val="TAL"/>
              <w:rPr>
                <w:del w:id="1764" w:author="MCC TF160" w:date="2023-03-13T14:38:00Z"/>
                <w:b/>
              </w:rPr>
            </w:pPr>
            <w:del w:id="1765" w:author="MCC TF160" w:date="2023-03-13T14:38:00Z">
              <w:r w:rsidRPr="00376DBA" w:rsidDel="00C70033">
                <w:rPr>
                  <w:b/>
                </w:rPr>
                <w:delText>Comment</w:delText>
              </w:r>
            </w:del>
          </w:p>
        </w:tc>
        <w:tc>
          <w:tcPr>
            <w:tcW w:w="8378" w:type="dxa"/>
            <w:gridSpan w:val="2"/>
            <w:tcBorders>
              <w:bottom w:val="double" w:sz="4" w:space="0" w:color="auto"/>
            </w:tcBorders>
            <w:shd w:val="clear" w:color="auto" w:fill="auto"/>
          </w:tcPr>
          <w:p w14:paraId="564767A8" w14:textId="53E0AE29" w:rsidR="00E77960" w:rsidRPr="00376DBA" w:rsidDel="00C70033" w:rsidRDefault="00E77960" w:rsidP="00806E9B">
            <w:pPr>
              <w:pStyle w:val="TAL"/>
              <w:rPr>
                <w:del w:id="1766" w:author="MCC TF160" w:date="2023-03-13T14:38:00Z"/>
              </w:rPr>
            </w:pPr>
          </w:p>
        </w:tc>
      </w:tr>
      <w:tr w:rsidR="00E77960" w:rsidDel="00C70033" w14:paraId="67AEEF13" w14:textId="2CEEA253" w:rsidTr="00806E9B">
        <w:trPr>
          <w:del w:id="1767" w:author="MCC TF160" w:date="2023-03-13T14:38:00Z"/>
        </w:trPr>
        <w:tc>
          <w:tcPr>
            <w:tcW w:w="1479" w:type="dxa"/>
            <w:tcBorders>
              <w:top w:val="double" w:sz="4" w:space="0" w:color="auto"/>
            </w:tcBorders>
            <w:shd w:val="clear" w:color="auto" w:fill="auto"/>
          </w:tcPr>
          <w:p w14:paraId="6B8D0337" w14:textId="47711EBE" w:rsidR="00E77960" w:rsidRPr="00376DBA" w:rsidDel="00C70033" w:rsidRDefault="00E77960" w:rsidP="00806E9B">
            <w:pPr>
              <w:pStyle w:val="TAL"/>
              <w:rPr>
                <w:del w:id="1768" w:author="MCC TF160" w:date="2023-03-13T14:38:00Z"/>
              </w:rPr>
            </w:pPr>
            <w:del w:id="1769" w:author="MCC TF160" w:date="2023-03-13T14:38:00Z">
              <w:r w:rsidRPr="00376DBA" w:rsidDel="00C70033">
                <w:delText>out</w:delText>
              </w:r>
            </w:del>
          </w:p>
        </w:tc>
        <w:tc>
          <w:tcPr>
            <w:tcW w:w="2957" w:type="dxa"/>
            <w:tcBorders>
              <w:top w:val="double" w:sz="4" w:space="0" w:color="auto"/>
            </w:tcBorders>
            <w:shd w:val="clear" w:color="auto" w:fill="auto"/>
          </w:tcPr>
          <w:p w14:paraId="1BC14680" w14:textId="12F2CFBE" w:rsidR="00E77960" w:rsidRPr="00376DBA" w:rsidDel="00C70033" w:rsidRDefault="00E77960" w:rsidP="00806E9B">
            <w:pPr>
              <w:pStyle w:val="TAL"/>
              <w:rPr>
                <w:del w:id="1770" w:author="MCC TF160" w:date="2023-03-13T14:38:00Z"/>
              </w:rPr>
            </w:pPr>
            <w:del w:id="1771" w:author="MCC TF160" w:date="2023-03-13T14:38:00Z">
              <w:r w:rsidDel="00C70033">
                <w:fldChar w:fldCharType="begin"/>
              </w:r>
              <w:r w:rsidDel="00C70033">
                <w:delInstrText>HYPERLINK \l "HTTP_CTRL_REQ"</w:delInstrText>
              </w:r>
              <w:r w:rsidDel="00C70033">
                <w:fldChar w:fldCharType="separate"/>
              </w:r>
              <w:r w:rsidDel="00C70033">
                <w:rPr>
                  <w:rStyle w:val="Hyperlink"/>
                </w:rPr>
                <w:delText>HTTP_CTRL_REQ</w:delText>
              </w:r>
              <w:r w:rsidDel="00C70033">
                <w:rPr>
                  <w:rStyle w:val="Hyperlink"/>
                </w:rPr>
                <w:fldChar w:fldCharType="end"/>
              </w:r>
            </w:del>
          </w:p>
        </w:tc>
        <w:tc>
          <w:tcPr>
            <w:tcW w:w="5421" w:type="dxa"/>
            <w:tcBorders>
              <w:top w:val="double" w:sz="4" w:space="0" w:color="auto"/>
            </w:tcBorders>
            <w:shd w:val="clear" w:color="auto" w:fill="auto"/>
          </w:tcPr>
          <w:p w14:paraId="60BA572B" w14:textId="08187289" w:rsidR="00E77960" w:rsidRPr="00376DBA" w:rsidDel="00C70033" w:rsidRDefault="00E77960" w:rsidP="00806E9B">
            <w:pPr>
              <w:pStyle w:val="TAL"/>
              <w:rPr>
                <w:del w:id="1772" w:author="MCC TF160" w:date="2023-03-13T14:38:00Z"/>
              </w:rPr>
            </w:pPr>
          </w:p>
        </w:tc>
      </w:tr>
      <w:tr w:rsidR="00E77960" w:rsidDel="00C70033" w14:paraId="38D8AE78" w14:textId="7D46918E" w:rsidTr="00806E9B">
        <w:trPr>
          <w:del w:id="1773" w:author="MCC TF160" w:date="2023-03-13T14:38:00Z"/>
        </w:trPr>
        <w:tc>
          <w:tcPr>
            <w:tcW w:w="1479" w:type="dxa"/>
            <w:shd w:val="clear" w:color="auto" w:fill="auto"/>
          </w:tcPr>
          <w:p w14:paraId="3D169FAB" w14:textId="057AAC9B" w:rsidR="00E77960" w:rsidRPr="00376DBA" w:rsidDel="00C70033" w:rsidRDefault="00E77960" w:rsidP="00806E9B">
            <w:pPr>
              <w:pStyle w:val="TAL"/>
              <w:rPr>
                <w:del w:id="1774" w:author="MCC TF160" w:date="2023-03-13T14:38:00Z"/>
              </w:rPr>
            </w:pPr>
            <w:del w:id="1775" w:author="MCC TF160" w:date="2023-03-13T14:38:00Z">
              <w:r w:rsidRPr="00376DBA" w:rsidDel="00C70033">
                <w:delText>in</w:delText>
              </w:r>
            </w:del>
          </w:p>
        </w:tc>
        <w:tc>
          <w:tcPr>
            <w:tcW w:w="2957" w:type="dxa"/>
            <w:shd w:val="clear" w:color="auto" w:fill="auto"/>
          </w:tcPr>
          <w:p w14:paraId="27F82EF3" w14:textId="4096F935" w:rsidR="00E77960" w:rsidRPr="00376DBA" w:rsidDel="00C70033" w:rsidRDefault="00E77960" w:rsidP="00806E9B">
            <w:pPr>
              <w:pStyle w:val="TAL"/>
              <w:rPr>
                <w:del w:id="1776" w:author="MCC TF160" w:date="2023-03-13T14:38:00Z"/>
              </w:rPr>
            </w:pPr>
            <w:del w:id="1777" w:author="MCC TF160" w:date="2023-03-13T14:38:00Z">
              <w:r w:rsidDel="00C70033">
                <w:fldChar w:fldCharType="begin"/>
              </w:r>
              <w:r w:rsidDel="00C70033">
                <w:delInstrText>HYPERLINK \l "HTTP_CTRL_CNF"</w:delInstrText>
              </w:r>
              <w:r w:rsidDel="00C70033">
                <w:fldChar w:fldCharType="separate"/>
              </w:r>
              <w:r w:rsidDel="00C70033">
                <w:rPr>
                  <w:rStyle w:val="Hyperlink"/>
                </w:rPr>
                <w:delText>HTTP_CTRL_CNF</w:delText>
              </w:r>
              <w:r w:rsidDel="00C70033">
                <w:rPr>
                  <w:rStyle w:val="Hyperlink"/>
                </w:rPr>
                <w:fldChar w:fldCharType="end"/>
              </w:r>
            </w:del>
          </w:p>
        </w:tc>
        <w:tc>
          <w:tcPr>
            <w:tcW w:w="5421" w:type="dxa"/>
            <w:shd w:val="clear" w:color="auto" w:fill="auto"/>
          </w:tcPr>
          <w:p w14:paraId="772DF338" w14:textId="7AE34E7A" w:rsidR="00E77960" w:rsidRPr="00376DBA" w:rsidDel="00C70033" w:rsidRDefault="00E77960" w:rsidP="00806E9B">
            <w:pPr>
              <w:pStyle w:val="TAL"/>
              <w:rPr>
                <w:del w:id="1778" w:author="MCC TF160" w:date="2023-03-13T14:38:00Z"/>
              </w:rPr>
            </w:pPr>
          </w:p>
        </w:tc>
      </w:tr>
    </w:tbl>
    <w:p w14:paraId="6BAA06A3" w14:textId="174B02E1" w:rsidR="00E77960" w:rsidDel="00C70033" w:rsidRDefault="00E77960" w:rsidP="00E77960">
      <w:pPr>
        <w:rPr>
          <w:del w:id="1779" w:author="MCC TF160" w:date="2023-03-13T14:38:00Z"/>
        </w:rPr>
      </w:pPr>
    </w:p>
    <w:p w14:paraId="74CD7B45" w14:textId="06D684CB" w:rsidR="00E77960" w:rsidDel="00C70033" w:rsidRDefault="00E77960" w:rsidP="00E77960">
      <w:pPr>
        <w:pStyle w:val="TH"/>
        <w:rPr>
          <w:del w:id="1780" w:author="MCC TF160" w:date="2023-03-13T14:38:00Z"/>
        </w:rPr>
      </w:pPr>
      <w:del w:id="1781" w:author="MCC TF160" w:date="2023-03-13T14:38:00Z">
        <w:r w:rsidDel="00C70033">
          <w:lastRenderedPageBreak/>
          <w:delText>HTTP_DATA_PORT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7960" w:rsidDel="00C70033" w14:paraId="16DCDF9C" w14:textId="568AE5CB" w:rsidTr="00806E9B">
        <w:trPr>
          <w:del w:id="1782" w:author="MCC TF160" w:date="2023-03-13T14:38:00Z"/>
        </w:trPr>
        <w:tc>
          <w:tcPr>
            <w:tcW w:w="9857" w:type="dxa"/>
            <w:gridSpan w:val="3"/>
            <w:shd w:val="clear" w:color="auto" w:fill="E0E0E0"/>
          </w:tcPr>
          <w:p w14:paraId="09FF012D" w14:textId="1CADE730" w:rsidR="00E77960" w:rsidRPr="00376DBA" w:rsidDel="00C70033" w:rsidRDefault="00E77960" w:rsidP="00806E9B">
            <w:pPr>
              <w:pStyle w:val="TAL"/>
              <w:rPr>
                <w:del w:id="1783" w:author="MCC TF160" w:date="2023-03-13T14:38:00Z"/>
                <w:b/>
              </w:rPr>
            </w:pPr>
            <w:del w:id="1784" w:author="MCC TF160" w:date="2023-03-13T14:38:00Z">
              <w:r w:rsidRPr="00376DBA" w:rsidDel="00C70033">
                <w:rPr>
                  <w:b/>
                </w:rPr>
                <w:delText>TTCN-3 Port Type</w:delText>
              </w:r>
            </w:del>
          </w:p>
        </w:tc>
      </w:tr>
      <w:tr w:rsidR="00E77960" w:rsidDel="00C70033" w14:paraId="08C14B25" w14:textId="3C3E9952" w:rsidTr="00806E9B">
        <w:trPr>
          <w:del w:id="1785" w:author="MCC TF160" w:date="2023-03-13T14:38:00Z"/>
        </w:trPr>
        <w:tc>
          <w:tcPr>
            <w:tcW w:w="1479" w:type="dxa"/>
            <w:tcBorders>
              <w:bottom w:val="single" w:sz="4" w:space="0" w:color="auto"/>
            </w:tcBorders>
            <w:shd w:val="clear" w:color="auto" w:fill="E0E0E0"/>
          </w:tcPr>
          <w:p w14:paraId="327B295B" w14:textId="3E3855AD" w:rsidR="00E77960" w:rsidRPr="00376DBA" w:rsidDel="00C70033" w:rsidRDefault="00E77960" w:rsidP="00806E9B">
            <w:pPr>
              <w:pStyle w:val="TAL"/>
              <w:rPr>
                <w:del w:id="1786" w:author="MCC TF160" w:date="2023-03-13T14:38:00Z"/>
                <w:b/>
              </w:rPr>
            </w:pPr>
            <w:del w:id="1787" w:author="MCC TF160" w:date="2023-03-13T14:38:00Z">
              <w:r w:rsidRPr="00376DBA" w:rsidDel="00C70033">
                <w:rPr>
                  <w:b/>
                </w:rPr>
                <w:delText>Name</w:delText>
              </w:r>
            </w:del>
          </w:p>
        </w:tc>
        <w:tc>
          <w:tcPr>
            <w:tcW w:w="8378" w:type="dxa"/>
            <w:gridSpan w:val="2"/>
            <w:tcBorders>
              <w:bottom w:val="single" w:sz="4" w:space="0" w:color="auto"/>
            </w:tcBorders>
            <w:shd w:val="clear" w:color="auto" w:fill="FFFF99"/>
          </w:tcPr>
          <w:p w14:paraId="39EE5F0D" w14:textId="1304DA7D" w:rsidR="00E77960" w:rsidRPr="00376DBA" w:rsidDel="00C70033" w:rsidRDefault="00E77960" w:rsidP="00806E9B">
            <w:pPr>
              <w:pStyle w:val="TAL"/>
              <w:rPr>
                <w:del w:id="1788" w:author="MCC TF160" w:date="2023-03-13T14:38:00Z"/>
                <w:b/>
              </w:rPr>
            </w:pPr>
            <w:del w:id="1789" w:author="MCC TF160" w:date="2023-03-13T14:38:00Z">
              <w:r w:rsidRPr="00376DBA" w:rsidDel="00C70033">
                <w:rPr>
                  <w:b/>
                </w:rPr>
                <w:delText>HTTP_DATA_PORT</w:delText>
              </w:r>
            </w:del>
          </w:p>
        </w:tc>
      </w:tr>
      <w:tr w:rsidR="00E77960" w:rsidDel="00C70033" w14:paraId="1935CD9A" w14:textId="3A9C04C1" w:rsidTr="00806E9B">
        <w:trPr>
          <w:del w:id="1790" w:author="MCC TF160" w:date="2023-03-13T14:38:00Z"/>
        </w:trPr>
        <w:tc>
          <w:tcPr>
            <w:tcW w:w="1479" w:type="dxa"/>
            <w:tcBorders>
              <w:bottom w:val="double" w:sz="4" w:space="0" w:color="auto"/>
            </w:tcBorders>
            <w:shd w:val="clear" w:color="auto" w:fill="E0E0E0"/>
          </w:tcPr>
          <w:p w14:paraId="7A6C809C" w14:textId="565DAF25" w:rsidR="00E77960" w:rsidRPr="00376DBA" w:rsidDel="00C70033" w:rsidRDefault="00E77960" w:rsidP="00806E9B">
            <w:pPr>
              <w:pStyle w:val="TAL"/>
              <w:rPr>
                <w:del w:id="1791" w:author="MCC TF160" w:date="2023-03-13T14:38:00Z"/>
                <w:b/>
              </w:rPr>
            </w:pPr>
            <w:del w:id="1792" w:author="MCC TF160" w:date="2023-03-13T14:38:00Z">
              <w:r w:rsidRPr="00376DBA" w:rsidDel="00C70033">
                <w:rPr>
                  <w:b/>
                </w:rPr>
                <w:delText>Comment</w:delText>
              </w:r>
            </w:del>
          </w:p>
        </w:tc>
        <w:tc>
          <w:tcPr>
            <w:tcW w:w="8378" w:type="dxa"/>
            <w:gridSpan w:val="2"/>
            <w:tcBorders>
              <w:bottom w:val="double" w:sz="4" w:space="0" w:color="auto"/>
            </w:tcBorders>
            <w:shd w:val="clear" w:color="auto" w:fill="auto"/>
          </w:tcPr>
          <w:p w14:paraId="2F8EED63" w14:textId="6315138D" w:rsidR="00E77960" w:rsidRPr="00376DBA" w:rsidDel="00C70033" w:rsidRDefault="00E77960" w:rsidP="00806E9B">
            <w:pPr>
              <w:pStyle w:val="TAL"/>
              <w:rPr>
                <w:del w:id="1793" w:author="MCC TF160" w:date="2023-03-13T14:38:00Z"/>
              </w:rPr>
            </w:pPr>
          </w:p>
        </w:tc>
      </w:tr>
      <w:tr w:rsidR="00E77960" w:rsidDel="00C70033" w14:paraId="51FDF87E" w14:textId="17E8C478" w:rsidTr="00806E9B">
        <w:trPr>
          <w:del w:id="1794" w:author="MCC TF160" w:date="2023-03-13T14:38:00Z"/>
        </w:trPr>
        <w:tc>
          <w:tcPr>
            <w:tcW w:w="1479" w:type="dxa"/>
            <w:tcBorders>
              <w:top w:val="double" w:sz="4" w:space="0" w:color="auto"/>
            </w:tcBorders>
            <w:shd w:val="clear" w:color="auto" w:fill="auto"/>
          </w:tcPr>
          <w:p w14:paraId="401D503B" w14:textId="5B685ED0" w:rsidR="00E77960" w:rsidRPr="00376DBA" w:rsidDel="00C70033" w:rsidRDefault="00E77960" w:rsidP="00806E9B">
            <w:pPr>
              <w:pStyle w:val="TAL"/>
              <w:rPr>
                <w:del w:id="1795" w:author="MCC TF160" w:date="2023-03-13T14:38:00Z"/>
              </w:rPr>
            </w:pPr>
            <w:del w:id="1796" w:author="MCC TF160" w:date="2023-03-13T14:38:00Z">
              <w:r w:rsidRPr="00376DBA" w:rsidDel="00C70033">
                <w:delText>in</w:delText>
              </w:r>
            </w:del>
          </w:p>
        </w:tc>
        <w:tc>
          <w:tcPr>
            <w:tcW w:w="2957" w:type="dxa"/>
            <w:tcBorders>
              <w:top w:val="double" w:sz="4" w:space="0" w:color="auto"/>
            </w:tcBorders>
            <w:shd w:val="clear" w:color="auto" w:fill="auto"/>
          </w:tcPr>
          <w:p w14:paraId="3F9BC59E" w14:textId="0AF856CF" w:rsidR="00E77960" w:rsidRPr="00376DBA" w:rsidDel="00C70033" w:rsidRDefault="00E77960" w:rsidP="00806E9B">
            <w:pPr>
              <w:pStyle w:val="TAL"/>
              <w:rPr>
                <w:del w:id="1797" w:author="MCC TF160" w:date="2023-03-13T14:38:00Z"/>
              </w:rPr>
            </w:pPr>
            <w:del w:id="1798" w:author="MCC TF160" w:date="2023-03-13T14:38:00Z">
              <w:r w:rsidDel="00C70033">
                <w:fldChar w:fldCharType="begin"/>
              </w:r>
              <w:r w:rsidDel="00C70033">
                <w:delInstrText>HYPERLINK \l "HTTP_DATA_IND"</w:delInstrText>
              </w:r>
              <w:r w:rsidDel="00C70033">
                <w:fldChar w:fldCharType="separate"/>
              </w:r>
              <w:r w:rsidDel="00C70033">
                <w:rPr>
                  <w:rStyle w:val="Hyperlink"/>
                </w:rPr>
                <w:delText>HTTP_DATA_IND</w:delText>
              </w:r>
              <w:r w:rsidDel="00C70033">
                <w:rPr>
                  <w:rStyle w:val="Hyperlink"/>
                </w:rPr>
                <w:fldChar w:fldCharType="end"/>
              </w:r>
            </w:del>
          </w:p>
        </w:tc>
        <w:tc>
          <w:tcPr>
            <w:tcW w:w="5421" w:type="dxa"/>
            <w:tcBorders>
              <w:top w:val="double" w:sz="4" w:space="0" w:color="auto"/>
            </w:tcBorders>
            <w:shd w:val="clear" w:color="auto" w:fill="auto"/>
          </w:tcPr>
          <w:p w14:paraId="55F9249A" w14:textId="7427049C" w:rsidR="00E77960" w:rsidRPr="00376DBA" w:rsidDel="00C70033" w:rsidRDefault="00E77960" w:rsidP="00806E9B">
            <w:pPr>
              <w:pStyle w:val="TAL"/>
              <w:rPr>
                <w:del w:id="1799" w:author="MCC TF160" w:date="2023-03-13T14:38:00Z"/>
              </w:rPr>
            </w:pPr>
          </w:p>
        </w:tc>
      </w:tr>
      <w:tr w:rsidR="00E77960" w:rsidDel="00C70033" w14:paraId="0323510B" w14:textId="04213773" w:rsidTr="00806E9B">
        <w:trPr>
          <w:del w:id="1800" w:author="MCC TF160" w:date="2023-03-13T14:38:00Z"/>
        </w:trPr>
        <w:tc>
          <w:tcPr>
            <w:tcW w:w="1479" w:type="dxa"/>
            <w:shd w:val="clear" w:color="auto" w:fill="auto"/>
          </w:tcPr>
          <w:p w14:paraId="1732DDBB" w14:textId="5DB07AB1" w:rsidR="00E77960" w:rsidRPr="00376DBA" w:rsidDel="00C70033" w:rsidRDefault="00E77960" w:rsidP="00806E9B">
            <w:pPr>
              <w:pStyle w:val="TAL"/>
              <w:rPr>
                <w:del w:id="1801" w:author="MCC TF160" w:date="2023-03-13T14:38:00Z"/>
              </w:rPr>
            </w:pPr>
            <w:del w:id="1802" w:author="MCC TF160" w:date="2023-03-13T14:38:00Z">
              <w:r w:rsidRPr="00376DBA" w:rsidDel="00C70033">
                <w:delText>out</w:delText>
              </w:r>
            </w:del>
          </w:p>
        </w:tc>
        <w:tc>
          <w:tcPr>
            <w:tcW w:w="2957" w:type="dxa"/>
            <w:shd w:val="clear" w:color="auto" w:fill="auto"/>
          </w:tcPr>
          <w:p w14:paraId="15710E40" w14:textId="19CE39CF" w:rsidR="00E77960" w:rsidRPr="00376DBA" w:rsidDel="00C70033" w:rsidRDefault="00E77960" w:rsidP="00806E9B">
            <w:pPr>
              <w:pStyle w:val="TAL"/>
              <w:rPr>
                <w:del w:id="1803" w:author="MCC TF160" w:date="2023-03-13T14:38:00Z"/>
              </w:rPr>
            </w:pPr>
            <w:del w:id="1804" w:author="MCC TF160" w:date="2023-03-13T14:38:00Z">
              <w:r w:rsidDel="00C70033">
                <w:fldChar w:fldCharType="begin"/>
              </w:r>
              <w:r w:rsidDel="00C70033">
                <w:delInstrText>HYPERLINK \l "HTTP_DATA_REQ"</w:delInstrText>
              </w:r>
              <w:r w:rsidDel="00C70033">
                <w:fldChar w:fldCharType="separate"/>
              </w:r>
              <w:r w:rsidDel="00C70033">
                <w:rPr>
                  <w:rStyle w:val="Hyperlink"/>
                </w:rPr>
                <w:delText>HTTP_DATA_REQ</w:delText>
              </w:r>
              <w:r w:rsidDel="00C70033">
                <w:rPr>
                  <w:rStyle w:val="Hyperlink"/>
                </w:rPr>
                <w:fldChar w:fldCharType="end"/>
              </w:r>
            </w:del>
          </w:p>
        </w:tc>
        <w:tc>
          <w:tcPr>
            <w:tcW w:w="5421" w:type="dxa"/>
            <w:shd w:val="clear" w:color="auto" w:fill="auto"/>
          </w:tcPr>
          <w:p w14:paraId="2D3C7362" w14:textId="178C8043" w:rsidR="00E77960" w:rsidRPr="00376DBA" w:rsidDel="00C70033" w:rsidRDefault="00E77960" w:rsidP="00806E9B">
            <w:pPr>
              <w:pStyle w:val="TAL"/>
              <w:rPr>
                <w:del w:id="1805" w:author="MCC TF160" w:date="2023-03-13T14:38:00Z"/>
              </w:rPr>
            </w:pPr>
          </w:p>
        </w:tc>
      </w:tr>
    </w:tbl>
    <w:p w14:paraId="7CE8CFAF" w14:textId="0958F798" w:rsidR="00E77960" w:rsidDel="00C70033" w:rsidRDefault="00E77960" w:rsidP="00E77960">
      <w:pPr>
        <w:rPr>
          <w:del w:id="1806" w:author="MCC TF160" w:date="2023-03-13T14:38:00Z"/>
        </w:rPr>
      </w:pPr>
    </w:p>
    <w:p w14:paraId="0A7471BA" w14:textId="0A0B1773" w:rsidR="00E77960" w:rsidDel="00C70033" w:rsidRDefault="00E77960" w:rsidP="00E77960">
      <w:pPr>
        <w:pStyle w:val="Heading1"/>
        <w:rPr>
          <w:del w:id="1807" w:author="MCC TF160" w:date="2023-03-13T14:38:00Z"/>
        </w:rPr>
      </w:pPr>
      <w:del w:id="1808" w:author="MCC TF160" w:date="2023-03-13T14:38:00Z">
        <w:r w:rsidDel="00C70033">
          <w:delText>H.4</w:delText>
        </w:r>
        <w:r w:rsidDel="00C70033">
          <w:tab/>
          <w:delText>References to TTCN-3</w:delText>
        </w:r>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E77960" w:rsidDel="00C70033" w14:paraId="7C9FA533" w14:textId="60FD1486" w:rsidTr="00806E9B">
        <w:trPr>
          <w:del w:id="1809" w:author="MCC TF160" w:date="2023-03-13T14:38:00Z"/>
        </w:trPr>
        <w:tc>
          <w:tcPr>
            <w:tcW w:w="9856" w:type="dxa"/>
            <w:gridSpan w:val="3"/>
            <w:tcBorders>
              <w:bottom w:val="double" w:sz="4" w:space="0" w:color="auto"/>
            </w:tcBorders>
            <w:shd w:val="clear" w:color="auto" w:fill="E0E0E0"/>
          </w:tcPr>
          <w:p w14:paraId="303BAE6F" w14:textId="24A17473" w:rsidR="00E77960" w:rsidRPr="00376DBA" w:rsidDel="00C70033" w:rsidRDefault="00E77960" w:rsidP="00806E9B">
            <w:pPr>
              <w:pStyle w:val="TAL"/>
              <w:rPr>
                <w:del w:id="1810" w:author="MCC TF160" w:date="2023-03-13T14:38:00Z"/>
                <w:b/>
              </w:rPr>
            </w:pPr>
            <w:del w:id="1811" w:author="MCC TF160" w:date="2023-03-13T14:38:00Z">
              <w:r w:rsidRPr="00376DBA" w:rsidDel="00C70033">
                <w:rPr>
                  <w:b/>
                </w:rPr>
                <w:delText>References to TTCN-3</w:delText>
              </w:r>
            </w:del>
          </w:p>
        </w:tc>
      </w:tr>
      <w:tr w:rsidR="00E77960" w:rsidDel="00C70033" w14:paraId="5D38880A" w14:textId="6D2E4C6E" w:rsidTr="00806E9B">
        <w:trPr>
          <w:del w:id="1812" w:author="MCC TF160" w:date="2023-03-13T14:38:00Z"/>
        </w:trPr>
        <w:tc>
          <w:tcPr>
            <w:tcW w:w="1971" w:type="dxa"/>
            <w:tcBorders>
              <w:top w:val="double" w:sz="4" w:space="0" w:color="auto"/>
            </w:tcBorders>
            <w:shd w:val="clear" w:color="auto" w:fill="auto"/>
          </w:tcPr>
          <w:p w14:paraId="13917D4E" w14:textId="48EBB00D" w:rsidR="00E77960" w:rsidRPr="00376DBA" w:rsidDel="00C70033" w:rsidRDefault="00E77960" w:rsidP="00806E9B">
            <w:pPr>
              <w:pStyle w:val="TAL"/>
              <w:rPr>
                <w:del w:id="1813" w:author="MCC TF160" w:date="2023-03-13T14:38:00Z"/>
                <w:b/>
              </w:rPr>
            </w:pPr>
            <w:del w:id="1814" w:author="MCC TF160" w:date="2023-03-13T14:38:00Z">
              <w:r w:rsidRPr="00376DBA" w:rsidDel="00C70033">
                <w:rPr>
                  <w:b/>
                </w:rPr>
                <w:delText>IMS_PTC_CoordMsg</w:delText>
              </w:r>
            </w:del>
          </w:p>
        </w:tc>
        <w:tc>
          <w:tcPr>
            <w:tcW w:w="5914" w:type="dxa"/>
            <w:tcBorders>
              <w:top w:val="double" w:sz="4" w:space="0" w:color="auto"/>
            </w:tcBorders>
            <w:shd w:val="clear" w:color="auto" w:fill="auto"/>
          </w:tcPr>
          <w:p w14:paraId="4F80E2D7" w14:textId="32FE7B0A" w:rsidR="00E77960" w:rsidRPr="00376DBA" w:rsidDel="00C70033" w:rsidRDefault="00E77960" w:rsidP="00806E9B">
            <w:pPr>
              <w:pStyle w:val="TAL"/>
              <w:rPr>
                <w:del w:id="1815" w:author="MCC TF160" w:date="2023-03-13T14:38:00Z"/>
              </w:rPr>
            </w:pPr>
            <w:del w:id="1816" w:author="MCC TF160" w:date="2023-03-13T14:38:00Z">
              <w:r w:rsidRPr="00376DBA" w:rsidDel="00C70033">
                <w:delText>IMS/IMS_PTC_CoordMsg.ttcn</w:delText>
              </w:r>
            </w:del>
          </w:p>
        </w:tc>
        <w:tc>
          <w:tcPr>
            <w:tcW w:w="1971" w:type="dxa"/>
            <w:tcBorders>
              <w:top w:val="double" w:sz="4" w:space="0" w:color="auto"/>
            </w:tcBorders>
            <w:shd w:val="clear" w:color="auto" w:fill="auto"/>
          </w:tcPr>
          <w:p w14:paraId="1E8B3337" w14:textId="3D547C38" w:rsidR="00E77960" w:rsidRPr="00376DBA" w:rsidDel="00C70033" w:rsidRDefault="00E77960" w:rsidP="00806E9B">
            <w:pPr>
              <w:pStyle w:val="TAL"/>
              <w:rPr>
                <w:del w:id="1817" w:author="MCC TF160" w:date="2023-03-13T14:38:00Z"/>
              </w:rPr>
            </w:pPr>
            <w:del w:id="1818" w:author="MCC TF160" w:date="2023-03-13T14:38:00Z">
              <w:r w:rsidRPr="00376DBA" w:rsidDel="00C70033">
                <w:delText>Rev 34317</w:delText>
              </w:r>
            </w:del>
          </w:p>
        </w:tc>
      </w:tr>
      <w:tr w:rsidR="00E77960" w:rsidDel="00C70033" w14:paraId="17B4B5F9" w14:textId="0895681B" w:rsidTr="00806E9B">
        <w:trPr>
          <w:del w:id="1819" w:author="MCC TF160" w:date="2023-03-13T14:38:00Z"/>
        </w:trPr>
        <w:tc>
          <w:tcPr>
            <w:tcW w:w="1971" w:type="dxa"/>
            <w:shd w:val="clear" w:color="auto" w:fill="auto"/>
          </w:tcPr>
          <w:p w14:paraId="5CC7D746" w14:textId="6C42E77E" w:rsidR="00E77960" w:rsidRPr="00376DBA" w:rsidDel="00C70033" w:rsidRDefault="00E77960" w:rsidP="00806E9B">
            <w:pPr>
              <w:pStyle w:val="TAL"/>
              <w:rPr>
                <w:del w:id="1820" w:author="MCC TF160" w:date="2023-03-13T14:38:00Z"/>
                <w:b/>
              </w:rPr>
            </w:pPr>
            <w:del w:id="1821" w:author="MCC TF160" w:date="2023-03-13T14:38:00Z">
              <w:r w:rsidRPr="00376DBA" w:rsidDel="00C70033">
                <w:rPr>
                  <w:b/>
                </w:rPr>
                <w:delText>IMS_ASP_TypeDefs</w:delText>
              </w:r>
            </w:del>
          </w:p>
        </w:tc>
        <w:tc>
          <w:tcPr>
            <w:tcW w:w="5914" w:type="dxa"/>
            <w:shd w:val="clear" w:color="auto" w:fill="auto"/>
          </w:tcPr>
          <w:p w14:paraId="799A8AFE" w14:textId="6F310549" w:rsidR="00E77960" w:rsidRPr="00376DBA" w:rsidDel="00C70033" w:rsidRDefault="00E77960" w:rsidP="00806E9B">
            <w:pPr>
              <w:pStyle w:val="TAL"/>
              <w:rPr>
                <w:del w:id="1822" w:author="MCC TF160" w:date="2023-03-13T14:38:00Z"/>
              </w:rPr>
            </w:pPr>
            <w:del w:id="1823" w:author="MCC TF160" w:date="2023-03-13T14:38:00Z">
              <w:r w:rsidRPr="00376DBA" w:rsidDel="00C70033">
                <w:delText>IMS/IMS_ASP_TypeDefs.ttcn</w:delText>
              </w:r>
            </w:del>
          </w:p>
        </w:tc>
        <w:tc>
          <w:tcPr>
            <w:tcW w:w="1971" w:type="dxa"/>
            <w:shd w:val="clear" w:color="auto" w:fill="auto"/>
          </w:tcPr>
          <w:p w14:paraId="38D32810" w14:textId="3904CF67" w:rsidR="00E77960" w:rsidRPr="00376DBA" w:rsidDel="00C70033" w:rsidRDefault="00E77960" w:rsidP="00806E9B">
            <w:pPr>
              <w:pStyle w:val="TAL"/>
              <w:rPr>
                <w:del w:id="1824" w:author="MCC TF160" w:date="2023-03-13T14:38:00Z"/>
              </w:rPr>
            </w:pPr>
            <w:del w:id="1825" w:author="MCC TF160" w:date="2023-03-13T14:38:00Z">
              <w:r w:rsidRPr="00376DBA" w:rsidDel="00C70033">
                <w:delText>Rev 33201</w:delText>
              </w:r>
            </w:del>
          </w:p>
        </w:tc>
      </w:tr>
      <w:tr w:rsidR="00E77960" w:rsidDel="00C70033" w14:paraId="0B58F3F5" w14:textId="03130882" w:rsidTr="00806E9B">
        <w:trPr>
          <w:del w:id="1826" w:author="MCC TF160" w:date="2023-03-13T14:38:00Z"/>
        </w:trPr>
        <w:tc>
          <w:tcPr>
            <w:tcW w:w="1971" w:type="dxa"/>
            <w:shd w:val="clear" w:color="auto" w:fill="auto"/>
          </w:tcPr>
          <w:p w14:paraId="0AB5C1DD" w14:textId="0F30921C" w:rsidR="00E77960" w:rsidRPr="00376DBA" w:rsidDel="00C70033" w:rsidRDefault="00E77960" w:rsidP="00806E9B">
            <w:pPr>
              <w:pStyle w:val="TAL"/>
              <w:rPr>
                <w:del w:id="1827" w:author="MCC TF160" w:date="2023-03-13T14:38:00Z"/>
                <w:b/>
              </w:rPr>
            </w:pPr>
            <w:del w:id="1828" w:author="MCC TF160" w:date="2023-03-13T14:38:00Z">
              <w:r w:rsidRPr="00376DBA" w:rsidDel="00C70033">
                <w:rPr>
                  <w:b/>
                </w:rPr>
                <w:delText>HTTP_ASP_TypeDefs</w:delText>
              </w:r>
            </w:del>
          </w:p>
        </w:tc>
        <w:tc>
          <w:tcPr>
            <w:tcW w:w="5914" w:type="dxa"/>
            <w:shd w:val="clear" w:color="auto" w:fill="auto"/>
          </w:tcPr>
          <w:p w14:paraId="79DAFBCC" w14:textId="299B0053" w:rsidR="00E77960" w:rsidRPr="00376DBA" w:rsidDel="00C70033" w:rsidRDefault="00E77960" w:rsidP="00806E9B">
            <w:pPr>
              <w:pStyle w:val="TAL"/>
              <w:rPr>
                <w:del w:id="1829" w:author="MCC TF160" w:date="2023-03-13T14:38:00Z"/>
              </w:rPr>
            </w:pPr>
            <w:del w:id="1830" w:author="MCC TF160" w:date="2023-03-13T14:38:00Z">
              <w:r w:rsidRPr="00376DBA" w:rsidDel="00C70033">
                <w:delText>HTTP/HTTP_ASP_TypeDefs.ttcn</w:delText>
              </w:r>
            </w:del>
          </w:p>
        </w:tc>
        <w:tc>
          <w:tcPr>
            <w:tcW w:w="1971" w:type="dxa"/>
            <w:shd w:val="clear" w:color="auto" w:fill="auto"/>
          </w:tcPr>
          <w:p w14:paraId="60FAAA02" w14:textId="48DDE124" w:rsidR="00E77960" w:rsidRPr="00376DBA" w:rsidDel="00C70033" w:rsidRDefault="00E77960" w:rsidP="00806E9B">
            <w:pPr>
              <w:pStyle w:val="TAL"/>
              <w:rPr>
                <w:del w:id="1831" w:author="MCC TF160" w:date="2023-03-13T14:38:00Z"/>
              </w:rPr>
            </w:pPr>
            <w:del w:id="1832" w:author="MCC TF160" w:date="2023-03-13T14:38:00Z">
              <w:r w:rsidRPr="00376DBA" w:rsidDel="00C70033">
                <w:delText>Rev 33197</w:delText>
              </w:r>
            </w:del>
          </w:p>
        </w:tc>
      </w:tr>
    </w:tbl>
    <w:p w14:paraId="6E93C0B0" w14:textId="2D435505" w:rsidR="00E77960" w:rsidRPr="000C718F" w:rsidDel="00C70033" w:rsidRDefault="00E77960" w:rsidP="00E77960">
      <w:pPr>
        <w:rPr>
          <w:del w:id="1833" w:author="MCC TF160" w:date="2023-03-13T14:38:00Z"/>
        </w:rPr>
      </w:pPr>
      <w:del w:id="1834" w:author="MCC TF160" w:date="2023-03-13T14:38:00Z">
        <w:r w:rsidRPr="000C718F" w:rsidDel="00C70033">
          <w:delText xml:space="preserve"> </w:delText>
        </w:r>
      </w:del>
    </w:p>
    <w:p w14:paraId="5A9B22DE" w14:textId="77777777" w:rsidR="00DF09B6" w:rsidRDefault="00DF09B6" w:rsidP="00DF09B6">
      <w:pPr>
        <w:pStyle w:val="Heading1"/>
        <w:rPr>
          <w:ins w:id="1835" w:author="MCC TF160" w:date="2023-03-13T14:39:00Z"/>
        </w:rPr>
      </w:pPr>
      <w:ins w:id="1836" w:author="MCC TF160" w:date="2023-03-13T14:39:00Z">
        <w:r>
          <w:lastRenderedPageBreak/>
          <w:t>H.1</w:t>
        </w:r>
        <w:r>
          <w:tab/>
          <w:t>IMS_PTC_CoordMsg</w:t>
        </w:r>
      </w:ins>
    </w:p>
    <w:p w14:paraId="0C9573FF" w14:textId="77777777" w:rsidR="00DF09B6" w:rsidRDefault="00DF09B6" w:rsidP="00DF09B6">
      <w:pPr>
        <w:pStyle w:val="TH"/>
        <w:rPr>
          <w:ins w:id="1837" w:author="MCC TF160" w:date="2023-03-13T14:39:00Z"/>
        </w:rPr>
      </w:pPr>
      <w:ins w:id="1838" w:author="MCC TF160" w:date="2023-03-13T14:39:00Z">
        <w:r>
          <w:t>IMS_TestProcedure_Type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F09B6" w14:paraId="0EE69E95" w14:textId="77777777" w:rsidTr="00806E9B">
        <w:trPr>
          <w:ins w:id="1839" w:author="MCC TF160" w:date="2023-03-13T14:39:00Z"/>
        </w:trPr>
        <w:tc>
          <w:tcPr>
            <w:tcW w:w="9857" w:type="dxa"/>
            <w:gridSpan w:val="2"/>
            <w:shd w:val="clear" w:color="auto" w:fill="E0E0E0"/>
          </w:tcPr>
          <w:p w14:paraId="5C8FACD7" w14:textId="77777777" w:rsidR="00DF09B6" w:rsidRPr="008F64F6" w:rsidRDefault="00DF09B6" w:rsidP="00806E9B">
            <w:pPr>
              <w:pStyle w:val="TAL"/>
              <w:rPr>
                <w:ins w:id="1840" w:author="MCC TF160" w:date="2023-03-13T14:39:00Z"/>
                <w:b/>
              </w:rPr>
            </w:pPr>
            <w:ins w:id="1841" w:author="MCC TF160" w:date="2023-03-13T14:39:00Z">
              <w:r w:rsidRPr="008F64F6">
                <w:rPr>
                  <w:b/>
                </w:rPr>
                <w:t>TTCN-3 Enumerated Type</w:t>
              </w:r>
            </w:ins>
          </w:p>
        </w:tc>
      </w:tr>
      <w:tr w:rsidR="00DF09B6" w14:paraId="72369E57" w14:textId="77777777" w:rsidTr="00806E9B">
        <w:trPr>
          <w:ins w:id="1842" w:author="MCC TF160" w:date="2023-03-13T14:39:00Z"/>
        </w:trPr>
        <w:tc>
          <w:tcPr>
            <w:tcW w:w="1971" w:type="dxa"/>
            <w:tcBorders>
              <w:bottom w:val="single" w:sz="4" w:space="0" w:color="auto"/>
            </w:tcBorders>
            <w:shd w:val="clear" w:color="auto" w:fill="E0E0E0"/>
          </w:tcPr>
          <w:p w14:paraId="405E71E0" w14:textId="77777777" w:rsidR="00DF09B6" w:rsidRPr="008F64F6" w:rsidRDefault="00DF09B6" w:rsidP="00806E9B">
            <w:pPr>
              <w:pStyle w:val="TAL"/>
              <w:rPr>
                <w:ins w:id="1843" w:author="MCC TF160" w:date="2023-03-13T14:39:00Z"/>
                <w:b/>
              </w:rPr>
            </w:pPr>
            <w:bookmarkStart w:id="1844" w:name="IMS_TestProcedure_Type" w:colFirst="1" w:colLast="1"/>
            <w:ins w:id="1845" w:author="MCC TF160" w:date="2023-03-13T14:39:00Z">
              <w:r w:rsidRPr="008F64F6">
                <w:rPr>
                  <w:b/>
                </w:rPr>
                <w:t>Name</w:t>
              </w:r>
            </w:ins>
          </w:p>
        </w:tc>
        <w:tc>
          <w:tcPr>
            <w:tcW w:w="7886" w:type="dxa"/>
            <w:tcBorders>
              <w:bottom w:val="single" w:sz="4" w:space="0" w:color="auto"/>
            </w:tcBorders>
            <w:shd w:val="clear" w:color="auto" w:fill="FFFF99"/>
          </w:tcPr>
          <w:p w14:paraId="02437D9D" w14:textId="77777777" w:rsidR="00DF09B6" w:rsidRPr="008F64F6" w:rsidRDefault="00DF09B6" w:rsidP="00806E9B">
            <w:pPr>
              <w:pStyle w:val="TAL"/>
              <w:rPr>
                <w:ins w:id="1846" w:author="MCC TF160" w:date="2023-03-13T14:39:00Z"/>
                <w:b/>
              </w:rPr>
            </w:pPr>
            <w:ins w:id="1847" w:author="MCC TF160" w:date="2023-03-13T14:39:00Z">
              <w:r w:rsidRPr="008F64F6">
                <w:rPr>
                  <w:b/>
                </w:rPr>
                <w:t>IMS_TestProcedure_Type</w:t>
              </w:r>
            </w:ins>
          </w:p>
        </w:tc>
      </w:tr>
      <w:bookmarkEnd w:id="1844"/>
      <w:tr w:rsidR="00DF09B6" w14:paraId="49D69F77" w14:textId="77777777" w:rsidTr="00806E9B">
        <w:trPr>
          <w:ins w:id="1848" w:author="MCC TF160" w:date="2023-03-13T14:39:00Z"/>
        </w:trPr>
        <w:tc>
          <w:tcPr>
            <w:tcW w:w="1971" w:type="dxa"/>
            <w:tcBorders>
              <w:bottom w:val="double" w:sz="4" w:space="0" w:color="auto"/>
            </w:tcBorders>
            <w:shd w:val="clear" w:color="auto" w:fill="E0E0E0"/>
          </w:tcPr>
          <w:p w14:paraId="34655330" w14:textId="77777777" w:rsidR="00DF09B6" w:rsidRPr="008F64F6" w:rsidRDefault="00DF09B6" w:rsidP="00806E9B">
            <w:pPr>
              <w:pStyle w:val="TAL"/>
              <w:rPr>
                <w:ins w:id="1849" w:author="MCC TF160" w:date="2023-03-13T14:39:00Z"/>
                <w:b/>
              </w:rPr>
            </w:pPr>
            <w:ins w:id="1850" w:author="MCC TF160" w:date="2023-03-13T14:39:00Z">
              <w:r w:rsidRPr="008F64F6">
                <w:rPr>
                  <w:b/>
                </w:rPr>
                <w:t>Comment</w:t>
              </w:r>
            </w:ins>
          </w:p>
        </w:tc>
        <w:tc>
          <w:tcPr>
            <w:tcW w:w="7886" w:type="dxa"/>
            <w:tcBorders>
              <w:bottom w:val="double" w:sz="4" w:space="0" w:color="auto"/>
            </w:tcBorders>
            <w:shd w:val="clear" w:color="auto" w:fill="auto"/>
          </w:tcPr>
          <w:p w14:paraId="2E353247" w14:textId="77777777" w:rsidR="00DF09B6" w:rsidRPr="008F64F6" w:rsidRDefault="00DF09B6" w:rsidP="00806E9B">
            <w:pPr>
              <w:pStyle w:val="TAL"/>
              <w:rPr>
                <w:ins w:id="1851" w:author="MCC TF160" w:date="2023-03-13T14:39:00Z"/>
              </w:rPr>
            </w:pPr>
          </w:p>
        </w:tc>
      </w:tr>
      <w:tr w:rsidR="00DF09B6" w14:paraId="68C9A4BC" w14:textId="77777777" w:rsidTr="00806E9B">
        <w:trPr>
          <w:ins w:id="1852" w:author="MCC TF160" w:date="2023-03-13T14:39:00Z"/>
        </w:trPr>
        <w:tc>
          <w:tcPr>
            <w:tcW w:w="1971" w:type="dxa"/>
            <w:tcBorders>
              <w:top w:val="double" w:sz="4" w:space="0" w:color="auto"/>
            </w:tcBorders>
            <w:shd w:val="clear" w:color="auto" w:fill="auto"/>
          </w:tcPr>
          <w:p w14:paraId="49B0719F" w14:textId="77777777" w:rsidR="00DF09B6" w:rsidRPr="008F64F6" w:rsidRDefault="00DF09B6" w:rsidP="00806E9B">
            <w:pPr>
              <w:pStyle w:val="TAL"/>
              <w:rPr>
                <w:ins w:id="1853" w:author="MCC TF160" w:date="2023-03-13T14:39:00Z"/>
              </w:rPr>
            </w:pPr>
            <w:ins w:id="1854" w:author="MCC TF160" w:date="2023-03-13T14:39:00Z">
              <w:r w:rsidRPr="008F64F6">
                <w:t>IPCAN_InitialRegistration</w:t>
              </w:r>
            </w:ins>
          </w:p>
        </w:tc>
        <w:tc>
          <w:tcPr>
            <w:tcW w:w="7886" w:type="dxa"/>
            <w:tcBorders>
              <w:top w:val="double" w:sz="4" w:space="0" w:color="auto"/>
            </w:tcBorders>
            <w:shd w:val="clear" w:color="auto" w:fill="auto"/>
          </w:tcPr>
          <w:p w14:paraId="1103AEFD" w14:textId="77777777" w:rsidR="00DF09B6" w:rsidRPr="008F64F6" w:rsidRDefault="00DF09B6" w:rsidP="00806E9B">
            <w:pPr>
              <w:pStyle w:val="TAL"/>
              <w:rPr>
                <w:ins w:id="1855" w:author="MCC TF160" w:date="2023-03-13T14:39:00Z"/>
              </w:rPr>
            </w:pPr>
            <w:ins w:id="1856" w:author="MCC TF160" w:date="2023-03-13T14:39:00Z">
              <w:r w:rsidRPr="008F64F6">
                <w:t>EUTRA/EPS signalling acc. to 36.508 cl. 4.5.2.3 without RRC Connection Release at the end of the procedure</w:t>
              </w:r>
            </w:ins>
          </w:p>
          <w:p w14:paraId="555CEBA9" w14:textId="77777777" w:rsidR="00DF09B6" w:rsidRPr="008F64F6" w:rsidRDefault="00DF09B6" w:rsidP="00806E9B">
            <w:pPr>
              <w:pStyle w:val="TAL"/>
              <w:rPr>
                <w:ins w:id="1857" w:author="MCC TF160" w:date="2023-03-13T14:39:00Z"/>
              </w:rPr>
            </w:pPr>
            <w:ins w:id="1858" w:author="MCC TF160" w:date="2023-03-13T14:39:00Z">
              <w:r w:rsidRPr="008F64F6">
                <w:t>NOTE: As working assumption the UE does IMS REGISTRATION automatically after RRC/NAS registration</w:t>
              </w:r>
            </w:ins>
          </w:p>
        </w:tc>
      </w:tr>
      <w:tr w:rsidR="00DF09B6" w14:paraId="739A4B13" w14:textId="77777777" w:rsidTr="00806E9B">
        <w:trPr>
          <w:ins w:id="1859" w:author="MCC TF160" w:date="2023-03-13T14:39:00Z"/>
        </w:trPr>
        <w:tc>
          <w:tcPr>
            <w:tcW w:w="1971" w:type="dxa"/>
            <w:shd w:val="clear" w:color="auto" w:fill="auto"/>
          </w:tcPr>
          <w:p w14:paraId="1AC1A12F" w14:textId="77777777" w:rsidR="00DF09B6" w:rsidRPr="008F64F6" w:rsidRDefault="00DF09B6" w:rsidP="00806E9B">
            <w:pPr>
              <w:pStyle w:val="TAL"/>
              <w:rPr>
                <w:ins w:id="1860" w:author="MCC TF160" w:date="2023-03-13T14:39:00Z"/>
              </w:rPr>
            </w:pPr>
            <w:ins w:id="1861" w:author="MCC TF160" w:date="2023-03-13T14:39:00Z">
              <w:r w:rsidRPr="008F64F6">
                <w:t>IPCAN_EmergencyCall_NormalService</w:t>
              </w:r>
            </w:ins>
          </w:p>
        </w:tc>
        <w:tc>
          <w:tcPr>
            <w:tcW w:w="7886" w:type="dxa"/>
            <w:shd w:val="clear" w:color="auto" w:fill="auto"/>
          </w:tcPr>
          <w:p w14:paraId="1151363C" w14:textId="77777777" w:rsidR="00DF09B6" w:rsidRPr="008F64F6" w:rsidRDefault="00DF09B6" w:rsidP="00806E9B">
            <w:pPr>
              <w:pStyle w:val="TAL"/>
              <w:rPr>
                <w:ins w:id="1862" w:author="MCC TF160" w:date="2023-03-13T14:39:00Z"/>
              </w:rPr>
            </w:pPr>
            <w:ins w:id="1863" w:author="MCC TF160" w:date="2023-03-13T14:39:00Z">
              <w:r w:rsidRPr="008F64F6">
                <w:t>EUTRA/EPS signalling acc. to 36.508 cl. 4.5A.4.3</w:t>
              </w:r>
            </w:ins>
          </w:p>
        </w:tc>
      </w:tr>
      <w:tr w:rsidR="00DF09B6" w14:paraId="0C25AC5C" w14:textId="77777777" w:rsidTr="00806E9B">
        <w:trPr>
          <w:ins w:id="1864" w:author="MCC TF160" w:date="2023-03-13T14:39:00Z"/>
        </w:trPr>
        <w:tc>
          <w:tcPr>
            <w:tcW w:w="1971" w:type="dxa"/>
            <w:shd w:val="clear" w:color="auto" w:fill="auto"/>
          </w:tcPr>
          <w:p w14:paraId="013F0959" w14:textId="77777777" w:rsidR="00DF09B6" w:rsidRPr="008F64F6" w:rsidRDefault="00DF09B6" w:rsidP="00806E9B">
            <w:pPr>
              <w:pStyle w:val="TAL"/>
              <w:rPr>
                <w:ins w:id="1865" w:author="MCC TF160" w:date="2023-03-13T14:39:00Z"/>
              </w:rPr>
            </w:pPr>
            <w:ins w:id="1866" w:author="MCC TF160" w:date="2023-03-13T14:39:00Z">
              <w:r w:rsidRPr="008F64F6">
                <w:t>IPCAN_EmergencyCall_OptionalPDNRelease</w:t>
              </w:r>
            </w:ins>
          </w:p>
        </w:tc>
        <w:tc>
          <w:tcPr>
            <w:tcW w:w="7886" w:type="dxa"/>
            <w:shd w:val="clear" w:color="auto" w:fill="auto"/>
          </w:tcPr>
          <w:p w14:paraId="6A564F1B" w14:textId="77777777" w:rsidR="00DF09B6" w:rsidRPr="008F64F6" w:rsidRDefault="00DF09B6" w:rsidP="00806E9B">
            <w:pPr>
              <w:pStyle w:val="TAL"/>
              <w:rPr>
                <w:ins w:id="1867" w:author="MCC TF160" w:date="2023-03-13T14:39:00Z"/>
              </w:rPr>
            </w:pPr>
            <w:ins w:id="1868" w:author="MCC TF160" w:date="2023-03-13T14:39:00Z">
              <w:r w:rsidRPr="008F64F6">
                <w:t>EUTRA/EPS signalling acc. to 36.508 cl. 4.5A.4.3, but with Call Release according to 34.229-1 C.32a</w:t>
              </w:r>
            </w:ins>
          </w:p>
        </w:tc>
      </w:tr>
      <w:tr w:rsidR="00DF09B6" w14:paraId="56789571" w14:textId="77777777" w:rsidTr="00806E9B">
        <w:trPr>
          <w:ins w:id="1869" w:author="MCC TF160" w:date="2023-03-13T14:39:00Z"/>
        </w:trPr>
        <w:tc>
          <w:tcPr>
            <w:tcW w:w="1971" w:type="dxa"/>
            <w:shd w:val="clear" w:color="auto" w:fill="auto"/>
          </w:tcPr>
          <w:p w14:paraId="1C51F36E" w14:textId="77777777" w:rsidR="00DF09B6" w:rsidRPr="008F64F6" w:rsidRDefault="00DF09B6" w:rsidP="00806E9B">
            <w:pPr>
              <w:pStyle w:val="TAL"/>
              <w:rPr>
                <w:ins w:id="1870" w:author="MCC TF160" w:date="2023-03-13T14:39:00Z"/>
              </w:rPr>
            </w:pPr>
            <w:ins w:id="1871" w:author="MCC TF160" w:date="2023-03-13T14:39:00Z">
              <w:r w:rsidRPr="008F64F6">
                <w:t>IPCAN_EmergencyCall_LimitedService</w:t>
              </w:r>
            </w:ins>
          </w:p>
        </w:tc>
        <w:tc>
          <w:tcPr>
            <w:tcW w:w="7886" w:type="dxa"/>
            <w:shd w:val="clear" w:color="auto" w:fill="auto"/>
          </w:tcPr>
          <w:p w14:paraId="0EF48AAC" w14:textId="77777777" w:rsidR="00DF09B6" w:rsidRPr="008F64F6" w:rsidRDefault="00DF09B6" w:rsidP="00806E9B">
            <w:pPr>
              <w:pStyle w:val="TAL"/>
              <w:rPr>
                <w:ins w:id="1872" w:author="MCC TF160" w:date="2023-03-13T14:39:00Z"/>
              </w:rPr>
            </w:pPr>
            <w:ins w:id="1873" w:author="MCC TF160" w:date="2023-03-13T14:39:00Z">
              <w:r w:rsidRPr="008F64F6">
                <w:t>EUTRA/EPS signalling acc. to 36.508 cl. 4.5A.5.3</w:t>
              </w:r>
            </w:ins>
          </w:p>
        </w:tc>
      </w:tr>
      <w:tr w:rsidR="00DF09B6" w14:paraId="353335EA" w14:textId="77777777" w:rsidTr="00806E9B">
        <w:trPr>
          <w:ins w:id="1874" w:author="MCC TF160" w:date="2023-03-13T14:39:00Z"/>
        </w:trPr>
        <w:tc>
          <w:tcPr>
            <w:tcW w:w="1971" w:type="dxa"/>
            <w:shd w:val="clear" w:color="auto" w:fill="auto"/>
          </w:tcPr>
          <w:p w14:paraId="6B09E94A" w14:textId="77777777" w:rsidR="00DF09B6" w:rsidRPr="008F64F6" w:rsidRDefault="00DF09B6" w:rsidP="00806E9B">
            <w:pPr>
              <w:pStyle w:val="TAL"/>
              <w:rPr>
                <w:ins w:id="1875" w:author="MCC TF160" w:date="2023-03-13T14:39:00Z"/>
              </w:rPr>
            </w:pPr>
            <w:ins w:id="1876" w:author="MCC TF160" w:date="2023-03-13T14:39:00Z">
              <w:r w:rsidRPr="008F64F6">
                <w:t>IPCAN_MO_SpeechCall</w:t>
              </w:r>
            </w:ins>
          </w:p>
        </w:tc>
        <w:tc>
          <w:tcPr>
            <w:tcW w:w="7886" w:type="dxa"/>
            <w:shd w:val="clear" w:color="auto" w:fill="auto"/>
          </w:tcPr>
          <w:p w14:paraId="7647A288" w14:textId="77777777" w:rsidR="00DF09B6" w:rsidRPr="008F64F6" w:rsidRDefault="00DF09B6" w:rsidP="00806E9B">
            <w:pPr>
              <w:pStyle w:val="TAL"/>
              <w:rPr>
                <w:ins w:id="1877" w:author="MCC TF160" w:date="2023-03-13T14:39:00Z"/>
              </w:rPr>
            </w:pPr>
            <w:ins w:id="1878" w:author="MCC TF160" w:date="2023-03-13T14:39:00Z">
              <w:r w:rsidRPr="008F64F6">
                <w:t>EUTRA/EPS signalling acc. to 36.508 cl. 4.5A.6.3</w:t>
              </w:r>
            </w:ins>
          </w:p>
        </w:tc>
      </w:tr>
      <w:tr w:rsidR="00DF09B6" w14:paraId="4BF1E021" w14:textId="77777777" w:rsidTr="00806E9B">
        <w:trPr>
          <w:ins w:id="1879" w:author="MCC TF160" w:date="2023-03-13T14:39:00Z"/>
        </w:trPr>
        <w:tc>
          <w:tcPr>
            <w:tcW w:w="1971" w:type="dxa"/>
            <w:shd w:val="clear" w:color="auto" w:fill="auto"/>
          </w:tcPr>
          <w:p w14:paraId="08A82B40" w14:textId="77777777" w:rsidR="00DF09B6" w:rsidRPr="008F64F6" w:rsidRDefault="00DF09B6" w:rsidP="00806E9B">
            <w:pPr>
              <w:pStyle w:val="TAL"/>
              <w:rPr>
                <w:ins w:id="1880" w:author="MCC TF160" w:date="2023-03-13T14:39:00Z"/>
              </w:rPr>
            </w:pPr>
            <w:ins w:id="1881" w:author="MCC TF160" w:date="2023-03-13T14:39:00Z">
              <w:r w:rsidRPr="008F64F6">
                <w:t>IPCAN_MT_SpeechCall</w:t>
              </w:r>
            </w:ins>
          </w:p>
        </w:tc>
        <w:tc>
          <w:tcPr>
            <w:tcW w:w="7886" w:type="dxa"/>
            <w:shd w:val="clear" w:color="auto" w:fill="auto"/>
          </w:tcPr>
          <w:p w14:paraId="368FF68A" w14:textId="77777777" w:rsidR="00DF09B6" w:rsidRPr="008F64F6" w:rsidRDefault="00DF09B6" w:rsidP="00806E9B">
            <w:pPr>
              <w:pStyle w:val="TAL"/>
              <w:rPr>
                <w:ins w:id="1882" w:author="MCC TF160" w:date="2023-03-13T14:39:00Z"/>
              </w:rPr>
            </w:pPr>
            <w:ins w:id="1883" w:author="MCC TF160" w:date="2023-03-13T14:39:00Z">
              <w:r w:rsidRPr="008F64F6">
                <w:t>EUTRA/EPS signalling acc. to 36.508 cl. 4.5A.7.3</w:t>
              </w:r>
            </w:ins>
          </w:p>
        </w:tc>
      </w:tr>
      <w:tr w:rsidR="00DF09B6" w14:paraId="048BD1A7" w14:textId="77777777" w:rsidTr="00806E9B">
        <w:trPr>
          <w:ins w:id="1884" w:author="MCC TF160" w:date="2023-03-13T14:39:00Z"/>
        </w:trPr>
        <w:tc>
          <w:tcPr>
            <w:tcW w:w="1971" w:type="dxa"/>
            <w:shd w:val="clear" w:color="auto" w:fill="auto"/>
          </w:tcPr>
          <w:p w14:paraId="19301D38" w14:textId="77777777" w:rsidR="00DF09B6" w:rsidRPr="008F64F6" w:rsidRDefault="00DF09B6" w:rsidP="00806E9B">
            <w:pPr>
              <w:pStyle w:val="TAL"/>
              <w:rPr>
                <w:ins w:id="1885" w:author="MCC TF160" w:date="2023-03-13T14:39:00Z"/>
              </w:rPr>
            </w:pPr>
            <w:ins w:id="1886" w:author="MCC TF160" w:date="2023-03-13T14:39:00Z">
              <w:r w:rsidRPr="008F64F6">
                <w:t>IPCAN_MO_VideoCall</w:t>
              </w:r>
            </w:ins>
          </w:p>
        </w:tc>
        <w:tc>
          <w:tcPr>
            <w:tcW w:w="7886" w:type="dxa"/>
            <w:shd w:val="clear" w:color="auto" w:fill="auto"/>
          </w:tcPr>
          <w:p w14:paraId="65DDAEE7" w14:textId="77777777" w:rsidR="00DF09B6" w:rsidRPr="008F64F6" w:rsidRDefault="00DF09B6" w:rsidP="00806E9B">
            <w:pPr>
              <w:pStyle w:val="TAL"/>
              <w:rPr>
                <w:ins w:id="1887" w:author="MCC TF160" w:date="2023-03-13T14:39:00Z"/>
              </w:rPr>
            </w:pPr>
            <w:ins w:id="1888" w:author="MCC TF160" w:date="2023-03-13T14:39:00Z">
              <w:r w:rsidRPr="008F64F6">
                <w:t>EUTRA/EPS signalling acc. to 36.508 cl. 4.5A.8.3</w:t>
              </w:r>
            </w:ins>
          </w:p>
        </w:tc>
      </w:tr>
      <w:tr w:rsidR="00DF09B6" w14:paraId="07574185" w14:textId="77777777" w:rsidTr="00806E9B">
        <w:trPr>
          <w:ins w:id="1889" w:author="MCC TF160" w:date="2023-03-13T14:39:00Z"/>
        </w:trPr>
        <w:tc>
          <w:tcPr>
            <w:tcW w:w="1971" w:type="dxa"/>
            <w:shd w:val="clear" w:color="auto" w:fill="auto"/>
          </w:tcPr>
          <w:p w14:paraId="02F69F35" w14:textId="77777777" w:rsidR="00DF09B6" w:rsidRPr="008F64F6" w:rsidRDefault="00DF09B6" w:rsidP="00806E9B">
            <w:pPr>
              <w:pStyle w:val="TAL"/>
              <w:rPr>
                <w:ins w:id="1890" w:author="MCC TF160" w:date="2023-03-13T14:39:00Z"/>
              </w:rPr>
            </w:pPr>
            <w:ins w:id="1891" w:author="MCC TF160" w:date="2023-03-13T14:39:00Z">
              <w:r w:rsidRPr="008F64F6">
                <w:t>IPCAN_MT_VideoCall</w:t>
              </w:r>
            </w:ins>
          </w:p>
        </w:tc>
        <w:tc>
          <w:tcPr>
            <w:tcW w:w="7886" w:type="dxa"/>
            <w:shd w:val="clear" w:color="auto" w:fill="auto"/>
          </w:tcPr>
          <w:p w14:paraId="4A4655D2" w14:textId="77777777" w:rsidR="00DF09B6" w:rsidRPr="008F64F6" w:rsidRDefault="00DF09B6" w:rsidP="00806E9B">
            <w:pPr>
              <w:pStyle w:val="TAL"/>
              <w:rPr>
                <w:ins w:id="1892" w:author="MCC TF160" w:date="2023-03-13T14:39:00Z"/>
              </w:rPr>
            </w:pPr>
            <w:ins w:id="1893" w:author="MCC TF160" w:date="2023-03-13T14:39:00Z">
              <w:r w:rsidRPr="008F64F6">
                <w:t>EUTRA/EPS signalling acc. to 36.508 cl. 4.5A.9.3</w:t>
              </w:r>
            </w:ins>
          </w:p>
        </w:tc>
      </w:tr>
      <w:tr w:rsidR="00DF09B6" w14:paraId="02B3269D" w14:textId="77777777" w:rsidTr="00806E9B">
        <w:trPr>
          <w:ins w:id="1894" w:author="MCC TF160" w:date="2023-03-13T14:39:00Z"/>
        </w:trPr>
        <w:tc>
          <w:tcPr>
            <w:tcW w:w="1971" w:type="dxa"/>
            <w:shd w:val="clear" w:color="auto" w:fill="auto"/>
          </w:tcPr>
          <w:p w14:paraId="397948D5" w14:textId="77777777" w:rsidR="00DF09B6" w:rsidRPr="008F64F6" w:rsidRDefault="00DF09B6" w:rsidP="00806E9B">
            <w:pPr>
              <w:pStyle w:val="TAL"/>
              <w:rPr>
                <w:ins w:id="1895" w:author="MCC TF160" w:date="2023-03-13T14:39:00Z"/>
              </w:rPr>
            </w:pPr>
            <w:ins w:id="1896" w:author="MCC TF160" w:date="2023-03-13T14:39:00Z">
              <w:r w:rsidRPr="008F64F6">
                <w:t>IPCAN_MO_AddVideo</w:t>
              </w:r>
            </w:ins>
          </w:p>
        </w:tc>
        <w:tc>
          <w:tcPr>
            <w:tcW w:w="7886" w:type="dxa"/>
            <w:shd w:val="clear" w:color="auto" w:fill="auto"/>
          </w:tcPr>
          <w:p w14:paraId="7CEBF216" w14:textId="77777777" w:rsidR="00DF09B6" w:rsidRPr="008F64F6" w:rsidRDefault="00DF09B6" w:rsidP="00806E9B">
            <w:pPr>
              <w:pStyle w:val="TAL"/>
              <w:rPr>
                <w:ins w:id="1897" w:author="MCC TF160" w:date="2023-03-13T14:39:00Z"/>
              </w:rPr>
            </w:pPr>
            <w:ins w:id="1898" w:author="MCC TF160" w:date="2023-03-13T14:39:00Z">
              <w:r w:rsidRPr="008F64F6">
                <w:t>EUTRA/EPS signalling acc. to 36.508 cl. 4.5A.11.3</w:t>
              </w:r>
            </w:ins>
          </w:p>
        </w:tc>
      </w:tr>
      <w:tr w:rsidR="00DF09B6" w14:paraId="297FB14C" w14:textId="77777777" w:rsidTr="00806E9B">
        <w:trPr>
          <w:ins w:id="1899" w:author="MCC TF160" w:date="2023-03-13T14:39:00Z"/>
        </w:trPr>
        <w:tc>
          <w:tcPr>
            <w:tcW w:w="1971" w:type="dxa"/>
            <w:shd w:val="clear" w:color="auto" w:fill="auto"/>
          </w:tcPr>
          <w:p w14:paraId="2DDD08D0" w14:textId="77777777" w:rsidR="00DF09B6" w:rsidRPr="008F64F6" w:rsidRDefault="00DF09B6" w:rsidP="00806E9B">
            <w:pPr>
              <w:pStyle w:val="TAL"/>
              <w:rPr>
                <w:ins w:id="1900" w:author="MCC TF160" w:date="2023-03-13T14:39:00Z"/>
              </w:rPr>
            </w:pPr>
            <w:ins w:id="1901" w:author="MCC TF160" w:date="2023-03-13T14:39:00Z">
              <w:r w:rsidRPr="008F64F6">
                <w:t>IPCAN_MT_AddVideo</w:t>
              </w:r>
            </w:ins>
          </w:p>
        </w:tc>
        <w:tc>
          <w:tcPr>
            <w:tcW w:w="7886" w:type="dxa"/>
            <w:shd w:val="clear" w:color="auto" w:fill="auto"/>
          </w:tcPr>
          <w:p w14:paraId="13A7DAC0" w14:textId="77777777" w:rsidR="00DF09B6" w:rsidRPr="008F64F6" w:rsidRDefault="00DF09B6" w:rsidP="00806E9B">
            <w:pPr>
              <w:pStyle w:val="TAL"/>
              <w:rPr>
                <w:ins w:id="1902" w:author="MCC TF160" w:date="2023-03-13T14:39:00Z"/>
              </w:rPr>
            </w:pPr>
            <w:ins w:id="1903" w:author="MCC TF160" w:date="2023-03-13T14:39:00Z">
              <w:r w:rsidRPr="008F64F6">
                <w:t>EUTRA/EPS signalling acc. to 36.508 cl. 4.5A.12.3</w:t>
              </w:r>
            </w:ins>
          </w:p>
        </w:tc>
      </w:tr>
      <w:tr w:rsidR="00DF09B6" w14:paraId="47644428" w14:textId="77777777" w:rsidTr="00806E9B">
        <w:trPr>
          <w:ins w:id="1904" w:author="MCC TF160" w:date="2023-03-13T14:39:00Z"/>
        </w:trPr>
        <w:tc>
          <w:tcPr>
            <w:tcW w:w="1971" w:type="dxa"/>
            <w:shd w:val="clear" w:color="auto" w:fill="auto"/>
          </w:tcPr>
          <w:p w14:paraId="22C17745" w14:textId="77777777" w:rsidR="00DF09B6" w:rsidRPr="008F64F6" w:rsidRDefault="00DF09B6" w:rsidP="00806E9B">
            <w:pPr>
              <w:pStyle w:val="TAL"/>
              <w:rPr>
                <w:ins w:id="1905" w:author="MCC TF160" w:date="2023-03-13T14:39:00Z"/>
              </w:rPr>
            </w:pPr>
            <w:ins w:id="1906" w:author="MCC TF160" w:date="2023-03-13T14:39:00Z">
              <w:r w:rsidRPr="008F64F6">
                <w:t>IPCAN_ReleaseVideo</w:t>
              </w:r>
            </w:ins>
          </w:p>
        </w:tc>
        <w:tc>
          <w:tcPr>
            <w:tcW w:w="7886" w:type="dxa"/>
            <w:shd w:val="clear" w:color="auto" w:fill="auto"/>
          </w:tcPr>
          <w:p w14:paraId="7309508E" w14:textId="77777777" w:rsidR="00DF09B6" w:rsidRPr="008F64F6" w:rsidRDefault="00DF09B6" w:rsidP="00806E9B">
            <w:pPr>
              <w:pStyle w:val="TAL"/>
              <w:rPr>
                <w:ins w:id="1907" w:author="MCC TF160" w:date="2023-03-13T14:39:00Z"/>
              </w:rPr>
            </w:pPr>
            <w:ins w:id="1908" w:author="MCC TF160" w:date="2023-03-13T14:39:00Z">
              <w:r w:rsidRPr="008F64F6">
                <w:t>EUTRA/EPS signalling acc. to 36.508 cl. 4.5A.15.3</w:t>
              </w:r>
            </w:ins>
          </w:p>
        </w:tc>
      </w:tr>
      <w:tr w:rsidR="00DF09B6" w14:paraId="01631751" w14:textId="77777777" w:rsidTr="00806E9B">
        <w:trPr>
          <w:ins w:id="1909" w:author="MCC TF160" w:date="2023-03-13T14:39:00Z"/>
        </w:trPr>
        <w:tc>
          <w:tcPr>
            <w:tcW w:w="1971" w:type="dxa"/>
            <w:shd w:val="clear" w:color="auto" w:fill="auto"/>
          </w:tcPr>
          <w:p w14:paraId="6C979403" w14:textId="77777777" w:rsidR="00DF09B6" w:rsidRPr="008F64F6" w:rsidRDefault="00DF09B6" w:rsidP="00806E9B">
            <w:pPr>
              <w:pStyle w:val="TAL"/>
              <w:rPr>
                <w:ins w:id="1910" w:author="MCC TF160" w:date="2023-03-13T14:39:00Z"/>
              </w:rPr>
            </w:pPr>
            <w:ins w:id="1911" w:author="MCC TF160" w:date="2023-03-13T14:39:00Z">
              <w:r w:rsidRPr="008F64F6">
                <w:t>IPCAN_MO_IMS_Signalling</w:t>
              </w:r>
            </w:ins>
          </w:p>
        </w:tc>
        <w:tc>
          <w:tcPr>
            <w:tcW w:w="7886" w:type="dxa"/>
            <w:shd w:val="clear" w:color="auto" w:fill="auto"/>
          </w:tcPr>
          <w:p w14:paraId="0E161CFF" w14:textId="77777777" w:rsidR="00DF09B6" w:rsidRPr="008F64F6" w:rsidRDefault="00DF09B6" w:rsidP="00806E9B">
            <w:pPr>
              <w:pStyle w:val="TAL"/>
              <w:rPr>
                <w:ins w:id="1912" w:author="MCC TF160" w:date="2023-03-13T14:39:00Z"/>
              </w:rPr>
            </w:pPr>
            <w:ins w:id="1913" w:author="MCC TF160" w:date="2023-03-13T14:39:00Z">
              <w:r w:rsidRPr="008F64F6">
                <w:t>EUTRA/EPS signalling acc. to 36.508 cl. 4.5.3.3 with m = n = 0; used e.g. for MT SMS test case 18.2</w:t>
              </w:r>
            </w:ins>
          </w:p>
        </w:tc>
      </w:tr>
      <w:tr w:rsidR="00DF09B6" w14:paraId="110F60E1" w14:textId="77777777" w:rsidTr="00806E9B">
        <w:trPr>
          <w:ins w:id="1914" w:author="MCC TF160" w:date="2023-03-13T14:39:00Z"/>
        </w:trPr>
        <w:tc>
          <w:tcPr>
            <w:tcW w:w="1971" w:type="dxa"/>
            <w:shd w:val="clear" w:color="auto" w:fill="auto"/>
          </w:tcPr>
          <w:p w14:paraId="51822623" w14:textId="77777777" w:rsidR="00DF09B6" w:rsidRPr="008F64F6" w:rsidRDefault="00DF09B6" w:rsidP="00806E9B">
            <w:pPr>
              <w:pStyle w:val="TAL"/>
              <w:rPr>
                <w:ins w:id="1915" w:author="MCC TF160" w:date="2023-03-13T14:39:00Z"/>
              </w:rPr>
            </w:pPr>
            <w:ins w:id="1916" w:author="MCC TF160" w:date="2023-03-13T14:39:00Z">
              <w:r w:rsidRPr="008F64F6">
                <w:t>IPCAN_MT_IMS_Signalling</w:t>
              </w:r>
            </w:ins>
          </w:p>
        </w:tc>
        <w:tc>
          <w:tcPr>
            <w:tcW w:w="7886" w:type="dxa"/>
            <w:shd w:val="clear" w:color="auto" w:fill="auto"/>
          </w:tcPr>
          <w:p w14:paraId="08FDF0E6" w14:textId="77777777" w:rsidR="00DF09B6" w:rsidRPr="008F64F6" w:rsidRDefault="00DF09B6" w:rsidP="00806E9B">
            <w:pPr>
              <w:pStyle w:val="TAL"/>
              <w:rPr>
                <w:ins w:id="1917" w:author="MCC TF160" w:date="2023-03-13T14:39:00Z"/>
              </w:rPr>
            </w:pPr>
            <w:ins w:id="1918" w:author="MCC TF160" w:date="2023-03-13T14:39:00Z">
              <w:r w:rsidRPr="008F64F6">
                <w:t>EUTRA/EPS signalling acc. to 36.508 cl. 4.5.3.3 Steps 3 to 9 with m = n = 0; used e.g. for MT SMS test case 18.1</w:t>
              </w:r>
            </w:ins>
          </w:p>
        </w:tc>
      </w:tr>
      <w:tr w:rsidR="00DF09B6" w14:paraId="1370B293" w14:textId="77777777" w:rsidTr="00806E9B">
        <w:trPr>
          <w:ins w:id="1919" w:author="MCC TF160" w:date="2023-03-13T14:39:00Z"/>
        </w:trPr>
        <w:tc>
          <w:tcPr>
            <w:tcW w:w="1971" w:type="dxa"/>
            <w:shd w:val="clear" w:color="auto" w:fill="auto"/>
          </w:tcPr>
          <w:p w14:paraId="1604497E" w14:textId="77777777" w:rsidR="00DF09B6" w:rsidRPr="008F64F6" w:rsidRDefault="00DF09B6" w:rsidP="00806E9B">
            <w:pPr>
              <w:pStyle w:val="TAL"/>
              <w:rPr>
                <w:ins w:id="1920" w:author="MCC TF160" w:date="2023-03-13T14:39:00Z"/>
              </w:rPr>
            </w:pPr>
            <w:ins w:id="1921" w:author="MCC TF160" w:date="2023-03-13T14:39:00Z">
              <w:r w:rsidRPr="008F64F6">
                <w:t>IPCAN_XCAP_Signalling</w:t>
              </w:r>
            </w:ins>
          </w:p>
        </w:tc>
        <w:tc>
          <w:tcPr>
            <w:tcW w:w="7886" w:type="dxa"/>
            <w:shd w:val="clear" w:color="auto" w:fill="auto"/>
          </w:tcPr>
          <w:p w14:paraId="3D8431A1" w14:textId="77777777" w:rsidR="00DF09B6" w:rsidRPr="008F64F6" w:rsidRDefault="00DF09B6" w:rsidP="00806E9B">
            <w:pPr>
              <w:pStyle w:val="TAL"/>
              <w:rPr>
                <w:ins w:id="1922" w:author="MCC TF160" w:date="2023-03-13T14:39:00Z"/>
              </w:rPr>
            </w:pPr>
            <w:ins w:id="1923" w:author="MCC TF160" w:date="2023-03-13T14:39:00Z">
              <w:r w:rsidRPr="008F64F6">
                <w:t>EUTRA/EPS signalling acc. to 36.508 cl. 4.5A.14</w:t>
              </w:r>
            </w:ins>
          </w:p>
        </w:tc>
      </w:tr>
      <w:tr w:rsidR="00DF09B6" w14:paraId="7BC3F812" w14:textId="77777777" w:rsidTr="00806E9B">
        <w:trPr>
          <w:ins w:id="1924" w:author="MCC TF160" w:date="2023-03-13T14:39:00Z"/>
        </w:trPr>
        <w:tc>
          <w:tcPr>
            <w:tcW w:w="1971" w:type="dxa"/>
            <w:shd w:val="clear" w:color="auto" w:fill="auto"/>
          </w:tcPr>
          <w:p w14:paraId="657F7702" w14:textId="77777777" w:rsidR="00DF09B6" w:rsidRPr="008F64F6" w:rsidRDefault="00DF09B6" w:rsidP="00806E9B">
            <w:pPr>
              <w:pStyle w:val="TAL"/>
              <w:rPr>
                <w:ins w:id="1925" w:author="MCC TF160" w:date="2023-03-13T14:39:00Z"/>
              </w:rPr>
            </w:pPr>
            <w:ins w:id="1926" w:author="MCC TF160" w:date="2023-03-13T14:39:00Z">
              <w:r w:rsidRPr="008F64F6">
                <w:t>IPCAN_MO_DataCall</w:t>
              </w:r>
            </w:ins>
          </w:p>
        </w:tc>
        <w:tc>
          <w:tcPr>
            <w:tcW w:w="7886" w:type="dxa"/>
            <w:shd w:val="clear" w:color="auto" w:fill="auto"/>
          </w:tcPr>
          <w:p w14:paraId="66057E1C" w14:textId="77777777" w:rsidR="00DF09B6" w:rsidRPr="008F64F6" w:rsidRDefault="00DF09B6" w:rsidP="00806E9B">
            <w:pPr>
              <w:pStyle w:val="TAL"/>
              <w:rPr>
                <w:ins w:id="1927" w:author="MCC TF160" w:date="2023-03-13T14:39:00Z"/>
              </w:rPr>
            </w:pPr>
            <w:ins w:id="1928" w:author="MCC TF160" w:date="2023-03-13T14:39:00Z">
              <w:r w:rsidRPr="008F64F6">
                <w:t>for MCData test cases</w:t>
              </w:r>
            </w:ins>
          </w:p>
        </w:tc>
      </w:tr>
      <w:tr w:rsidR="00DF09B6" w14:paraId="05009469" w14:textId="77777777" w:rsidTr="00806E9B">
        <w:trPr>
          <w:ins w:id="1929" w:author="MCC TF160" w:date="2023-03-13T14:39:00Z"/>
        </w:trPr>
        <w:tc>
          <w:tcPr>
            <w:tcW w:w="1971" w:type="dxa"/>
            <w:shd w:val="clear" w:color="auto" w:fill="auto"/>
          </w:tcPr>
          <w:p w14:paraId="2810CD11" w14:textId="77777777" w:rsidR="00DF09B6" w:rsidRPr="008F64F6" w:rsidRDefault="00DF09B6" w:rsidP="00806E9B">
            <w:pPr>
              <w:pStyle w:val="TAL"/>
              <w:rPr>
                <w:ins w:id="1930" w:author="MCC TF160" w:date="2023-03-13T14:39:00Z"/>
              </w:rPr>
            </w:pPr>
            <w:ins w:id="1931" w:author="MCC TF160" w:date="2023-03-13T14:39:00Z">
              <w:r w:rsidRPr="008F64F6">
                <w:t>IPCAN_MT_DataCall</w:t>
              </w:r>
            </w:ins>
          </w:p>
        </w:tc>
        <w:tc>
          <w:tcPr>
            <w:tcW w:w="7886" w:type="dxa"/>
            <w:shd w:val="clear" w:color="auto" w:fill="auto"/>
          </w:tcPr>
          <w:p w14:paraId="2797C8D6" w14:textId="77777777" w:rsidR="00DF09B6" w:rsidRPr="008F64F6" w:rsidRDefault="00DF09B6" w:rsidP="00806E9B">
            <w:pPr>
              <w:pStyle w:val="TAL"/>
              <w:rPr>
                <w:ins w:id="1932" w:author="MCC TF160" w:date="2023-03-13T14:39:00Z"/>
              </w:rPr>
            </w:pPr>
            <w:ins w:id="1933" w:author="MCC TF160" w:date="2023-03-13T14:39:00Z">
              <w:r w:rsidRPr="008F64F6">
                <w:t>for MCData test cases</w:t>
              </w:r>
            </w:ins>
          </w:p>
        </w:tc>
      </w:tr>
      <w:tr w:rsidR="00DF09B6" w14:paraId="2692F7BF" w14:textId="77777777" w:rsidTr="00806E9B">
        <w:trPr>
          <w:ins w:id="1934" w:author="MCC TF160" w:date="2023-03-13T14:39:00Z"/>
        </w:trPr>
        <w:tc>
          <w:tcPr>
            <w:tcW w:w="1971" w:type="dxa"/>
            <w:shd w:val="clear" w:color="auto" w:fill="auto"/>
          </w:tcPr>
          <w:p w14:paraId="024A2B62" w14:textId="77777777" w:rsidR="00DF09B6" w:rsidRPr="008F64F6" w:rsidRDefault="00DF09B6" w:rsidP="00806E9B">
            <w:pPr>
              <w:pStyle w:val="TAL"/>
              <w:rPr>
                <w:ins w:id="1935" w:author="MCC TF160" w:date="2023-03-13T14:39:00Z"/>
              </w:rPr>
            </w:pPr>
            <w:ins w:id="1936" w:author="MCC TF160" w:date="2023-03-13T14:39:00Z">
              <w:r w:rsidRPr="008F64F6">
                <w:t>IPCAN_AdditionalIPAddress</w:t>
              </w:r>
            </w:ins>
          </w:p>
        </w:tc>
        <w:tc>
          <w:tcPr>
            <w:tcW w:w="7886" w:type="dxa"/>
            <w:shd w:val="clear" w:color="auto" w:fill="auto"/>
          </w:tcPr>
          <w:p w14:paraId="726EFAA8" w14:textId="77777777" w:rsidR="00DF09B6" w:rsidRPr="008F64F6" w:rsidRDefault="00DF09B6" w:rsidP="00806E9B">
            <w:pPr>
              <w:pStyle w:val="TAL"/>
              <w:rPr>
                <w:ins w:id="1937" w:author="MCC TF160" w:date="2023-03-13T14:39:00Z"/>
              </w:rPr>
            </w:pPr>
            <w:ins w:id="1938" w:author="MCC TF160" w:date="2023-03-13T14:39:00Z">
              <w:r w:rsidRPr="008F64F6">
                <w:t>CR 213400</w:t>
              </w:r>
            </w:ins>
          </w:p>
        </w:tc>
      </w:tr>
      <w:tr w:rsidR="00DF09B6" w14:paraId="1188BFEF" w14:textId="77777777" w:rsidTr="00806E9B">
        <w:trPr>
          <w:ins w:id="1939" w:author="MCC TF160" w:date="2023-03-13T14:39:00Z"/>
        </w:trPr>
        <w:tc>
          <w:tcPr>
            <w:tcW w:w="1971" w:type="dxa"/>
            <w:shd w:val="clear" w:color="auto" w:fill="auto"/>
          </w:tcPr>
          <w:p w14:paraId="6F371667" w14:textId="77777777" w:rsidR="00DF09B6" w:rsidRPr="008F64F6" w:rsidRDefault="00DF09B6" w:rsidP="00806E9B">
            <w:pPr>
              <w:pStyle w:val="TAL"/>
              <w:rPr>
                <w:ins w:id="1940" w:author="MCC TF160" w:date="2023-03-13T14:39:00Z"/>
              </w:rPr>
            </w:pPr>
            <w:ins w:id="1941" w:author="MCC TF160" w:date="2023-03-13T14:39:00Z">
              <w:r w:rsidRPr="008F64F6">
                <w:t>IPCAN_Deregistration</w:t>
              </w:r>
            </w:ins>
          </w:p>
        </w:tc>
        <w:tc>
          <w:tcPr>
            <w:tcW w:w="7886" w:type="dxa"/>
            <w:shd w:val="clear" w:color="auto" w:fill="auto"/>
          </w:tcPr>
          <w:p w14:paraId="2F635A37" w14:textId="77777777" w:rsidR="00DF09B6" w:rsidRPr="008F64F6" w:rsidRDefault="00DF09B6" w:rsidP="00806E9B">
            <w:pPr>
              <w:pStyle w:val="TAL"/>
              <w:rPr>
                <w:ins w:id="1942" w:author="MCC TF160" w:date="2023-03-13T14:39:00Z"/>
              </w:rPr>
            </w:pPr>
          </w:p>
        </w:tc>
      </w:tr>
      <w:tr w:rsidR="00DF09B6" w14:paraId="0841E1F1" w14:textId="77777777" w:rsidTr="00806E9B">
        <w:trPr>
          <w:ins w:id="1943" w:author="MCC TF160" w:date="2023-03-13T14:39:00Z"/>
        </w:trPr>
        <w:tc>
          <w:tcPr>
            <w:tcW w:w="1971" w:type="dxa"/>
            <w:shd w:val="clear" w:color="auto" w:fill="auto"/>
          </w:tcPr>
          <w:p w14:paraId="4637E008" w14:textId="77777777" w:rsidR="00DF09B6" w:rsidRPr="008F64F6" w:rsidRDefault="00DF09B6" w:rsidP="00806E9B">
            <w:pPr>
              <w:pStyle w:val="TAL"/>
              <w:rPr>
                <w:ins w:id="1944" w:author="MCC TF160" w:date="2023-03-13T14:39:00Z"/>
              </w:rPr>
            </w:pPr>
            <w:ins w:id="1945" w:author="MCC TF160" w:date="2023-03-13T14:39:00Z">
              <w:r w:rsidRPr="008F64F6">
                <w:t>IPCAN_UseVPLMN</w:t>
              </w:r>
            </w:ins>
          </w:p>
        </w:tc>
        <w:tc>
          <w:tcPr>
            <w:tcW w:w="7886" w:type="dxa"/>
            <w:shd w:val="clear" w:color="auto" w:fill="auto"/>
          </w:tcPr>
          <w:p w14:paraId="689A7330" w14:textId="77777777" w:rsidR="00DF09B6" w:rsidRPr="008F64F6" w:rsidRDefault="00DF09B6" w:rsidP="00806E9B">
            <w:pPr>
              <w:pStyle w:val="TAL"/>
              <w:rPr>
                <w:ins w:id="1946" w:author="MCC TF160" w:date="2023-03-13T14:39:00Z"/>
              </w:rPr>
            </w:pPr>
            <w:ins w:id="1947" w:author="MCC TF160" w:date="2023-03-13T14:39:00Z">
              <w:r w:rsidRPr="008F64F6">
                <w:t>Change cell used from Cell 1 (HPLMN) to Cell 12 (VPLMN)</w:t>
              </w:r>
            </w:ins>
          </w:p>
        </w:tc>
      </w:tr>
    </w:tbl>
    <w:p w14:paraId="6285846F" w14:textId="77777777" w:rsidR="00DF09B6" w:rsidRDefault="00DF09B6" w:rsidP="00DF09B6">
      <w:pPr>
        <w:rPr>
          <w:ins w:id="1948" w:author="MCC TF160" w:date="2023-03-13T14:39:00Z"/>
        </w:rPr>
      </w:pPr>
    </w:p>
    <w:p w14:paraId="373684C5" w14:textId="77777777" w:rsidR="00DF09B6" w:rsidRDefault="00DF09B6" w:rsidP="00DF09B6">
      <w:pPr>
        <w:pStyle w:val="TH"/>
        <w:rPr>
          <w:ins w:id="1949" w:author="MCC TF160" w:date="2023-03-13T14:39:00Z"/>
        </w:rPr>
      </w:pPr>
      <w:ins w:id="1950" w:author="MCC TF160" w:date="2023-03-13T14:39:00Z">
        <w:r>
          <w:t>IMS_TestConfiguration_Type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F09B6" w14:paraId="575B5FC8" w14:textId="77777777" w:rsidTr="00806E9B">
        <w:trPr>
          <w:ins w:id="1951" w:author="MCC TF160" w:date="2023-03-13T14:39:00Z"/>
        </w:trPr>
        <w:tc>
          <w:tcPr>
            <w:tcW w:w="9857" w:type="dxa"/>
            <w:gridSpan w:val="2"/>
            <w:shd w:val="clear" w:color="auto" w:fill="E0E0E0"/>
          </w:tcPr>
          <w:p w14:paraId="4190495E" w14:textId="77777777" w:rsidR="00DF09B6" w:rsidRPr="008F64F6" w:rsidRDefault="00DF09B6" w:rsidP="00806E9B">
            <w:pPr>
              <w:pStyle w:val="TAL"/>
              <w:rPr>
                <w:ins w:id="1952" w:author="MCC TF160" w:date="2023-03-13T14:39:00Z"/>
                <w:b/>
              </w:rPr>
            </w:pPr>
            <w:ins w:id="1953" w:author="MCC TF160" w:date="2023-03-13T14:39:00Z">
              <w:r w:rsidRPr="008F64F6">
                <w:rPr>
                  <w:b/>
                </w:rPr>
                <w:t>TTCN-3 Enumerated Type</w:t>
              </w:r>
            </w:ins>
          </w:p>
        </w:tc>
      </w:tr>
      <w:tr w:rsidR="00DF09B6" w14:paraId="21868329" w14:textId="77777777" w:rsidTr="00806E9B">
        <w:trPr>
          <w:ins w:id="1954" w:author="MCC TF160" w:date="2023-03-13T14:39:00Z"/>
        </w:trPr>
        <w:tc>
          <w:tcPr>
            <w:tcW w:w="1971" w:type="dxa"/>
            <w:tcBorders>
              <w:bottom w:val="single" w:sz="4" w:space="0" w:color="auto"/>
            </w:tcBorders>
            <w:shd w:val="clear" w:color="auto" w:fill="E0E0E0"/>
          </w:tcPr>
          <w:p w14:paraId="6776642E" w14:textId="77777777" w:rsidR="00DF09B6" w:rsidRPr="008F64F6" w:rsidRDefault="00DF09B6" w:rsidP="00806E9B">
            <w:pPr>
              <w:pStyle w:val="TAL"/>
              <w:rPr>
                <w:ins w:id="1955" w:author="MCC TF160" w:date="2023-03-13T14:39:00Z"/>
                <w:b/>
              </w:rPr>
            </w:pPr>
            <w:bookmarkStart w:id="1956" w:name="IMS_TestConfiguration_Type" w:colFirst="1" w:colLast="1"/>
            <w:ins w:id="1957" w:author="MCC TF160" w:date="2023-03-13T14:39:00Z">
              <w:r w:rsidRPr="008F64F6">
                <w:rPr>
                  <w:b/>
                </w:rPr>
                <w:t>Name</w:t>
              </w:r>
            </w:ins>
          </w:p>
        </w:tc>
        <w:tc>
          <w:tcPr>
            <w:tcW w:w="7886" w:type="dxa"/>
            <w:tcBorders>
              <w:bottom w:val="single" w:sz="4" w:space="0" w:color="auto"/>
            </w:tcBorders>
            <w:shd w:val="clear" w:color="auto" w:fill="FFFF99"/>
          </w:tcPr>
          <w:p w14:paraId="43EE2176" w14:textId="77777777" w:rsidR="00DF09B6" w:rsidRPr="008F64F6" w:rsidRDefault="00DF09B6" w:rsidP="00806E9B">
            <w:pPr>
              <w:pStyle w:val="TAL"/>
              <w:rPr>
                <w:ins w:id="1958" w:author="MCC TF160" w:date="2023-03-13T14:39:00Z"/>
                <w:b/>
              </w:rPr>
            </w:pPr>
            <w:ins w:id="1959" w:author="MCC TF160" w:date="2023-03-13T14:39:00Z">
              <w:r w:rsidRPr="008F64F6">
                <w:rPr>
                  <w:b/>
                </w:rPr>
                <w:t>IMS_TestConfiguration_Type</w:t>
              </w:r>
            </w:ins>
          </w:p>
        </w:tc>
      </w:tr>
      <w:bookmarkEnd w:id="1956"/>
      <w:tr w:rsidR="00DF09B6" w14:paraId="564F993D" w14:textId="77777777" w:rsidTr="00806E9B">
        <w:trPr>
          <w:ins w:id="1960" w:author="MCC TF160" w:date="2023-03-13T14:39:00Z"/>
        </w:trPr>
        <w:tc>
          <w:tcPr>
            <w:tcW w:w="1971" w:type="dxa"/>
            <w:tcBorders>
              <w:bottom w:val="double" w:sz="4" w:space="0" w:color="auto"/>
            </w:tcBorders>
            <w:shd w:val="clear" w:color="auto" w:fill="E0E0E0"/>
          </w:tcPr>
          <w:p w14:paraId="406286D3" w14:textId="77777777" w:rsidR="00DF09B6" w:rsidRPr="008F64F6" w:rsidRDefault="00DF09B6" w:rsidP="00806E9B">
            <w:pPr>
              <w:pStyle w:val="TAL"/>
              <w:rPr>
                <w:ins w:id="1961" w:author="MCC TF160" w:date="2023-03-13T14:39:00Z"/>
                <w:b/>
              </w:rPr>
            </w:pPr>
            <w:ins w:id="1962" w:author="MCC TF160" w:date="2023-03-13T14:39:00Z">
              <w:r w:rsidRPr="008F64F6">
                <w:rPr>
                  <w:b/>
                </w:rPr>
                <w:t>Comment</w:t>
              </w:r>
            </w:ins>
          </w:p>
        </w:tc>
        <w:tc>
          <w:tcPr>
            <w:tcW w:w="7886" w:type="dxa"/>
            <w:tcBorders>
              <w:bottom w:val="double" w:sz="4" w:space="0" w:color="auto"/>
            </w:tcBorders>
            <w:shd w:val="clear" w:color="auto" w:fill="auto"/>
          </w:tcPr>
          <w:p w14:paraId="1EDB18B5" w14:textId="77777777" w:rsidR="00DF09B6" w:rsidRPr="008F64F6" w:rsidRDefault="00DF09B6" w:rsidP="00806E9B">
            <w:pPr>
              <w:pStyle w:val="TAL"/>
              <w:rPr>
                <w:ins w:id="1963" w:author="MCC TF160" w:date="2023-03-13T14:39:00Z"/>
              </w:rPr>
            </w:pPr>
          </w:p>
        </w:tc>
      </w:tr>
      <w:tr w:rsidR="00DF09B6" w14:paraId="18E0A1AC" w14:textId="77777777" w:rsidTr="00806E9B">
        <w:trPr>
          <w:ins w:id="1964" w:author="MCC TF160" w:date="2023-03-13T14:39:00Z"/>
        </w:trPr>
        <w:tc>
          <w:tcPr>
            <w:tcW w:w="1971" w:type="dxa"/>
            <w:tcBorders>
              <w:top w:val="double" w:sz="4" w:space="0" w:color="auto"/>
            </w:tcBorders>
            <w:shd w:val="clear" w:color="auto" w:fill="auto"/>
          </w:tcPr>
          <w:p w14:paraId="46B6AFEC" w14:textId="77777777" w:rsidR="00DF09B6" w:rsidRPr="008F64F6" w:rsidRDefault="00DF09B6" w:rsidP="00806E9B">
            <w:pPr>
              <w:pStyle w:val="TAL"/>
              <w:rPr>
                <w:ins w:id="1965" w:author="MCC TF160" w:date="2023-03-13T14:39:00Z"/>
              </w:rPr>
            </w:pPr>
            <w:ins w:id="1966" w:author="MCC TF160" w:date="2023-03-13T14:39:00Z">
              <w:r w:rsidRPr="008F64F6">
                <w:t>IPCAN_SignallingOnly</w:t>
              </w:r>
            </w:ins>
          </w:p>
        </w:tc>
        <w:tc>
          <w:tcPr>
            <w:tcW w:w="7886" w:type="dxa"/>
            <w:tcBorders>
              <w:top w:val="double" w:sz="4" w:space="0" w:color="auto"/>
            </w:tcBorders>
            <w:shd w:val="clear" w:color="auto" w:fill="auto"/>
          </w:tcPr>
          <w:p w14:paraId="6987C6C0" w14:textId="77777777" w:rsidR="00DF09B6" w:rsidRPr="008F64F6" w:rsidRDefault="00DF09B6" w:rsidP="00806E9B">
            <w:pPr>
              <w:pStyle w:val="TAL"/>
              <w:rPr>
                <w:ins w:id="1967" w:author="MCC TF160" w:date="2023-03-13T14:39:00Z"/>
              </w:rPr>
            </w:pPr>
            <w:ins w:id="1968" w:author="MCC TF160" w:date="2023-03-13T14:39:00Z">
              <w:r w:rsidRPr="008F64F6">
                <w:t>EUTRA: default DRB is used only</w:t>
              </w:r>
            </w:ins>
          </w:p>
        </w:tc>
      </w:tr>
      <w:tr w:rsidR="00DF09B6" w14:paraId="7C86EDF6" w14:textId="77777777" w:rsidTr="00806E9B">
        <w:trPr>
          <w:ins w:id="1969" w:author="MCC TF160" w:date="2023-03-13T14:39:00Z"/>
        </w:trPr>
        <w:tc>
          <w:tcPr>
            <w:tcW w:w="1971" w:type="dxa"/>
            <w:shd w:val="clear" w:color="auto" w:fill="auto"/>
          </w:tcPr>
          <w:p w14:paraId="7CA708DD" w14:textId="77777777" w:rsidR="00DF09B6" w:rsidRPr="008F64F6" w:rsidRDefault="00DF09B6" w:rsidP="00806E9B">
            <w:pPr>
              <w:pStyle w:val="TAL"/>
              <w:rPr>
                <w:ins w:id="1970" w:author="MCC TF160" w:date="2023-03-13T14:39:00Z"/>
              </w:rPr>
            </w:pPr>
            <w:ins w:id="1971" w:author="MCC TF160" w:date="2023-03-13T14:39:00Z">
              <w:r w:rsidRPr="008F64F6">
                <w:t>IPCAN_SpeechCall</w:t>
              </w:r>
            </w:ins>
          </w:p>
        </w:tc>
        <w:tc>
          <w:tcPr>
            <w:tcW w:w="7886" w:type="dxa"/>
            <w:shd w:val="clear" w:color="auto" w:fill="auto"/>
          </w:tcPr>
          <w:p w14:paraId="2F0C0E22" w14:textId="77777777" w:rsidR="00DF09B6" w:rsidRPr="008F64F6" w:rsidRDefault="00DF09B6" w:rsidP="00806E9B">
            <w:pPr>
              <w:pStyle w:val="TAL"/>
              <w:rPr>
                <w:ins w:id="1972" w:author="MCC TF160" w:date="2023-03-13T14:39:00Z"/>
              </w:rPr>
            </w:pPr>
            <w:ins w:id="1973" w:author="MCC TF160" w:date="2023-03-13T14:39:00Z">
              <w:r w:rsidRPr="008F64F6">
                <w:t>EUTRA: one dedicated UM bearer; for normal speech calls and emergency call for limited services</w:t>
              </w:r>
            </w:ins>
          </w:p>
        </w:tc>
      </w:tr>
      <w:tr w:rsidR="00DF09B6" w14:paraId="4D440597" w14:textId="77777777" w:rsidTr="00806E9B">
        <w:trPr>
          <w:ins w:id="1974" w:author="MCC TF160" w:date="2023-03-13T14:39:00Z"/>
        </w:trPr>
        <w:tc>
          <w:tcPr>
            <w:tcW w:w="1971" w:type="dxa"/>
            <w:shd w:val="clear" w:color="auto" w:fill="auto"/>
          </w:tcPr>
          <w:p w14:paraId="5F63FEBC" w14:textId="77777777" w:rsidR="00DF09B6" w:rsidRPr="008F64F6" w:rsidRDefault="00DF09B6" w:rsidP="00806E9B">
            <w:pPr>
              <w:pStyle w:val="TAL"/>
              <w:rPr>
                <w:ins w:id="1975" w:author="MCC TF160" w:date="2023-03-13T14:39:00Z"/>
              </w:rPr>
            </w:pPr>
            <w:ins w:id="1976" w:author="MCC TF160" w:date="2023-03-13T14:39:00Z">
              <w:r w:rsidRPr="008F64F6">
                <w:t>IPCAN_VideoCall</w:t>
              </w:r>
            </w:ins>
          </w:p>
        </w:tc>
        <w:tc>
          <w:tcPr>
            <w:tcW w:w="7886" w:type="dxa"/>
            <w:shd w:val="clear" w:color="auto" w:fill="auto"/>
          </w:tcPr>
          <w:p w14:paraId="1A30629E" w14:textId="77777777" w:rsidR="00DF09B6" w:rsidRPr="008F64F6" w:rsidRDefault="00DF09B6" w:rsidP="00806E9B">
            <w:pPr>
              <w:pStyle w:val="TAL"/>
              <w:rPr>
                <w:ins w:id="1977" w:author="MCC TF160" w:date="2023-03-13T14:39:00Z"/>
              </w:rPr>
            </w:pPr>
            <w:ins w:id="1978" w:author="MCC TF160" w:date="2023-03-13T14:39:00Z">
              <w:r w:rsidRPr="008F64F6">
                <w:t>EUTRA: two dedicated UM bearers</w:t>
              </w:r>
            </w:ins>
          </w:p>
        </w:tc>
      </w:tr>
      <w:tr w:rsidR="00DF09B6" w14:paraId="12C0EEF9" w14:textId="77777777" w:rsidTr="00806E9B">
        <w:trPr>
          <w:ins w:id="1979" w:author="MCC TF160" w:date="2023-03-13T14:39:00Z"/>
        </w:trPr>
        <w:tc>
          <w:tcPr>
            <w:tcW w:w="1971" w:type="dxa"/>
            <w:shd w:val="clear" w:color="auto" w:fill="auto"/>
          </w:tcPr>
          <w:p w14:paraId="4597428E" w14:textId="77777777" w:rsidR="00DF09B6" w:rsidRPr="008F64F6" w:rsidRDefault="00DF09B6" w:rsidP="00806E9B">
            <w:pPr>
              <w:pStyle w:val="TAL"/>
              <w:rPr>
                <w:ins w:id="1980" w:author="MCC TF160" w:date="2023-03-13T14:39:00Z"/>
              </w:rPr>
            </w:pPr>
            <w:ins w:id="1981" w:author="MCC TF160" w:date="2023-03-13T14:39:00Z">
              <w:r w:rsidRPr="008F64F6">
                <w:t>IPCAN_EmergencyCall</w:t>
              </w:r>
            </w:ins>
          </w:p>
        </w:tc>
        <w:tc>
          <w:tcPr>
            <w:tcW w:w="7886" w:type="dxa"/>
            <w:shd w:val="clear" w:color="auto" w:fill="auto"/>
          </w:tcPr>
          <w:p w14:paraId="56E10D1D" w14:textId="77777777" w:rsidR="00DF09B6" w:rsidRPr="008F64F6" w:rsidRDefault="00DF09B6" w:rsidP="00806E9B">
            <w:pPr>
              <w:pStyle w:val="TAL"/>
              <w:rPr>
                <w:ins w:id="1982" w:author="MCC TF160" w:date="2023-03-13T14:39:00Z"/>
              </w:rPr>
            </w:pPr>
            <w:ins w:id="1983" w:author="MCC TF160" w:date="2023-03-13T14:39:00Z">
              <w:r w:rsidRPr="008F64F6">
                <w:t>EUTRA: second default bearer (AM) and one dedicated UM bearer</w:t>
              </w:r>
            </w:ins>
          </w:p>
        </w:tc>
      </w:tr>
      <w:tr w:rsidR="00DF09B6" w14:paraId="0A43DE36" w14:textId="77777777" w:rsidTr="00806E9B">
        <w:trPr>
          <w:ins w:id="1984" w:author="MCC TF160" w:date="2023-03-13T14:39:00Z"/>
        </w:trPr>
        <w:tc>
          <w:tcPr>
            <w:tcW w:w="1971" w:type="dxa"/>
            <w:shd w:val="clear" w:color="auto" w:fill="auto"/>
          </w:tcPr>
          <w:p w14:paraId="0E9C8D58" w14:textId="77777777" w:rsidR="00DF09B6" w:rsidRPr="008F64F6" w:rsidRDefault="00DF09B6" w:rsidP="00806E9B">
            <w:pPr>
              <w:pStyle w:val="TAL"/>
              <w:rPr>
                <w:ins w:id="1985" w:author="MCC TF160" w:date="2023-03-13T14:39:00Z"/>
              </w:rPr>
            </w:pPr>
            <w:ins w:id="1986" w:author="MCC TF160" w:date="2023-03-13T14:39:00Z">
              <w:r w:rsidRPr="008F64F6">
                <w:t>IPCAN_SpeechAndEmergencyCall</w:t>
              </w:r>
            </w:ins>
          </w:p>
        </w:tc>
        <w:tc>
          <w:tcPr>
            <w:tcW w:w="7886" w:type="dxa"/>
            <w:shd w:val="clear" w:color="auto" w:fill="auto"/>
          </w:tcPr>
          <w:p w14:paraId="26E71601" w14:textId="77777777" w:rsidR="00DF09B6" w:rsidRPr="008F64F6" w:rsidRDefault="00DF09B6" w:rsidP="00806E9B">
            <w:pPr>
              <w:pStyle w:val="TAL"/>
              <w:rPr>
                <w:ins w:id="1987" w:author="MCC TF160" w:date="2023-03-13T14:39:00Z"/>
              </w:rPr>
            </w:pPr>
            <w:ins w:id="1988" w:author="MCC TF160" w:date="2023-03-13T14:39:00Z">
              <w:r w:rsidRPr="008F64F6">
                <w:t>EUTRA: default bearer + dedicated bearer for normal speech call and another default bearer + dedicated bearer for emergency call</w:t>
              </w:r>
            </w:ins>
          </w:p>
        </w:tc>
      </w:tr>
      <w:tr w:rsidR="00DF09B6" w14:paraId="1CAC0C09" w14:textId="77777777" w:rsidTr="00806E9B">
        <w:trPr>
          <w:ins w:id="1989" w:author="MCC TF160" w:date="2023-03-13T14:39:00Z"/>
        </w:trPr>
        <w:tc>
          <w:tcPr>
            <w:tcW w:w="1971" w:type="dxa"/>
            <w:shd w:val="clear" w:color="auto" w:fill="auto"/>
          </w:tcPr>
          <w:p w14:paraId="68B079C8" w14:textId="77777777" w:rsidR="00DF09B6" w:rsidRPr="008F64F6" w:rsidRDefault="00DF09B6" w:rsidP="00806E9B">
            <w:pPr>
              <w:pStyle w:val="TAL"/>
              <w:rPr>
                <w:ins w:id="1990" w:author="MCC TF160" w:date="2023-03-13T14:39:00Z"/>
              </w:rPr>
            </w:pPr>
            <w:ins w:id="1991" w:author="MCC TF160" w:date="2023-03-13T14:39:00Z">
              <w:r w:rsidRPr="008F64F6">
                <w:t>IPCAN_XCAP</w:t>
              </w:r>
            </w:ins>
          </w:p>
        </w:tc>
        <w:tc>
          <w:tcPr>
            <w:tcW w:w="7886" w:type="dxa"/>
            <w:shd w:val="clear" w:color="auto" w:fill="auto"/>
          </w:tcPr>
          <w:p w14:paraId="553CE863" w14:textId="77777777" w:rsidR="00DF09B6" w:rsidRPr="008F64F6" w:rsidRDefault="00DF09B6" w:rsidP="00806E9B">
            <w:pPr>
              <w:pStyle w:val="TAL"/>
              <w:rPr>
                <w:ins w:id="1992" w:author="MCC TF160" w:date="2023-03-13T14:39:00Z"/>
              </w:rPr>
            </w:pPr>
            <w:ins w:id="1993" w:author="MCC TF160" w:date="2023-03-13T14:39:00Z">
              <w:r w:rsidRPr="008F64F6">
                <w:t>EUTRA: second default bearer (AM) for second PDN used for XCAP signalling</w:t>
              </w:r>
            </w:ins>
          </w:p>
        </w:tc>
      </w:tr>
      <w:tr w:rsidR="00DF09B6" w14:paraId="2068995F" w14:textId="77777777" w:rsidTr="00806E9B">
        <w:trPr>
          <w:ins w:id="1994" w:author="MCC TF160" w:date="2023-03-13T14:39:00Z"/>
        </w:trPr>
        <w:tc>
          <w:tcPr>
            <w:tcW w:w="1971" w:type="dxa"/>
            <w:shd w:val="clear" w:color="auto" w:fill="auto"/>
          </w:tcPr>
          <w:p w14:paraId="0F568898" w14:textId="77777777" w:rsidR="00DF09B6" w:rsidRPr="008F64F6" w:rsidRDefault="00DF09B6" w:rsidP="00806E9B">
            <w:pPr>
              <w:pStyle w:val="TAL"/>
              <w:rPr>
                <w:ins w:id="1995" w:author="MCC TF160" w:date="2023-03-13T14:39:00Z"/>
              </w:rPr>
            </w:pPr>
            <w:ins w:id="1996" w:author="MCC TF160" w:date="2023-03-13T14:39:00Z">
              <w:r w:rsidRPr="008F64F6">
                <w:t>IPCAN_DataCall</w:t>
              </w:r>
            </w:ins>
          </w:p>
        </w:tc>
        <w:tc>
          <w:tcPr>
            <w:tcW w:w="7886" w:type="dxa"/>
            <w:shd w:val="clear" w:color="auto" w:fill="auto"/>
          </w:tcPr>
          <w:p w14:paraId="05C2E219" w14:textId="77777777" w:rsidR="00DF09B6" w:rsidRPr="008F64F6" w:rsidRDefault="00DF09B6" w:rsidP="00806E9B">
            <w:pPr>
              <w:pStyle w:val="TAL"/>
              <w:rPr>
                <w:ins w:id="1997" w:author="MCC TF160" w:date="2023-03-13T14:39:00Z"/>
              </w:rPr>
            </w:pPr>
            <w:ins w:id="1998" w:author="MCC TF160" w:date="2023-03-13T14:39:00Z">
              <w:r w:rsidRPr="008F64F6">
                <w:t>MCData: one dedicated UM bearer</w:t>
              </w:r>
            </w:ins>
          </w:p>
        </w:tc>
      </w:tr>
    </w:tbl>
    <w:p w14:paraId="67D0A581" w14:textId="77777777" w:rsidR="00DF09B6" w:rsidRDefault="00DF09B6" w:rsidP="00DF09B6">
      <w:pPr>
        <w:rPr>
          <w:ins w:id="1999" w:author="MCC TF160" w:date="2023-03-13T14:39:00Z"/>
        </w:rPr>
      </w:pPr>
    </w:p>
    <w:p w14:paraId="4A6A3774" w14:textId="77777777" w:rsidR="00DF09B6" w:rsidRDefault="00DF09B6" w:rsidP="00DF09B6">
      <w:pPr>
        <w:pStyle w:val="TH"/>
        <w:rPr>
          <w:ins w:id="2000" w:author="MCC TF160" w:date="2023-03-13T14:39:00Z"/>
        </w:rPr>
      </w:pPr>
      <w:ins w:id="2001" w:author="MCC TF160" w:date="2023-03-13T14:39:00Z">
        <w:r>
          <w:lastRenderedPageBreak/>
          <w:t>IPCAN_INFO_Type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550C748B" w14:textId="77777777" w:rsidTr="00806E9B">
        <w:trPr>
          <w:ins w:id="2002" w:author="MCC TF160" w:date="2023-03-13T14:39:00Z"/>
        </w:trPr>
        <w:tc>
          <w:tcPr>
            <w:tcW w:w="9857" w:type="dxa"/>
            <w:gridSpan w:val="4"/>
            <w:shd w:val="clear" w:color="auto" w:fill="E0E0E0"/>
          </w:tcPr>
          <w:p w14:paraId="67DE4510" w14:textId="77777777" w:rsidR="00DF09B6" w:rsidRPr="008F64F6" w:rsidRDefault="00DF09B6" w:rsidP="00806E9B">
            <w:pPr>
              <w:pStyle w:val="TAL"/>
              <w:rPr>
                <w:ins w:id="2003" w:author="MCC TF160" w:date="2023-03-13T14:39:00Z"/>
                <w:b/>
              </w:rPr>
            </w:pPr>
            <w:ins w:id="2004" w:author="MCC TF160" w:date="2023-03-13T14:39:00Z">
              <w:r w:rsidRPr="008F64F6">
                <w:rPr>
                  <w:b/>
                </w:rPr>
                <w:t>TTCN-3 Record Type</w:t>
              </w:r>
            </w:ins>
          </w:p>
        </w:tc>
      </w:tr>
      <w:tr w:rsidR="00DF09B6" w14:paraId="17DC57FD" w14:textId="77777777" w:rsidTr="00806E9B">
        <w:trPr>
          <w:ins w:id="2005" w:author="MCC TF160" w:date="2023-03-13T14:39:00Z"/>
        </w:trPr>
        <w:tc>
          <w:tcPr>
            <w:tcW w:w="1479" w:type="dxa"/>
            <w:tcBorders>
              <w:bottom w:val="single" w:sz="4" w:space="0" w:color="auto"/>
            </w:tcBorders>
            <w:shd w:val="clear" w:color="auto" w:fill="E0E0E0"/>
          </w:tcPr>
          <w:p w14:paraId="59DFCA64" w14:textId="77777777" w:rsidR="00DF09B6" w:rsidRPr="008F64F6" w:rsidRDefault="00DF09B6" w:rsidP="00806E9B">
            <w:pPr>
              <w:pStyle w:val="TAL"/>
              <w:rPr>
                <w:ins w:id="2006" w:author="MCC TF160" w:date="2023-03-13T14:39:00Z"/>
                <w:b/>
              </w:rPr>
            </w:pPr>
            <w:bookmarkStart w:id="2007" w:name="IPCAN_INFO_Type" w:colFirst="1" w:colLast="1"/>
            <w:ins w:id="2008" w:author="MCC TF160" w:date="2023-03-13T14:39:00Z">
              <w:r w:rsidRPr="008F64F6">
                <w:rPr>
                  <w:b/>
                </w:rPr>
                <w:t>Name</w:t>
              </w:r>
            </w:ins>
          </w:p>
        </w:tc>
        <w:tc>
          <w:tcPr>
            <w:tcW w:w="8378" w:type="dxa"/>
            <w:gridSpan w:val="3"/>
            <w:tcBorders>
              <w:bottom w:val="single" w:sz="4" w:space="0" w:color="auto"/>
            </w:tcBorders>
            <w:shd w:val="clear" w:color="auto" w:fill="FFFF99"/>
          </w:tcPr>
          <w:p w14:paraId="79644C9F" w14:textId="77777777" w:rsidR="00DF09B6" w:rsidRPr="008F64F6" w:rsidRDefault="00DF09B6" w:rsidP="00806E9B">
            <w:pPr>
              <w:pStyle w:val="TAL"/>
              <w:rPr>
                <w:ins w:id="2009" w:author="MCC TF160" w:date="2023-03-13T14:39:00Z"/>
                <w:b/>
              </w:rPr>
            </w:pPr>
            <w:ins w:id="2010" w:author="MCC TF160" w:date="2023-03-13T14:39:00Z">
              <w:r w:rsidRPr="008F64F6">
                <w:rPr>
                  <w:b/>
                </w:rPr>
                <w:t>IPCAN_INFO_Type</w:t>
              </w:r>
            </w:ins>
          </w:p>
        </w:tc>
      </w:tr>
      <w:bookmarkEnd w:id="2007"/>
      <w:tr w:rsidR="00DF09B6" w14:paraId="306B8C95" w14:textId="77777777" w:rsidTr="00806E9B">
        <w:trPr>
          <w:ins w:id="2011" w:author="MCC TF160" w:date="2023-03-13T14:39:00Z"/>
        </w:trPr>
        <w:tc>
          <w:tcPr>
            <w:tcW w:w="1479" w:type="dxa"/>
            <w:tcBorders>
              <w:bottom w:val="double" w:sz="4" w:space="0" w:color="auto"/>
            </w:tcBorders>
            <w:shd w:val="clear" w:color="auto" w:fill="E0E0E0"/>
          </w:tcPr>
          <w:p w14:paraId="7B2851DC" w14:textId="77777777" w:rsidR="00DF09B6" w:rsidRPr="008F64F6" w:rsidRDefault="00DF09B6" w:rsidP="00806E9B">
            <w:pPr>
              <w:pStyle w:val="TAL"/>
              <w:rPr>
                <w:ins w:id="2012" w:author="MCC TF160" w:date="2023-03-13T14:39:00Z"/>
                <w:b/>
              </w:rPr>
            </w:pPr>
            <w:ins w:id="2013" w:author="MCC TF160" w:date="2023-03-13T14:39:00Z">
              <w:r w:rsidRPr="008F64F6">
                <w:rPr>
                  <w:b/>
                </w:rPr>
                <w:t>Comment</w:t>
              </w:r>
            </w:ins>
          </w:p>
        </w:tc>
        <w:tc>
          <w:tcPr>
            <w:tcW w:w="8378" w:type="dxa"/>
            <w:gridSpan w:val="3"/>
            <w:tcBorders>
              <w:bottom w:val="double" w:sz="4" w:space="0" w:color="auto"/>
            </w:tcBorders>
            <w:shd w:val="clear" w:color="auto" w:fill="auto"/>
          </w:tcPr>
          <w:p w14:paraId="54D953AA" w14:textId="77777777" w:rsidR="00DF09B6" w:rsidRPr="008F64F6" w:rsidRDefault="00DF09B6" w:rsidP="00806E9B">
            <w:pPr>
              <w:pStyle w:val="TAL"/>
              <w:rPr>
                <w:ins w:id="2014" w:author="MCC TF160" w:date="2023-03-13T14:39:00Z"/>
              </w:rPr>
            </w:pPr>
          </w:p>
        </w:tc>
      </w:tr>
      <w:tr w:rsidR="00DF09B6" w14:paraId="2BC18A32" w14:textId="77777777" w:rsidTr="00806E9B">
        <w:trPr>
          <w:ins w:id="2015" w:author="MCC TF160" w:date="2023-03-13T14:39:00Z"/>
        </w:trPr>
        <w:tc>
          <w:tcPr>
            <w:tcW w:w="1479" w:type="dxa"/>
            <w:tcBorders>
              <w:top w:val="double" w:sz="4" w:space="0" w:color="auto"/>
            </w:tcBorders>
            <w:shd w:val="clear" w:color="auto" w:fill="auto"/>
          </w:tcPr>
          <w:p w14:paraId="28FCF238" w14:textId="77777777" w:rsidR="00DF09B6" w:rsidRPr="008F64F6" w:rsidRDefault="00DF09B6" w:rsidP="00806E9B">
            <w:pPr>
              <w:pStyle w:val="TAL"/>
              <w:rPr>
                <w:ins w:id="2016" w:author="MCC TF160" w:date="2023-03-13T14:39:00Z"/>
              </w:rPr>
            </w:pPr>
            <w:ins w:id="2017" w:author="MCC TF160" w:date="2023-03-13T14:39:00Z">
              <w:r w:rsidRPr="008F64F6">
                <w:t>RanType</w:t>
              </w:r>
            </w:ins>
          </w:p>
        </w:tc>
        <w:tc>
          <w:tcPr>
            <w:tcW w:w="2464" w:type="dxa"/>
            <w:tcBorders>
              <w:top w:val="double" w:sz="4" w:space="0" w:color="auto"/>
            </w:tcBorders>
            <w:shd w:val="clear" w:color="auto" w:fill="auto"/>
          </w:tcPr>
          <w:p w14:paraId="0AE509C4" w14:textId="77777777" w:rsidR="00DF09B6" w:rsidRPr="008F64F6" w:rsidRDefault="00DF09B6" w:rsidP="00806E9B">
            <w:pPr>
              <w:pStyle w:val="TAL"/>
              <w:rPr>
                <w:ins w:id="2018" w:author="MCC TF160" w:date="2023-03-13T14:39:00Z"/>
              </w:rPr>
            </w:pPr>
            <w:ins w:id="2019" w:author="MCC TF160" w:date="2023-03-13T14:39:00Z">
              <w:r w:rsidRPr="008F64F6">
                <w:t>IPCAN_RAN_Type</w:t>
              </w:r>
            </w:ins>
          </w:p>
        </w:tc>
        <w:tc>
          <w:tcPr>
            <w:tcW w:w="493" w:type="dxa"/>
            <w:tcBorders>
              <w:top w:val="double" w:sz="4" w:space="0" w:color="auto"/>
            </w:tcBorders>
            <w:shd w:val="clear" w:color="auto" w:fill="auto"/>
          </w:tcPr>
          <w:p w14:paraId="0FB45941" w14:textId="77777777" w:rsidR="00DF09B6" w:rsidRPr="008F64F6" w:rsidRDefault="00DF09B6" w:rsidP="00806E9B">
            <w:pPr>
              <w:pStyle w:val="TAL"/>
              <w:rPr>
                <w:ins w:id="2020" w:author="MCC TF160" w:date="2023-03-13T14:39:00Z"/>
              </w:rPr>
            </w:pPr>
            <w:ins w:id="2021" w:author="MCC TF160" w:date="2023-03-13T14:39:00Z">
              <w:r w:rsidRPr="008F64F6">
                <w:t>opt</w:t>
              </w:r>
            </w:ins>
          </w:p>
        </w:tc>
        <w:tc>
          <w:tcPr>
            <w:tcW w:w="5421" w:type="dxa"/>
            <w:tcBorders>
              <w:top w:val="double" w:sz="4" w:space="0" w:color="auto"/>
            </w:tcBorders>
            <w:shd w:val="clear" w:color="auto" w:fill="auto"/>
          </w:tcPr>
          <w:p w14:paraId="14D0DD2B" w14:textId="77777777" w:rsidR="00DF09B6" w:rsidRPr="008F64F6" w:rsidRDefault="00DF09B6" w:rsidP="00806E9B">
            <w:pPr>
              <w:pStyle w:val="TAL"/>
              <w:rPr>
                <w:ins w:id="2022" w:author="MCC TF160" w:date="2023-03-13T14:39:00Z"/>
              </w:rPr>
            </w:pPr>
          </w:p>
        </w:tc>
      </w:tr>
      <w:tr w:rsidR="00DF09B6" w14:paraId="28134011" w14:textId="77777777" w:rsidTr="00806E9B">
        <w:trPr>
          <w:ins w:id="2023" w:author="MCC TF160" w:date="2023-03-13T14:39:00Z"/>
        </w:trPr>
        <w:tc>
          <w:tcPr>
            <w:tcW w:w="1479" w:type="dxa"/>
            <w:shd w:val="clear" w:color="auto" w:fill="auto"/>
          </w:tcPr>
          <w:p w14:paraId="3ADF7642" w14:textId="77777777" w:rsidR="00DF09B6" w:rsidRPr="008F64F6" w:rsidRDefault="00DF09B6" w:rsidP="00806E9B">
            <w:pPr>
              <w:pStyle w:val="TAL"/>
              <w:rPr>
                <w:ins w:id="2024" w:author="MCC TF160" w:date="2023-03-13T14:39:00Z"/>
              </w:rPr>
            </w:pPr>
            <w:ins w:id="2025" w:author="MCC TF160" w:date="2023-03-13T14:39:00Z">
              <w:r w:rsidRPr="008F64F6">
                <w:t>UE_Release</w:t>
              </w:r>
            </w:ins>
          </w:p>
        </w:tc>
        <w:tc>
          <w:tcPr>
            <w:tcW w:w="2464" w:type="dxa"/>
            <w:shd w:val="clear" w:color="auto" w:fill="auto"/>
          </w:tcPr>
          <w:p w14:paraId="29C89081" w14:textId="77777777" w:rsidR="00DF09B6" w:rsidRPr="008F64F6" w:rsidRDefault="00DF09B6" w:rsidP="00806E9B">
            <w:pPr>
              <w:pStyle w:val="TAL"/>
              <w:rPr>
                <w:ins w:id="2026" w:author="MCC TF160" w:date="2023-03-13T14:39:00Z"/>
              </w:rPr>
            </w:pPr>
            <w:ins w:id="2027" w:author="MCC TF160" w:date="2023-03-13T14:39:00Z">
              <w:r w:rsidRPr="008F64F6">
                <w:t>integer</w:t>
              </w:r>
            </w:ins>
          </w:p>
        </w:tc>
        <w:tc>
          <w:tcPr>
            <w:tcW w:w="493" w:type="dxa"/>
            <w:shd w:val="clear" w:color="auto" w:fill="auto"/>
          </w:tcPr>
          <w:p w14:paraId="0E5C6621" w14:textId="77777777" w:rsidR="00DF09B6" w:rsidRPr="008F64F6" w:rsidRDefault="00DF09B6" w:rsidP="00806E9B">
            <w:pPr>
              <w:pStyle w:val="TAL"/>
              <w:rPr>
                <w:ins w:id="2028" w:author="MCC TF160" w:date="2023-03-13T14:39:00Z"/>
              </w:rPr>
            </w:pPr>
            <w:ins w:id="2029" w:author="MCC TF160" w:date="2023-03-13T14:39:00Z">
              <w:r w:rsidRPr="008F64F6">
                <w:t>opt</w:t>
              </w:r>
            </w:ins>
          </w:p>
        </w:tc>
        <w:tc>
          <w:tcPr>
            <w:tcW w:w="5421" w:type="dxa"/>
            <w:shd w:val="clear" w:color="auto" w:fill="auto"/>
          </w:tcPr>
          <w:p w14:paraId="09C6BB7C" w14:textId="77777777" w:rsidR="00DF09B6" w:rsidRPr="008F64F6" w:rsidRDefault="00DF09B6" w:rsidP="00806E9B">
            <w:pPr>
              <w:pStyle w:val="TAL"/>
              <w:rPr>
                <w:ins w:id="2030" w:author="MCC TF160" w:date="2023-03-13T14:39:00Z"/>
              </w:rPr>
            </w:pPr>
          </w:p>
        </w:tc>
      </w:tr>
      <w:tr w:rsidR="00DF09B6" w14:paraId="148A8F66" w14:textId="77777777" w:rsidTr="00806E9B">
        <w:trPr>
          <w:ins w:id="2031" w:author="MCC TF160" w:date="2023-03-13T14:39:00Z"/>
        </w:trPr>
        <w:tc>
          <w:tcPr>
            <w:tcW w:w="1479" w:type="dxa"/>
            <w:shd w:val="clear" w:color="auto" w:fill="auto"/>
          </w:tcPr>
          <w:p w14:paraId="058D929D" w14:textId="77777777" w:rsidR="00DF09B6" w:rsidRPr="008F64F6" w:rsidRDefault="00DF09B6" w:rsidP="00806E9B">
            <w:pPr>
              <w:pStyle w:val="TAL"/>
              <w:rPr>
                <w:ins w:id="2032" w:author="MCC TF160" w:date="2023-03-13T14:39:00Z"/>
              </w:rPr>
            </w:pPr>
            <w:ins w:id="2033" w:author="MCC TF160" w:date="2023-03-13T14:39:00Z">
              <w:r w:rsidRPr="008F64F6">
                <w:t>AuthResLength</w:t>
              </w:r>
            </w:ins>
          </w:p>
        </w:tc>
        <w:tc>
          <w:tcPr>
            <w:tcW w:w="2464" w:type="dxa"/>
            <w:shd w:val="clear" w:color="auto" w:fill="auto"/>
          </w:tcPr>
          <w:p w14:paraId="233E3A9F" w14:textId="77777777" w:rsidR="00DF09B6" w:rsidRPr="008F64F6" w:rsidRDefault="00DF09B6" w:rsidP="00806E9B">
            <w:pPr>
              <w:pStyle w:val="TAL"/>
              <w:rPr>
                <w:ins w:id="2034" w:author="MCC TF160" w:date="2023-03-13T14:39:00Z"/>
              </w:rPr>
            </w:pPr>
            <w:ins w:id="2035" w:author="MCC TF160" w:date="2023-03-13T14:39:00Z">
              <w:r w:rsidRPr="008F64F6">
                <w:t>integer</w:t>
              </w:r>
            </w:ins>
          </w:p>
        </w:tc>
        <w:tc>
          <w:tcPr>
            <w:tcW w:w="493" w:type="dxa"/>
            <w:shd w:val="clear" w:color="auto" w:fill="auto"/>
          </w:tcPr>
          <w:p w14:paraId="255BB856" w14:textId="77777777" w:rsidR="00DF09B6" w:rsidRPr="008F64F6" w:rsidRDefault="00DF09B6" w:rsidP="00806E9B">
            <w:pPr>
              <w:pStyle w:val="TAL"/>
              <w:rPr>
                <w:ins w:id="2036" w:author="MCC TF160" w:date="2023-03-13T14:39:00Z"/>
              </w:rPr>
            </w:pPr>
            <w:ins w:id="2037" w:author="MCC TF160" w:date="2023-03-13T14:39:00Z">
              <w:r w:rsidRPr="008F64F6">
                <w:t>opt</w:t>
              </w:r>
            </w:ins>
          </w:p>
        </w:tc>
        <w:tc>
          <w:tcPr>
            <w:tcW w:w="5421" w:type="dxa"/>
            <w:shd w:val="clear" w:color="auto" w:fill="auto"/>
          </w:tcPr>
          <w:p w14:paraId="4ABB7529" w14:textId="77777777" w:rsidR="00DF09B6" w:rsidRPr="008F64F6" w:rsidRDefault="00DF09B6" w:rsidP="00806E9B">
            <w:pPr>
              <w:pStyle w:val="TAL"/>
              <w:rPr>
                <w:ins w:id="2038" w:author="MCC TF160" w:date="2023-03-13T14:39:00Z"/>
              </w:rPr>
            </w:pPr>
          </w:p>
        </w:tc>
      </w:tr>
      <w:tr w:rsidR="00DF09B6" w14:paraId="40A6E57F" w14:textId="77777777" w:rsidTr="00806E9B">
        <w:trPr>
          <w:ins w:id="2039" w:author="MCC TF160" w:date="2023-03-13T14:39:00Z"/>
        </w:trPr>
        <w:tc>
          <w:tcPr>
            <w:tcW w:w="1479" w:type="dxa"/>
            <w:shd w:val="clear" w:color="auto" w:fill="auto"/>
          </w:tcPr>
          <w:p w14:paraId="22ABE5F1" w14:textId="77777777" w:rsidR="00DF09B6" w:rsidRPr="008F64F6" w:rsidRDefault="00DF09B6" w:rsidP="00806E9B">
            <w:pPr>
              <w:pStyle w:val="TAL"/>
              <w:rPr>
                <w:ins w:id="2040" w:author="MCC TF160" w:date="2023-03-13T14:39:00Z"/>
              </w:rPr>
            </w:pPr>
            <w:ins w:id="2041" w:author="MCC TF160" w:date="2023-03-13T14:39:00Z">
              <w:r w:rsidRPr="008F64F6">
                <w:t>NetworkSupportsVoiceOverIMS</w:t>
              </w:r>
            </w:ins>
          </w:p>
        </w:tc>
        <w:tc>
          <w:tcPr>
            <w:tcW w:w="2464" w:type="dxa"/>
            <w:shd w:val="clear" w:color="auto" w:fill="auto"/>
          </w:tcPr>
          <w:p w14:paraId="37A116A2" w14:textId="77777777" w:rsidR="00DF09B6" w:rsidRPr="008F64F6" w:rsidRDefault="00DF09B6" w:rsidP="00806E9B">
            <w:pPr>
              <w:pStyle w:val="TAL"/>
              <w:rPr>
                <w:ins w:id="2042" w:author="MCC TF160" w:date="2023-03-13T14:39:00Z"/>
              </w:rPr>
            </w:pPr>
            <w:ins w:id="2043" w:author="MCC TF160" w:date="2023-03-13T14:39:00Z">
              <w:r w:rsidRPr="008F64F6">
                <w:t>boolean</w:t>
              </w:r>
            </w:ins>
          </w:p>
        </w:tc>
        <w:tc>
          <w:tcPr>
            <w:tcW w:w="493" w:type="dxa"/>
            <w:shd w:val="clear" w:color="auto" w:fill="auto"/>
          </w:tcPr>
          <w:p w14:paraId="39EE14A7" w14:textId="77777777" w:rsidR="00DF09B6" w:rsidRPr="008F64F6" w:rsidRDefault="00DF09B6" w:rsidP="00806E9B">
            <w:pPr>
              <w:pStyle w:val="TAL"/>
              <w:rPr>
                <w:ins w:id="2044" w:author="MCC TF160" w:date="2023-03-13T14:39:00Z"/>
              </w:rPr>
            </w:pPr>
          </w:p>
        </w:tc>
        <w:tc>
          <w:tcPr>
            <w:tcW w:w="5421" w:type="dxa"/>
            <w:shd w:val="clear" w:color="auto" w:fill="auto"/>
          </w:tcPr>
          <w:p w14:paraId="7D9B0F4D" w14:textId="77777777" w:rsidR="00DF09B6" w:rsidRPr="008F64F6" w:rsidRDefault="00DF09B6" w:rsidP="00806E9B">
            <w:pPr>
              <w:pStyle w:val="TAL"/>
              <w:rPr>
                <w:ins w:id="2045" w:author="MCC TF160" w:date="2023-03-13T14:39:00Z"/>
              </w:rPr>
            </w:pPr>
          </w:p>
        </w:tc>
      </w:tr>
    </w:tbl>
    <w:p w14:paraId="5DBF21F6" w14:textId="77777777" w:rsidR="00DF09B6" w:rsidRDefault="00DF09B6" w:rsidP="00DF09B6">
      <w:pPr>
        <w:rPr>
          <w:ins w:id="2046" w:author="MCC TF160" w:date="2023-03-13T14:39:00Z"/>
        </w:rPr>
      </w:pPr>
    </w:p>
    <w:p w14:paraId="0886B8A1" w14:textId="77777777" w:rsidR="00DF09B6" w:rsidRDefault="00DF09B6" w:rsidP="00DF09B6">
      <w:pPr>
        <w:pStyle w:val="TH"/>
        <w:rPr>
          <w:ins w:id="2047" w:author="MCC TF160" w:date="2023-03-13T14:39:00Z"/>
        </w:rPr>
      </w:pPr>
      <w:ins w:id="2048" w:author="MCC TF160" w:date="2023-03-13T14:39:00Z">
        <w:r>
          <w:t>IMS_IPCAN_CommandName_Type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F09B6" w14:paraId="61689309" w14:textId="77777777" w:rsidTr="00806E9B">
        <w:trPr>
          <w:ins w:id="2049" w:author="MCC TF160" w:date="2023-03-13T14:39:00Z"/>
        </w:trPr>
        <w:tc>
          <w:tcPr>
            <w:tcW w:w="9857" w:type="dxa"/>
            <w:gridSpan w:val="2"/>
            <w:shd w:val="clear" w:color="auto" w:fill="E0E0E0"/>
          </w:tcPr>
          <w:p w14:paraId="3365BF4C" w14:textId="77777777" w:rsidR="00DF09B6" w:rsidRPr="008F64F6" w:rsidRDefault="00DF09B6" w:rsidP="00806E9B">
            <w:pPr>
              <w:pStyle w:val="TAL"/>
              <w:rPr>
                <w:ins w:id="2050" w:author="MCC TF160" w:date="2023-03-13T14:39:00Z"/>
                <w:b/>
              </w:rPr>
            </w:pPr>
            <w:ins w:id="2051" w:author="MCC TF160" w:date="2023-03-13T14:39:00Z">
              <w:r w:rsidRPr="008F64F6">
                <w:rPr>
                  <w:b/>
                </w:rPr>
                <w:t>TTCN-3 Enumerated Type</w:t>
              </w:r>
            </w:ins>
          </w:p>
        </w:tc>
      </w:tr>
      <w:tr w:rsidR="00DF09B6" w14:paraId="4EFF218D" w14:textId="77777777" w:rsidTr="00806E9B">
        <w:trPr>
          <w:ins w:id="2052" w:author="MCC TF160" w:date="2023-03-13T14:39:00Z"/>
        </w:trPr>
        <w:tc>
          <w:tcPr>
            <w:tcW w:w="1971" w:type="dxa"/>
            <w:tcBorders>
              <w:bottom w:val="single" w:sz="4" w:space="0" w:color="auto"/>
            </w:tcBorders>
            <w:shd w:val="clear" w:color="auto" w:fill="E0E0E0"/>
          </w:tcPr>
          <w:p w14:paraId="03DDA49A" w14:textId="77777777" w:rsidR="00DF09B6" w:rsidRPr="008F64F6" w:rsidRDefault="00DF09B6" w:rsidP="00806E9B">
            <w:pPr>
              <w:pStyle w:val="TAL"/>
              <w:rPr>
                <w:ins w:id="2053" w:author="MCC TF160" w:date="2023-03-13T14:39:00Z"/>
                <w:b/>
              </w:rPr>
            </w:pPr>
            <w:bookmarkStart w:id="2054" w:name="IMS_IPCAN_CommandName_Type" w:colFirst="1" w:colLast="1"/>
            <w:ins w:id="2055" w:author="MCC TF160" w:date="2023-03-13T14:39:00Z">
              <w:r w:rsidRPr="008F64F6">
                <w:rPr>
                  <w:b/>
                </w:rPr>
                <w:t>Name</w:t>
              </w:r>
            </w:ins>
          </w:p>
        </w:tc>
        <w:tc>
          <w:tcPr>
            <w:tcW w:w="7886" w:type="dxa"/>
            <w:tcBorders>
              <w:bottom w:val="single" w:sz="4" w:space="0" w:color="auto"/>
            </w:tcBorders>
            <w:shd w:val="clear" w:color="auto" w:fill="FFFF99"/>
          </w:tcPr>
          <w:p w14:paraId="690063BC" w14:textId="77777777" w:rsidR="00DF09B6" w:rsidRPr="008F64F6" w:rsidRDefault="00DF09B6" w:rsidP="00806E9B">
            <w:pPr>
              <w:pStyle w:val="TAL"/>
              <w:rPr>
                <w:ins w:id="2056" w:author="MCC TF160" w:date="2023-03-13T14:39:00Z"/>
                <w:b/>
              </w:rPr>
            </w:pPr>
            <w:ins w:id="2057" w:author="MCC TF160" w:date="2023-03-13T14:39:00Z">
              <w:r w:rsidRPr="008F64F6">
                <w:rPr>
                  <w:b/>
                </w:rPr>
                <w:t>IMS_IPCAN_CommandName_Type</w:t>
              </w:r>
            </w:ins>
          </w:p>
        </w:tc>
      </w:tr>
      <w:bookmarkEnd w:id="2054"/>
      <w:tr w:rsidR="00DF09B6" w14:paraId="21A4C7D5" w14:textId="77777777" w:rsidTr="00806E9B">
        <w:trPr>
          <w:ins w:id="2058" w:author="MCC TF160" w:date="2023-03-13T14:39:00Z"/>
        </w:trPr>
        <w:tc>
          <w:tcPr>
            <w:tcW w:w="1971" w:type="dxa"/>
            <w:tcBorders>
              <w:bottom w:val="double" w:sz="4" w:space="0" w:color="auto"/>
            </w:tcBorders>
            <w:shd w:val="clear" w:color="auto" w:fill="E0E0E0"/>
          </w:tcPr>
          <w:p w14:paraId="2CB6FA89" w14:textId="77777777" w:rsidR="00DF09B6" w:rsidRPr="008F64F6" w:rsidRDefault="00DF09B6" w:rsidP="00806E9B">
            <w:pPr>
              <w:pStyle w:val="TAL"/>
              <w:rPr>
                <w:ins w:id="2059" w:author="MCC TF160" w:date="2023-03-13T14:39:00Z"/>
                <w:b/>
              </w:rPr>
            </w:pPr>
            <w:ins w:id="2060" w:author="MCC TF160" w:date="2023-03-13T14:39:00Z">
              <w:r w:rsidRPr="008F64F6">
                <w:rPr>
                  <w:b/>
                </w:rPr>
                <w:t>Comment</w:t>
              </w:r>
            </w:ins>
          </w:p>
        </w:tc>
        <w:tc>
          <w:tcPr>
            <w:tcW w:w="7886" w:type="dxa"/>
            <w:tcBorders>
              <w:bottom w:val="double" w:sz="4" w:space="0" w:color="auto"/>
            </w:tcBorders>
            <w:shd w:val="clear" w:color="auto" w:fill="auto"/>
          </w:tcPr>
          <w:p w14:paraId="02B62B38" w14:textId="77777777" w:rsidR="00DF09B6" w:rsidRPr="008F64F6" w:rsidRDefault="00DF09B6" w:rsidP="00806E9B">
            <w:pPr>
              <w:pStyle w:val="TAL"/>
              <w:rPr>
                <w:ins w:id="2061" w:author="MCC TF160" w:date="2023-03-13T14:39:00Z"/>
              </w:rPr>
            </w:pPr>
          </w:p>
        </w:tc>
      </w:tr>
      <w:tr w:rsidR="00DF09B6" w14:paraId="32D62C19" w14:textId="77777777" w:rsidTr="00806E9B">
        <w:trPr>
          <w:ins w:id="2062" w:author="MCC TF160" w:date="2023-03-13T14:39:00Z"/>
        </w:trPr>
        <w:tc>
          <w:tcPr>
            <w:tcW w:w="1971" w:type="dxa"/>
            <w:tcBorders>
              <w:top w:val="double" w:sz="4" w:space="0" w:color="auto"/>
            </w:tcBorders>
            <w:shd w:val="clear" w:color="auto" w:fill="auto"/>
          </w:tcPr>
          <w:p w14:paraId="4992EA9B" w14:textId="77777777" w:rsidR="00DF09B6" w:rsidRPr="008F64F6" w:rsidRDefault="00DF09B6" w:rsidP="00806E9B">
            <w:pPr>
              <w:pStyle w:val="TAL"/>
              <w:rPr>
                <w:ins w:id="2063" w:author="MCC TF160" w:date="2023-03-13T14:39:00Z"/>
              </w:rPr>
            </w:pPr>
            <w:ins w:id="2064" w:author="MCC TF160" w:date="2023-03-13T14:39:00Z">
              <w:r w:rsidRPr="008F64F6">
                <w:t>IPCAN_INIT</w:t>
              </w:r>
            </w:ins>
          </w:p>
        </w:tc>
        <w:tc>
          <w:tcPr>
            <w:tcW w:w="7886" w:type="dxa"/>
            <w:tcBorders>
              <w:top w:val="double" w:sz="4" w:space="0" w:color="auto"/>
            </w:tcBorders>
            <w:shd w:val="clear" w:color="auto" w:fill="auto"/>
          </w:tcPr>
          <w:p w14:paraId="243F1DF1" w14:textId="77777777" w:rsidR="00DF09B6" w:rsidRPr="008F64F6" w:rsidRDefault="00DF09B6" w:rsidP="00806E9B">
            <w:pPr>
              <w:pStyle w:val="TAL"/>
              <w:rPr>
                <w:ins w:id="2065" w:author="MCC TF160" w:date="2023-03-13T14:39:00Z"/>
              </w:rPr>
            </w:pPr>
            <w:ins w:id="2066" w:author="MCC TF160" w:date="2023-03-13T14:39:00Z">
              <w:r w:rsidRPr="008F64F6">
                <w:t>trigger the IPCAN_PTC to create a cell and do further appropriate initialisation;</w:t>
              </w:r>
            </w:ins>
          </w:p>
          <w:p w14:paraId="246C7407" w14:textId="77777777" w:rsidR="00DF09B6" w:rsidRPr="008F64F6" w:rsidRDefault="00DF09B6" w:rsidP="00806E9B">
            <w:pPr>
              <w:pStyle w:val="TAL"/>
              <w:rPr>
                <w:ins w:id="2067" w:author="MCC TF160" w:date="2023-03-13T14:39:00Z"/>
              </w:rPr>
            </w:pPr>
            <w:ins w:id="2068" w:author="MCC TF160" w:date="2023-03-13T14:39:00Z">
              <w:r w:rsidRPr="008F64F6">
                <w:t>which RAN technology to be use is decided by the IPCAN_PTC based on PIXITs;</w:t>
              </w:r>
            </w:ins>
          </w:p>
          <w:p w14:paraId="6FAC0356" w14:textId="77777777" w:rsidR="00DF09B6" w:rsidRPr="008F64F6" w:rsidRDefault="00DF09B6" w:rsidP="00806E9B">
            <w:pPr>
              <w:pStyle w:val="TAL"/>
              <w:rPr>
                <w:ins w:id="2069" w:author="MCC TF160" w:date="2023-03-13T14:39:00Z"/>
              </w:rPr>
            </w:pPr>
            <w:ins w:id="2070" w:author="MCC TF160" w:date="2023-03-13T14:39:00Z">
              <w:r w:rsidRPr="008F64F6">
                <w:t>as test procedure shall be specified which procedure is used during the test body to know which DRBs need to be pre-configured;</w:t>
              </w:r>
            </w:ins>
          </w:p>
          <w:p w14:paraId="3508EF6E" w14:textId="77777777" w:rsidR="00DF09B6" w:rsidRPr="008F64F6" w:rsidRDefault="00DF09B6" w:rsidP="00806E9B">
            <w:pPr>
              <w:pStyle w:val="TAL"/>
              <w:rPr>
                <w:ins w:id="2071" w:author="MCC TF160" w:date="2023-03-13T14:39:00Z"/>
              </w:rPr>
            </w:pPr>
            <w:ins w:id="2072" w:author="MCC TF160" w:date="2023-03-13T14:39:00Z">
              <w:r w:rsidRPr="008F64F6">
                <w:t>IPCAN returns response indicating the RAN type</w:t>
              </w:r>
            </w:ins>
          </w:p>
        </w:tc>
      </w:tr>
      <w:tr w:rsidR="00DF09B6" w14:paraId="6D7FC6BF" w14:textId="77777777" w:rsidTr="00806E9B">
        <w:trPr>
          <w:ins w:id="2073" w:author="MCC TF160" w:date="2023-03-13T14:39:00Z"/>
        </w:trPr>
        <w:tc>
          <w:tcPr>
            <w:tcW w:w="1971" w:type="dxa"/>
            <w:shd w:val="clear" w:color="auto" w:fill="auto"/>
          </w:tcPr>
          <w:p w14:paraId="5D668C74" w14:textId="77777777" w:rsidR="00DF09B6" w:rsidRPr="008F64F6" w:rsidRDefault="00DF09B6" w:rsidP="00806E9B">
            <w:pPr>
              <w:pStyle w:val="TAL"/>
              <w:rPr>
                <w:ins w:id="2074" w:author="MCC TF160" w:date="2023-03-13T14:39:00Z"/>
              </w:rPr>
            </w:pPr>
            <w:ins w:id="2075" w:author="MCC TF160" w:date="2023-03-13T14:39:00Z">
              <w:r w:rsidRPr="008F64F6">
                <w:t>IPCAN_STARTPROCEDURE</w:t>
              </w:r>
            </w:ins>
          </w:p>
        </w:tc>
        <w:tc>
          <w:tcPr>
            <w:tcW w:w="7886" w:type="dxa"/>
            <w:shd w:val="clear" w:color="auto" w:fill="auto"/>
          </w:tcPr>
          <w:p w14:paraId="42272205" w14:textId="77777777" w:rsidR="00DF09B6" w:rsidRPr="008F64F6" w:rsidRDefault="00DF09B6" w:rsidP="00806E9B">
            <w:pPr>
              <w:pStyle w:val="TAL"/>
              <w:rPr>
                <w:ins w:id="2076" w:author="MCC TF160" w:date="2023-03-13T14:39:00Z"/>
              </w:rPr>
            </w:pPr>
            <w:ins w:id="2077" w:author="MCC TF160" w:date="2023-03-13T14:39:00Z">
              <w:r w:rsidRPr="008F64F6">
                <w:t>trigger the IPCAN to expect (MO) or page (MT) the UE to establish an RRC connection;</w:t>
              </w:r>
            </w:ins>
          </w:p>
          <w:p w14:paraId="7250F886" w14:textId="77777777" w:rsidR="00DF09B6" w:rsidRPr="008F64F6" w:rsidRDefault="00DF09B6" w:rsidP="00806E9B">
            <w:pPr>
              <w:pStyle w:val="TAL"/>
              <w:rPr>
                <w:ins w:id="2078" w:author="MCC TF160" w:date="2023-03-13T14:39:00Z"/>
              </w:rPr>
            </w:pPr>
            <w:ins w:id="2079" w:author="MCC TF160" w:date="2023-03-13T14:39:00Z">
              <w:r w:rsidRPr="008F64F6">
                <w:t>depending on the connection type triggers may need to be sent from IPCAN to IMS or from IMS to IPCAN to synchronise establishment</w:t>
              </w:r>
            </w:ins>
          </w:p>
          <w:p w14:paraId="275B1D4C" w14:textId="77777777" w:rsidR="00DF09B6" w:rsidRPr="008F64F6" w:rsidRDefault="00DF09B6" w:rsidP="00806E9B">
            <w:pPr>
              <w:pStyle w:val="TAL"/>
              <w:rPr>
                <w:ins w:id="2080" w:author="MCC TF160" w:date="2023-03-13T14:39:00Z"/>
              </w:rPr>
            </w:pPr>
            <w:ins w:id="2081" w:author="MCC TF160" w:date="2023-03-13T14:39:00Z">
              <w:r w:rsidRPr="008F64F6">
                <w:t>of dedicated DRBs (EUTRA) or secondary PDP contexts (UTRAN)</w:t>
              </w:r>
            </w:ins>
          </w:p>
        </w:tc>
      </w:tr>
      <w:tr w:rsidR="00DF09B6" w14:paraId="65DE88D4" w14:textId="77777777" w:rsidTr="00806E9B">
        <w:trPr>
          <w:ins w:id="2082" w:author="MCC TF160" w:date="2023-03-13T14:39:00Z"/>
        </w:trPr>
        <w:tc>
          <w:tcPr>
            <w:tcW w:w="1971" w:type="dxa"/>
            <w:shd w:val="clear" w:color="auto" w:fill="auto"/>
          </w:tcPr>
          <w:p w14:paraId="59F87AEE" w14:textId="77777777" w:rsidR="00DF09B6" w:rsidRPr="008F64F6" w:rsidRDefault="00DF09B6" w:rsidP="00806E9B">
            <w:pPr>
              <w:pStyle w:val="TAL"/>
              <w:rPr>
                <w:ins w:id="2083" w:author="MCC TF160" w:date="2023-03-13T14:39:00Z"/>
              </w:rPr>
            </w:pPr>
            <w:ins w:id="2084" w:author="MCC TF160" w:date="2023-03-13T14:39:00Z">
              <w:r w:rsidRPr="008F64F6">
                <w:t>IPCAN_ENDPROCEDURE</w:t>
              </w:r>
            </w:ins>
          </w:p>
        </w:tc>
        <w:tc>
          <w:tcPr>
            <w:tcW w:w="7886" w:type="dxa"/>
            <w:shd w:val="clear" w:color="auto" w:fill="auto"/>
          </w:tcPr>
          <w:p w14:paraId="2C90EBE1" w14:textId="77777777" w:rsidR="00DF09B6" w:rsidRPr="008F64F6" w:rsidRDefault="00DF09B6" w:rsidP="00806E9B">
            <w:pPr>
              <w:pStyle w:val="TAL"/>
              <w:rPr>
                <w:ins w:id="2085" w:author="MCC TF160" w:date="2023-03-13T14:39:00Z"/>
              </w:rPr>
            </w:pPr>
            <w:ins w:id="2086" w:author="MCC TF160" w:date="2023-03-13T14:39:00Z">
              <w:r w:rsidRPr="008F64F6">
                <w:t>trigger RRC connection release by the IPCAN_PTC;</w:t>
              </w:r>
            </w:ins>
          </w:p>
          <w:p w14:paraId="4EB5F466" w14:textId="77777777" w:rsidR="00DF09B6" w:rsidRPr="008F64F6" w:rsidRDefault="00DF09B6" w:rsidP="00806E9B">
            <w:pPr>
              <w:pStyle w:val="TAL"/>
              <w:rPr>
                <w:ins w:id="2087" w:author="MCC TF160" w:date="2023-03-13T14:39:00Z"/>
              </w:rPr>
            </w:pPr>
            <w:ins w:id="2088" w:author="MCC TF160" w:date="2023-03-13T14:39:00Z">
              <w:r w:rsidRPr="008F64F6">
                <w:t>as a SIP message may be sent out just before end of the procedure in general a delay of 2s shall be added before sending IPCAN_ENDPROCEDURE to IPCAN;</w:t>
              </w:r>
            </w:ins>
          </w:p>
          <w:p w14:paraId="356DC8D8" w14:textId="77777777" w:rsidR="00DF09B6" w:rsidRPr="008F64F6" w:rsidRDefault="00DF09B6" w:rsidP="00806E9B">
            <w:pPr>
              <w:pStyle w:val="TAL"/>
              <w:rPr>
                <w:ins w:id="2089" w:author="MCC TF160" w:date="2023-03-13T14:39:00Z"/>
              </w:rPr>
            </w:pPr>
            <w:ins w:id="2090" w:author="MCC TF160" w:date="2023-03-13T14:39:00Z">
              <w:r w:rsidRPr="008F64F6">
                <w:t>for UTRAN it is up to IPCAN and SS implementation to cope with possible/necessary release of (secondary) PDP context;</w:t>
              </w:r>
            </w:ins>
          </w:p>
          <w:p w14:paraId="4FBECD80" w14:textId="77777777" w:rsidR="00DF09B6" w:rsidRPr="008F64F6" w:rsidRDefault="00DF09B6" w:rsidP="00806E9B">
            <w:pPr>
              <w:pStyle w:val="TAL"/>
              <w:rPr>
                <w:ins w:id="2091" w:author="MCC TF160" w:date="2023-03-13T14:39:00Z"/>
              </w:rPr>
            </w:pPr>
            <w:ins w:id="2092" w:author="MCC TF160" w:date="2023-03-13T14:39:00Z">
              <w:r w:rsidRPr="008F64F6">
                <w:t>a trigger shall be sent from IPCAN to IMS to indicate when RRC connection is released</w:t>
              </w:r>
            </w:ins>
          </w:p>
        </w:tc>
      </w:tr>
      <w:tr w:rsidR="00DF09B6" w14:paraId="663A089F" w14:textId="77777777" w:rsidTr="00806E9B">
        <w:trPr>
          <w:ins w:id="2093" w:author="MCC TF160" w:date="2023-03-13T14:39:00Z"/>
        </w:trPr>
        <w:tc>
          <w:tcPr>
            <w:tcW w:w="1971" w:type="dxa"/>
            <w:shd w:val="clear" w:color="auto" w:fill="auto"/>
          </w:tcPr>
          <w:p w14:paraId="25342B59" w14:textId="77777777" w:rsidR="00DF09B6" w:rsidRPr="008F64F6" w:rsidRDefault="00DF09B6" w:rsidP="00806E9B">
            <w:pPr>
              <w:pStyle w:val="TAL"/>
              <w:rPr>
                <w:ins w:id="2094" w:author="MCC TF160" w:date="2023-03-13T14:39:00Z"/>
              </w:rPr>
            </w:pPr>
            <w:ins w:id="2095" w:author="MCC TF160" w:date="2023-03-13T14:39:00Z">
              <w:r w:rsidRPr="008F64F6">
                <w:t>IPCAN_RELEASE</w:t>
              </w:r>
            </w:ins>
          </w:p>
        </w:tc>
        <w:tc>
          <w:tcPr>
            <w:tcW w:w="7886" w:type="dxa"/>
            <w:shd w:val="clear" w:color="auto" w:fill="auto"/>
          </w:tcPr>
          <w:p w14:paraId="5D6FB23F" w14:textId="77777777" w:rsidR="00DF09B6" w:rsidRPr="008F64F6" w:rsidRDefault="00DF09B6" w:rsidP="00806E9B">
            <w:pPr>
              <w:pStyle w:val="TAL"/>
              <w:rPr>
                <w:ins w:id="2096" w:author="MCC TF160" w:date="2023-03-13T14:39:00Z"/>
              </w:rPr>
            </w:pPr>
            <w:ins w:id="2097" w:author="MCC TF160" w:date="2023-03-13T14:39:00Z">
              <w:r w:rsidRPr="008F64F6">
                <w:t>Detach UE and release cell (postamble);</w:t>
              </w:r>
            </w:ins>
          </w:p>
          <w:p w14:paraId="21160E94" w14:textId="77777777" w:rsidR="00DF09B6" w:rsidRPr="008F64F6" w:rsidRDefault="00DF09B6" w:rsidP="00806E9B">
            <w:pPr>
              <w:pStyle w:val="TAL"/>
              <w:rPr>
                <w:ins w:id="2098" w:author="MCC TF160" w:date="2023-03-13T14:39:00Z"/>
              </w:rPr>
            </w:pPr>
            <w:ins w:id="2099" w:author="MCC TF160" w:date="2023-03-13T14:39:00Z">
              <w:r w:rsidRPr="008F64F6">
                <w:t>a trigger is shall be sent from IPCAN to IMS to indicate when IPCAN is released</w:t>
              </w:r>
            </w:ins>
          </w:p>
        </w:tc>
      </w:tr>
      <w:tr w:rsidR="00DF09B6" w14:paraId="4BBA2EDA" w14:textId="77777777" w:rsidTr="00806E9B">
        <w:trPr>
          <w:ins w:id="2100" w:author="MCC TF160" w:date="2023-03-13T14:39:00Z"/>
        </w:trPr>
        <w:tc>
          <w:tcPr>
            <w:tcW w:w="1971" w:type="dxa"/>
            <w:shd w:val="clear" w:color="auto" w:fill="auto"/>
          </w:tcPr>
          <w:p w14:paraId="5B69B931" w14:textId="77777777" w:rsidR="00DF09B6" w:rsidRPr="008F64F6" w:rsidRDefault="00DF09B6" w:rsidP="00806E9B">
            <w:pPr>
              <w:pStyle w:val="TAL"/>
              <w:rPr>
                <w:ins w:id="2101" w:author="MCC TF160" w:date="2023-03-13T14:39:00Z"/>
              </w:rPr>
            </w:pPr>
            <w:ins w:id="2102" w:author="MCC TF160" w:date="2023-03-13T14:39:00Z">
              <w:r w:rsidRPr="008F64F6">
                <w:t>IPCAN_QUERY</w:t>
              </w:r>
            </w:ins>
          </w:p>
        </w:tc>
        <w:tc>
          <w:tcPr>
            <w:tcW w:w="7886" w:type="dxa"/>
            <w:shd w:val="clear" w:color="auto" w:fill="auto"/>
          </w:tcPr>
          <w:p w14:paraId="01F26931" w14:textId="77777777" w:rsidR="00DF09B6" w:rsidRPr="008F64F6" w:rsidRDefault="00DF09B6" w:rsidP="00806E9B">
            <w:pPr>
              <w:pStyle w:val="TAL"/>
              <w:rPr>
                <w:ins w:id="2103" w:author="MCC TF160" w:date="2023-03-13T14:39:00Z"/>
              </w:rPr>
            </w:pPr>
            <w:ins w:id="2104" w:author="MCC TF160" w:date="2023-03-13T14:39:00Z">
              <w:r w:rsidRPr="008F64F6">
                <w:t>query information from the IPCAN PTC</w:t>
              </w:r>
            </w:ins>
          </w:p>
        </w:tc>
      </w:tr>
      <w:tr w:rsidR="00DF09B6" w14:paraId="29D5296F" w14:textId="77777777" w:rsidTr="00806E9B">
        <w:trPr>
          <w:ins w:id="2105" w:author="MCC TF160" w:date="2023-03-13T14:39:00Z"/>
        </w:trPr>
        <w:tc>
          <w:tcPr>
            <w:tcW w:w="1971" w:type="dxa"/>
            <w:shd w:val="clear" w:color="auto" w:fill="auto"/>
          </w:tcPr>
          <w:p w14:paraId="40A447ED" w14:textId="77777777" w:rsidR="00DF09B6" w:rsidRPr="008F64F6" w:rsidRDefault="00DF09B6" w:rsidP="00806E9B">
            <w:pPr>
              <w:pStyle w:val="TAL"/>
              <w:rPr>
                <w:ins w:id="2106" w:author="MCC TF160" w:date="2023-03-13T14:39:00Z"/>
              </w:rPr>
            </w:pPr>
            <w:ins w:id="2107" w:author="MCC TF160" w:date="2023-03-13T14:39:00Z">
              <w:r w:rsidRPr="008F64F6">
                <w:t>IPCAN_PROVIDELOCATIONINFORMATION</w:t>
              </w:r>
            </w:ins>
          </w:p>
        </w:tc>
        <w:tc>
          <w:tcPr>
            <w:tcW w:w="7886" w:type="dxa"/>
            <w:shd w:val="clear" w:color="auto" w:fill="auto"/>
          </w:tcPr>
          <w:p w14:paraId="79681AB2" w14:textId="77777777" w:rsidR="00DF09B6" w:rsidRPr="008F64F6" w:rsidRDefault="00DF09B6" w:rsidP="00806E9B">
            <w:pPr>
              <w:pStyle w:val="TAL"/>
              <w:rPr>
                <w:ins w:id="2108" w:author="MCC TF160" w:date="2023-03-13T14:39:00Z"/>
              </w:rPr>
            </w:pPr>
            <w:ins w:id="2109" w:author="MCC TF160" w:date="2023-03-13T14:39:00Z">
              <w:r w:rsidRPr="008F64F6">
                <w:t>trigger IPCAN to provide UELocationInformation to the UE acc. to 36.509</w:t>
              </w:r>
            </w:ins>
          </w:p>
        </w:tc>
      </w:tr>
    </w:tbl>
    <w:p w14:paraId="71A34A15" w14:textId="77777777" w:rsidR="00DF09B6" w:rsidRDefault="00DF09B6" w:rsidP="00DF09B6">
      <w:pPr>
        <w:rPr>
          <w:ins w:id="2110" w:author="MCC TF160" w:date="2023-03-13T14:39:00Z"/>
        </w:rPr>
      </w:pPr>
    </w:p>
    <w:p w14:paraId="205E01C4" w14:textId="77777777" w:rsidR="00DF09B6" w:rsidRDefault="00DF09B6" w:rsidP="00DF09B6">
      <w:pPr>
        <w:pStyle w:val="TH"/>
        <w:rPr>
          <w:ins w:id="2111" w:author="MCC TF160" w:date="2023-03-13T14:39:00Z"/>
        </w:rPr>
      </w:pPr>
      <w:ins w:id="2112" w:author="MCC TF160" w:date="2023-03-13T14:39:00Z">
        <w:r>
          <w:t>IMS_IPCAN_Command_Type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481A32B6" w14:textId="77777777" w:rsidTr="00806E9B">
        <w:trPr>
          <w:ins w:id="2113" w:author="MCC TF160" w:date="2023-03-13T14:39:00Z"/>
        </w:trPr>
        <w:tc>
          <w:tcPr>
            <w:tcW w:w="9857" w:type="dxa"/>
            <w:gridSpan w:val="4"/>
            <w:shd w:val="clear" w:color="auto" w:fill="E0E0E0"/>
          </w:tcPr>
          <w:p w14:paraId="517672AD" w14:textId="77777777" w:rsidR="00DF09B6" w:rsidRPr="008F64F6" w:rsidRDefault="00DF09B6" w:rsidP="00806E9B">
            <w:pPr>
              <w:pStyle w:val="TAL"/>
              <w:rPr>
                <w:ins w:id="2114" w:author="MCC TF160" w:date="2023-03-13T14:39:00Z"/>
                <w:b/>
              </w:rPr>
            </w:pPr>
            <w:ins w:id="2115" w:author="MCC TF160" w:date="2023-03-13T14:39:00Z">
              <w:r w:rsidRPr="008F64F6">
                <w:rPr>
                  <w:b/>
                </w:rPr>
                <w:t>TTCN-3 Record Type</w:t>
              </w:r>
            </w:ins>
          </w:p>
        </w:tc>
      </w:tr>
      <w:tr w:rsidR="00DF09B6" w14:paraId="6ED62483" w14:textId="77777777" w:rsidTr="00806E9B">
        <w:trPr>
          <w:ins w:id="2116" w:author="MCC TF160" w:date="2023-03-13T14:39:00Z"/>
        </w:trPr>
        <w:tc>
          <w:tcPr>
            <w:tcW w:w="1479" w:type="dxa"/>
            <w:tcBorders>
              <w:bottom w:val="single" w:sz="4" w:space="0" w:color="auto"/>
            </w:tcBorders>
            <w:shd w:val="clear" w:color="auto" w:fill="E0E0E0"/>
          </w:tcPr>
          <w:p w14:paraId="30183E1E" w14:textId="77777777" w:rsidR="00DF09B6" w:rsidRPr="008F64F6" w:rsidRDefault="00DF09B6" w:rsidP="00806E9B">
            <w:pPr>
              <w:pStyle w:val="TAL"/>
              <w:rPr>
                <w:ins w:id="2117" w:author="MCC TF160" w:date="2023-03-13T14:39:00Z"/>
                <w:b/>
              </w:rPr>
            </w:pPr>
            <w:bookmarkStart w:id="2118" w:name="IMS_IPCAN_Command_Type" w:colFirst="1" w:colLast="1"/>
            <w:ins w:id="2119" w:author="MCC TF160" w:date="2023-03-13T14:39:00Z">
              <w:r w:rsidRPr="008F64F6">
                <w:rPr>
                  <w:b/>
                </w:rPr>
                <w:t>Name</w:t>
              </w:r>
            </w:ins>
          </w:p>
        </w:tc>
        <w:tc>
          <w:tcPr>
            <w:tcW w:w="8378" w:type="dxa"/>
            <w:gridSpan w:val="3"/>
            <w:tcBorders>
              <w:bottom w:val="single" w:sz="4" w:space="0" w:color="auto"/>
            </w:tcBorders>
            <w:shd w:val="clear" w:color="auto" w:fill="FFFF99"/>
          </w:tcPr>
          <w:p w14:paraId="2D13E21C" w14:textId="77777777" w:rsidR="00DF09B6" w:rsidRPr="008F64F6" w:rsidRDefault="00DF09B6" w:rsidP="00806E9B">
            <w:pPr>
              <w:pStyle w:val="TAL"/>
              <w:rPr>
                <w:ins w:id="2120" w:author="MCC TF160" w:date="2023-03-13T14:39:00Z"/>
                <w:b/>
              </w:rPr>
            </w:pPr>
            <w:ins w:id="2121" w:author="MCC TF160" w:date="2023-03-13T14:39:00Z">
              <w:r w:rsidRPr="008F64F6">
                <w:rPr>
                  <w:b/>
                </w:rPr>
                <w:t>IMS_IPCAN_Command_Type</w:t>
              </w:r>
            </w:ins>
          </w:p>
        </w:tc>
      </w:tr>
      <w:bookmarkEnd w:id="2118"/>
      <w:tr w:rsidR="00DF09B6" w14:paraId="0496CD59" w14:textId="77777777" w:rsidTr="00806E9B">
        <w:trPr>
          <w:ins w:id="2122" w:author="MCC TF160" w:date="2023-03-13T14:39:00Z"/>
        </w:trPr>
        <w:tc>
          <w:tcPr>
            <w:tcW w:w="1479" w:type="dxa"/>
            <w:tcBorders>
              <w:bottom w:val="double" w:sz="4" w:space="0" w:color="auto"/>
            </w:tcBorders>
            <w:shd w:val="clear" w:color="auto" w:fill="E0E0E0"/>
          </w:tcPr>
          <w:p w14:paraId="2843955A" w14:textId="77777777" w:rsidR="00DF09B6" w:rsidRPr="008F64F6" w:rsidRDefault="00DF09B6" w:rsidP="00806E9B">
            <w:pPr>
              <w:pStyle w:val="TAL"/>
              <w:rPr>
                <w:ins w:id="2123" w:author="MCC TF160" w:date="2023-03-13T14:39:00Z"/>
                <w:b/>
              </w:rPr>
            </w:pPr>
            <w:ins w:id="2124" w:author="MCC TF160" w:date="2023-03-13T14:39:00Z">
              <w:r w:rsidRPr="008F64F6">
                <w:rPr>
                  <w:b/>
                </w:rPr>
                <w:t>Comment</w:t>
              </w:r>
            </w:ins>
          </w:p>
        </w:tc>
        <w:tc>
          <w:tcPr>
            <w:tcW w:w="8378" w:type="dxa"/>
            <w:gridSpan w:val="3"/>
            <w:tcBorders>
              <w:bottom w:val="double" w:sz="4" w:space="0" w:color="auto"/>
            </w:tcBorders>
            <w:shd w:val="clear" w:color="auto" w:fill="auto"/>
          </w:tcPr>
          <w:p w14:paraId="43C55691" w14:textId="77777777" w:rsidR="00DF09B6" w:rsidRPr="008F64F6" w:rsidRDefault="00DF09B6" w:rsidP="00806E9B">
            <w:pPr>
              <w:pStyle w:val="TAL"/>
              <w:rPr>
                <w:ins w:id="2125" w:author="MCC TF160" w:date="2023-03-13T14:39:00Z"/>
              </w:rPr>
            </w:pPr>
            <w:ins w:id="2126" w:author="MCC TF160" w:date="2023-03-13T14:39:00Z">
              <w:r w:rsidRPr="008F64F6">
                <w:t>Messages IMS_PTC -&gt; IPCAN</w:t>
              </w:r>
            </w:ins>
          </w:p>
        </w:tc>
      </w:tr>
      <w:tr w:rsidR="00DF09B6" w14:paraId="75BDC0A9" w14:textId="77777777" w:rsidTr="00806E9B">
        <w:trPr>
          <w:ins w:id="2127" w:author="MCC TF160" w:date="2023-03-13T14:39:00Z"/>
        </w:trPr>
        <w:tc>
          <w:tcPr>
            <w:tcW w:w="1479" w:type="dxa"/>
            <w:tcBorders>
              <w:top w:val="double" w:sz="4" w:space="0" w:color="auto"/>
            </w:tcBorders>
            <w:shd w:val="clear" w:color="auto" w:fill="auto"/>
          </w:tcPr>
          <w:p w14:paraId="28508C8D" w14:textId="77777777" w:rsidR="00DF09B6" w:rsidRPr="008F64F6" w:rsidRDefault="00DF09B6" w:rsidP="00806E9B">
            <w:pPr>
              <w:pStyle w:val="TAL"/>
              <w:rPr>
                <w:ins w:id="2128" w:author="MCC TF160" w:date="2023-03-13T14:39:00Z"/>
              </w:rPr>
            </w:pPr>
            <w:ins w:id="2129" w:author="MCC TF160" w:date="2023-03-13T14:39:00Z">
              <w:r w:rsidRPr="008F64F6">
                <w:t>Name</w:t>
              </w:r>
            </w:ins>
          </w:p>
        </w:tc>
        <w:tc>
          <w:tcPr>
            <w:tcW w:w="2464" w:type="dxa"/>
            <w:tcBorders>
              <w:top w:val="double" w:sz="4" w:space="0" w:color="auto"/>
            </w:tcBorders>
            <w:shd w:val="clear" w:color="auto" w:fill="auto"/>
          </w:tcPr>
          <w:p w14:paraId="352CC00F" w14:textId="77777777" w:rsidR="00DF09B6" w:rsidRPr="008F64F6" w:rsidRDefault="00DF09B6" w:rsidP="00806E9B">
            <w:pPr>
              <w:pStyle w:val="TAL"/>
              <w:rPr>
                <w:ins w:id="2130" w:author="MCC TF160" w:date="2023-03-13T14:39:00Z"/>
              </w:rPr>
            </w:pPr>
            <w:ins w:id="2131" w:author="MCC TF160" w:date="2023-03-13T14:39:00Z">
              <w:r>
                <w:fldChar w:fldCharType="begin"/>
              </w:r>
              <w:r>
                <w:instrText>HYPERLINK \l "IMS_IPCAN_CommandName_Type"</w:instrText>
              </w:r>
              <w:r>
                <w:fldChar w:fldCharType="separate"/>
              </w:r>
              <w:r>
                <w:rPr>
                  <w:rStyle w:val="Hyperlink"/>
                </w:rPr>
                <w:t>IMS_IPCAN_CommandName_Type</w:t>
              </w:r>
              <w:r>
                <w:rPr>
                  <w:rStyle w:val="Hyperlink"/>
                </w:rPr>
                <w:fldChar w:fldCharType="end"/>
              </w:r>
            </w:ins>
          </w:p>
        </w:tc>
        <w:tc>
          <w:tcPr>
            <w:tcW w:w="493" w:type="dxa"/>
            <w:tcBorders>
              <w:top w:val="double" w:sz="4" w:space="0" w:color="auto"/>
            </w:tcBorders>
            <w:shd w:val="clear" w:color="auto" w:fill="auto"/>
          </w:tcPr>
          <w:p w14:paraId="10D0DA31" w14:textId="77777777" w:rsidR="00DF09B6" w:rsidRPr="008F64F6" w:rsidRDefault="00DF09B6" w:rsidP="00806E9B">
            <w:pPr>
              <w:pStyle w:val="TAL"/>
              <w:rPr>
                <w:ins w:id="2132" w:author="MCC TF160" w:date="2023-03-13T14:39:00Z"/>
              </w:rPr>
            </w:pPr>
          </w:p>
        </w:tc>
        <w:tc>
          <w:tcPr>
            <w:tcW w:w="5421" w:type="dxa"/>
            <w:tcBorders>
              <w:top w:val="double" w:sz="4" w:space="0" w:color="auto"/>
            </w:tcBorders>
            <w:shd w:val="clear" w:color="auto" w:fill="auto"/>
          </w:tcPr>
          <w:p w14:paraId="374F3C01" w14:textId="77777777" w:rsidR="00DF09B6" w:rsidRPr="008F64F6" w:rsidRDefault="00DF09B6" w:rsidP="00806E9B">
            <w:pPr>
              <w:pStyle w:val="TAL"/>
              <w:rPr>
                <w:ins w:id="2133" w:author="MCC TF160" w:date="2023-03-13T14:39:00Z"/>
              </w:rPr>
            </w:pPr>
          </w:p>
        </w:tc>
      </w:tr>
      <w:tr w:rsidR="00DF09B6" w14:paraId="31E1B14C" w14:textId="77777777" w:rsidTr="00806E9B">
        <w:trPr>
          <w:ins w:id="2134" w:author="MCC TF160" w:date="2023-03-13T14:39:00Z"/>
        </w:trPr>
        <w:tc>
          <w:tcPr>
            <w:tcW w:w="1479" w:type="dxa"/>
            <w:shd w:val="clear" w:color="auto" w:fill="auto"/>
          </w:tcPr>
          <w:p w14:paraId="0B950C7B" w14:textId="77777777" w:rsidR="00DF09B6" w:rsidRPr="008F64F6" w:rsidRDefault="00DF09B6" w:rsidP="00806E9B">
            <w:pPr>
              <w:pStyle w:val="TAL"/>
              <w:rPr>
                <w:ins w:id="2135" w:author="MCC TF160" w:date="2023-03-13T14:39:00Z"/>
              </w:rPr>
            </w:pPr>
            <w:ins w:id="2136" w:author="MCC TF160" w:date="2023-03-13T14:39:00Z">
              <w:r w:rsidRPr="008F64F6">
                <w:t>TestConfiguration</w:t>
              </w:r>
            </w:ins>
          </w:p>
        </w:tc>
        <w:tc>
          <w:tcPr>
            <w:tcW w:w="2464" w:type="dxa"/>
            <w:shd w:val="clear" w:color="auto" w:fill="auto"/>
          </w:tcPr>
          <w:p w14:paraId="700C928A" w14:textId="77777777" w:rsidR="00DF09B6" w:rsidRPr="008F64F6" w:rsidRDefault="00DF09B6" w:rsidP="00806E9B">
            <w:pPr>
              <w:pStyle w:val="TAL"/>
              <w:rPr>
                <w:ins w:id="2137" w:author="MCC TF160" w:date="2023-03-13T14:39:00Z"/>
              </w:rPr>
            </w:pPr>
            <w:ins w:id="2138" w:author="MCC TF160" w:date="2023-03-13T14:39:00Z">
              <w:r>
                <w:fldChar w:fldCharType="begin"/>
              </w:r>
              <w:r>
                <w:instrText>HYPERLINK \l "IMS_TestConfiguration_Type"</w:instrText>
              </w:r>
              <w:r>
                <w:fldChar w:fldCharType="separate"/>
              </w:r>
              <w:r>
                <w:rPr>
                  <w:rStyle w:val="Hyperlink"/>
                </w:rPr>
                <w:t>IMS_TestConfiguration_Type</w:t>
              </w:r>
              <w:r>
                <w:rPr>
                  <w:rStyle w:val="Hyperlink"/>
                </w:rPr>
                <w:fldChar w:fldCharType="end"/>
              </w:r>
            </w:ins>
          </w:p>
        </w:tc>
        <w:tc>
          <w:tcPr>
            <w:tcW w:w="493" w:type="dxa"/>
            <w:shd w:val="clear" w:color="auto" w:fill="auto"/>
          </w:tcPr>
          <w:p w14:paraId="2D5E9964" w14:textId="77777777" w:rsidR="00DF09B6" w:rsidRPr="008F64F6" w:rsidRDefault="00DF09B6" w:rsidP="00806E9B">
            <w:pPr>
              <w:pStyle w:val="TAL"/>
              <w:rPr>
                <w:ins w:id="2139" w:author="MCC TF160" w:date="2023-03-13T14:39:00Z"/>
              </w:rPr>
            </w:pPr>
            <w:ins w:id="2140" w:author="MCC TF160" w:date="2023-03-13T14:39:00Z">
              <w:r w:rsidRPr="008F64F6">
                <w:t>opt</w:t>
              </w:r>
            </w:ins>
          </w:p>
        </w:tc>
        <w:tc>
          <w:tcPr>
            <w:tcW w:w="5421" w:type="dxa"/>
            <w:shd w:val="clear" w:color="auto" w:fill="auto"/>
          </w:tcPr>
          <w:p w14:paraId="212F627A" w14:textId="77777777" w:rsidR="00DF09B6" w:rsidRPr="008F64F6" w:rsidRDefault="00DF09B6" w:rsidP="00806E9B">
            <w:pPr>
              <w:pStyle w:val="TAL"/>
              <w:rPr>
                <w:ins w:id="2141" w:author="MCC TF160" w:date="2023-03-13T14:39:00Z"/>
              </w:rPr>
            </w:pPr>
          </w:p>
        </w:tc>
      </w:tr>
      <w:tr w:rsidR="00DF09B6" w14:paraId="1C775D88" w14:textId="77777777" w:rsidTr="00806E9B">
        <w:trPr>
          <w:ins w:id="2142" w:author="MCC TF160" w:date="2023-03-13T14:39:00Z"/>
        </w:trPr>
        <w:tc>
          <w:tcPr>
            <w:tcW w:w="1479" w:type="dxa"/>
            <w:shd w:val="clear" w:color="auto" w:fill="auto"/>
          </w:tcPr>
          <w:p w14:paraId="3A5B7552" w14:textId="77777777" w:rsidR="00DF09B6" w:rsidRPr="008F64F6" w:rsidRDefault="00DF09B6" w:rsidP="00806E9B">
            <w:pPr>
              <w:pStyle w:val="TAL"/>
              <w:rPr>
                <w:ins w:id="2143" w:author="MCC TF160" w:date="2023-03-13T14:39:00Z"/>
              </w:rPr>
            </w:pPr>
            <w:ins w:id="2144" w:author="MCC TF160" w:date="2023-03-13T14:39:00Z">
              <w:r w:rsidRPr="008F64F6">
                <w:t>TestProcedure</w:t>
              </w:r>
            </w:ins>
          </w:p>
        </w:tc>
        <w:tc>
          <w:tcPr>
            <w:tcW w:w="2464" w:type="dxa"/>
            <w:shd w:val="clear" w:color="auto" w:fill="auto"/>
          </w:tcPr>
          <w:p w14:paraId="61B093EB" w14:textId="77777777" w:rsidR="00DF09B6" w:rsidRPr="008F64F6" w:rsidRDefault="00DF09B6" w:rsidP="00806E9B">
            <w:pPr>
              <w:pStyle w:val="TAL"/>
              <w:rPr>
                <w:ins w:id="2145" w:author="MCC TF160" w:date="2023-03-13T14:39:00Z"/>
              </w:rPr>
            </w:pPr>
            <w:ins w:id="2146" w:author="MCC TF160" w:date="2023-03-13T14:39:00Z">
              <w:r>
                <w:fldChar w:fldCharType="begin"/>
              </w:r>
              <w:r>
                <w:instrText>HYPERLINK \l "IMS_TestProcedure_Type"</w:instrText>
              </w:r>
              <w:r>
                <w:fldChar w:fldCharType="separate"/>
              </w:r>
              <w:r>
                <w:rPr>
                  <w:rStyle w:val="Hyperlink"/>
                </w:rPr>
                <w:t>IMS_TestProcedure_Type</w:t>
              </w:r>
              <w:r>
                <w:rPr>
                  <w:rStyle w:val="Hyperlink"/>
                </w:rPr>
                <w:fldChar w:fldCharType="end"/>
              </w:r>
            </w:ins>
          </w:p>
        </w:tc>
        <w:tc>
          <w:tcPr>
            <w:tcW w:w="493" w:type="dxa"/>
            <w:shd w:val="clear" w:color="auto" w:fill="auto"/>
          </w:tcPr>
          <w:p w14:paraId="4E278300" w14:textId="77777777" w:rsidR="00DF09B6" w:rsidRPr="008F64F6" w:rsidRDefault="00DF09B6" w:rsidP="00806E9B">
            <w:pPr>
              <w:pStyle w:val="TAL"/>
              <w:rPr>
                <w:ins w:id="2147" w:author="MCC TF160" w:date="2023-03-13T14:39:00Z"/>
              </w:rPr>
            </w:pPr>
            <w:ins w:id="2148" w:author="MCC TF160" w:date="2023-03-13T14:39:00Z">
              <w:r w:rsidRPr="008F64F6">
                <w:t>opt</w:t>
              </w:r>
            </w:ins>
          </w:p>
        </w:tc>
        <w:tc>
          <w:tcPr>
            <w:tcW w:w="5421" w:type="dxa"/>
            <w:shd w:val="clear" w:color="auto" w:fill="auto"/>
          </w:tcPr>
          <w:p w14:paraId="5CD96EAA" w14:textId="77777777" w:rsidR="00DF09B6" w:rsidRPr="008F64F6" w:rsidRDefault="00DF09B6" w:rsidP="00806E9B">
            <w:pPr>
              <w:pStyle w:val="TAL"/>
              <w:rPr>
                <w:ins w:id="2149" w:author="MCC TF160" w:date="2023-03-13T14:39:00Z"/>
              </w:rPr>
            </w:pPr>
          </w:p>
        </w:tc>
      </w:tr>
    </w:tbl>
    <w:p w14:paraId="2A4BE1DB" w14:textId="77777777" w:rsidR="00DF09B6" w:rsidRDefault="00DF09B6" w:rsidP="00DF09B6">
      <w:pPr>
        <w:rPr>
          <w:ins w:id="2150" w:author="MCC TF160" w:date="2023-03-13T14:39:00Z"/>
        </w:rPr>
      </w:pPr>
    </w:p>
    <w:p w14:paraId="3C2451EB" w14:textId="77777777" w:rsidR="00DF09B6" w:rsidRDefault="00DF09B6" w:rsidP="00DF09B6">
      <w:pPr>
        <w:pStyle w:val="TH"/>
        <w:rPr>
          <w:ins w:id="2151" w:author="MCC TF160" w:date="2023-03-13T14:39:00Z"/>
        </w:rPr>
      </w:pPr>
      <w:ins w:id="2152" w:author="MCC TF160" w:date="2023-03-13T14:39:00Z">
        <w:r>
          <w:t>IMS_IPCAN_ResponseName_Type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F09B6" w14:paraId="1713BBC3" w14:textId="77777777" w:rsidTr="00806E9B">
        <w:trPr>
          <w:ins w:id="2153" w:author="MCC TF160" w:date="2023-03-13T14:39:00Z"/>
        </w:trPr>
        <w:tc>
          <w:tcPr>
            <w:tcW w:w="9857" w:type="dxa"/>
            <w:gridSpan w:val="2"/>
            <w:shd w:val="clear" w:color="auto" w:fill="E0E0E0"/>
          </w:tcPr>
          <w:p w14:paraId="58678986" w14:textId="77777777" w:rsidR="00DF09B6" w:rsidRPr="008F64F6" w:rsidRDefault="00DF09B6" w:rsidP="00806E9B">
            <w:pPr>
              <w:pStyle w:val="TAL"/>
              <w:rPr>
                <w:ins w:id="2154" w:author="MCC TF160" w:date="2023-03-13T14:39:00Z"/>
                <w:b/>
              </w:rPr>
            </w:pPr>
            <w:ins w:id="2155" w:author="MCC TF160" w:date="2023-03-13T14:39:00Z">
              <w:r w:rsidRPr="008F64F6">
                <w:rPr>
                  <w:b/>
                </w:rPr>
                <w:t>TTCN-3 Enumerated Type</w:t>
              </w:r>
            </w:ins>
          </w:p>
        </w:tc>
      </w:tr>
      <w:tr w:rsidR="00DF09B6" w14:paraId="4B391B94" w14:textId="77777777" w:rsidTr="00806E9B">
        <w:trPr>
          <w:ins w:id="2156" w:author="MCC TF160" w:date="2023-03-13T14:39:00Z"/>
        </w:trPr>
        <w:tc>
          <w:tcPr>
            <w:tcW w:w="1971" w:type="dxa"/>
            <w:tcBorders>
              <w:bottom w:val="single" w:sz="4" w:space="0" w:color="auto"/>
            </w:tcBorders>
            <w:shd w:val="clear" w:color="auto" w:fill="E0E0E0"/>
          </w:tcPr>
          <w:p w14:paraId="6B16F8C3" w14:textId="77777777" w:rsidR="00DF09B6" w:rsidRPr="008F64F6" w:rsidRDefault="00DF09B6" w:rsidP="00806E9B">
            <w:pPr>
              <w:pStyle w:val="TAL"/>
              <w:rPr>
                <w:ins w:id="2157" w:author="MCC TF160" w:date="2023-03-13T14:39:00Z"/>
                <w:b/>
              </w:rPr>
            </w:pPr>
            <w:bookmarkStart w:id="2158" w:name="IMS_IPCAN_ResponseName_Type" w:colFirst="1" w:colLast="1"/>
            <w:ins w:id="2159" w:author="MCC TF160" w:date="2023-03-13T14:39:00Z">
              <w:r w:rsidRPr="008F64F6">
                <w:rPr>
                  <w:b/>
                </w:rPr>
                <w:t>Name</w:t>
              </w:r>
            </w:ins>
          </w:p>
        </w:tc>
        <w:tc>
          <w:tcPr>
            <w:tcW w:w="7886" w:type="dxa"/>
            <w:tcBorders>
              <w:bottom w:val="single" w:sz="4" w:space="0" w:color="auto"/>
            </w:tcBorders>
            <w:shd w:val="clear" w:color="auto" w:fill="FFFF99"/>
          </w:tcPr>
          <w:p w14:paraId="6B523145" w14:textId="77777777" w:rsidR="00DF09B6" w:rsidRPr="008F64F6" w:rsidRDefault="00DF09B6" w:rsidP="00806E9B">
            <w:pPr>
              <w:pStyle w:val="TAL"/>
              <w:rPr>
                <w:ins w:id="2160" w:author="MCC TF160" w:date="2023-03-13T14:39:00Z"/>
                <w:b/>
              </w:rPr>
            </w:pPr>
            <w:ins w:id="2161" w:author="MCC TF160" w:date="2023-03-13T14:39:00Z">
              <w:r w:rsidRPr="008F64F6">
                <w:rPr>
                  <w:b/>
                </w:rPr>
                <w:t>IMS_IPCAN_ResponseName_Type</w:t>
              </w:r>
            </w:ins>
          </w:p>
        </w:tc>
      </w:tr>
      <w:bookmarkEnd w:id="2158"/>
      <w:tr w:rsidR="00DF09B6" w14:paraId="0331EB52" w14:textId="77777777" w:rsidTr="00806E9B">
        <w:trPr>
          <w:ins w:id="2162" w:author="MCC TF160" w:date="2023-03-13T14:39:00Z"/>
        </w:trPr>
        <w:tc>
          <w:tcPr>
            <w:tcW w:w="1971" w:type="dxa"/>
            <w:tcBorders>
              <w:bottom w:val="double" w:sz="4" w:space="0" w:color="auto"/>
            </w:tcBorders>
            <w:shd w:val="clear" w:color="auto" w:fill="E0E0E0"/>
          </w:tcPr>
          <w:p w14:paraId="68E3CBD0" w14:textId="77777777" w:rsidR="00DF09B6" w:rsidRPr="008F64F6" w:rsidRDefault="00DF09B6" w:rsidP="00806E9B">
            <w:pPr>
              <w:pStyle w:val="TAL"/>
              <w:rPr>
                <w:ins w:id="2163" w:author="MCC TF160" w:date="2023-03-13T14:39:00Z"/>
                <w:b/>
              </w:rPr>
            </w:pPr>
            <w:ins w:id="2164" w:author="MCC TF160" w:date="2023-03-13T14:39:00Z">
              <w:r w:rsidRPr="008F64F6">
                <w:rPr>
                  <w:b/>
                </w:rPr>
                <w:t>Comment</w:t>
              </w:r>
            </w:ins>
          </w:p>
        </w:tc>
        <w:tc>
          <w:tcPr>
            <w:tcW w:w="7886" w:type="dxa"/>
            <w:tcBorders>
              <w:bottom w:val="double" w:sz="4" w:space="0" w:color="auto"/>
            </w:tcBorders>
            <w:shd w:val="clear" w:color="auto" w:fill="auto"/>
          </w:tcPr>
          <w:p w14:paraId="060EDC9B" w14:textId="77777777" w:rsidR="00DF09B6" w:rsidRPr="008F64F6" w:rsidRDefault="00DF09B6" w:rsidP="00806E9B">
            <w:pPr>
              <w:pStyle w:val="TAL"/>
              <w:rPr>
                <w:ins w:id="2165" w:author="MCC TF160" w:date="2023-03-13T14:39:00Z"/>
              </w:rPr>
            </w:pPr>
          </w:p>
        </w:tc>
      </w:tr>
      <w:tr w:rsidR="00DF09B6" w14:paraId="438D6F44" w14:textId="77777777" w:rsidTr="00806E9B">
        <w:trPr>
          <w:ins w:id="2166" w:author="MCC TF160" w:date="2023-03-13T14:39:00Z"/>
        </w:trPr>
        <w:tc>
          <w:tcPr>
            <w:tcW w:w="1971" w:type="dxa"/>
            <w:tcBorders>
              <w:top w:val="double" w:sz="4" w:space="0" w:color="auto"/>
            </w:tcBorders>
            <w:shd w:val="clear" w:color="auto" w:fill="auto"/>
          </w:tcPr>
          <w:p w14:paraId="2D1D676E" w14:textId="77777777" w:rsidR="00DF09B6" w:rsidRPr="008F64F6" w:rsidRDefault="00DF09B6" w:rsidP="00806E9B">
            <w:pPr>
              <w:pStyle w:val="TAL"/>
              <w:rPr>
                <w:ins w:id="2167" w:author="MCC TF160" w:date="2023-03-13T14:39:00Z"/>
              </w:rPr>
            </w:pPr>
            <w:ins w:id="2168" w:author="MCC TF160" w:date="2023-03-13T14:39:00Z">
              <w:r w:rsidRPr="008F64F6">
                <w:t>IPCAN_INIT</w:t>
              </w:r>
            </w:ins>
          </w:p>
        </w:tc>
        <w:tc>
          <w:tcPr>
            <w:tcW w:w="7886" w:type="dxa"/>
            <w:tcBorders>
              <w:top w:val="double" w:sz="4" w:space="0" w:color="auto"/>
            </w:tcBorders>
            <w:shd w:val="clear" w:color="auto" w:fill="auto"/>
          </w:tcPr>
          <w:p w14:paraId="5C15BB1B" w14:textId="77777777" w:rsidR="00DF09B6" w:rsidRPr="008F64F6" w:rsidRDefault="00DF09B6" w:rsidP="00806E9B">
            <w:pPr>
              <w:pStyle w:val="TAL"/>
              <w:rPr>
                <w:ins w:id="2169" w:author="MCC TF160" w:date="2023-03-13T14:39:00Z"/>
              </w:rPr>
            </w:pPr>
            <w:ins w:id="2170" w:author="MCC TF160" w:date="2023-03-13T14:39:00Z">
              <w:r w:rsidRPr="008F64F6">
                <w:t>response for INIT command: carries the RAN type as used by the IPCAN PTC;</w:t>
              </w:r>
            </w:ins>
          </w:p>
          <w:p w14:paraId="48B7EAFA" w14:textId="77777777" w:rsidR="00DF09B6" w:rsidRPr="008F64F6" w:rsidRDefault="00DF09B6" w:rsidP="00806E9B">
            <w:pPr>
              <w:pStyle w:val="TAL"/>
              <w:rPr>
                <w:ins w:id="2171" w:author="MCC TF160" w:date="2023-03-13T14:39:00Z"/>
              </w:rPr>
            </w:pPr>
            <w:ins w:id="2172" w:author="MCC TF160" w:date="2023-03-13T14:39:00Z">
              <w:r w:rsidRPr="008F64F6">
                <w:t>the RAN type depends on PIXIT settings:</w:t>
              </w:r>
            </w:ins>
          </w:p>
          <w:p w14:paraId="52BE4F70" w14:textId="77777777" w:rsidR="00DF09B6" w:rsidRPr="008F64F6" w:rsidRDefault="00DF09B6" w:rsidP="00806E9B">
            <w:pPr>
              <w:pStyle w:val="TAL"/>
              <w:rPr>
                <w:ins w:id="2173" w:author="MCC TF160" w:date="2023-03-13T14:39:00Z"/>
              </w:rPr>
            </w:pPr>
            <w:ins w:id="2174" w:author="MCC TF160" w:date="2023-03-13T14:39:00Z">
              <w:r w:rsidRPr="008F64F6">
                <w:t>part 4 model:   px_RANTech</w:t>
              </w:r>
            </w:ins>
          </w:p>
          <w:p w14:paraId="69FA54A0" w14:textId="77777777" w:rsidR="00DF09B6" w:rsidRPr="008F64F6" w:rsidRDefault="00DF09B6" w:rsidP="00806E9B">
            <w:pPr>
              <w:pStyle w:val="TAL"/>
              <w:rPr>
                <w:ins w:id="2175" w:author="MCC TF160" w:date="2023-03-13T14:39:00Z"/>
              </w:rPr>
            </w:pPr>
            <w:ins w:id="2176" w:author="MCC TF160" w:date="2023-03-13T14:39:00Z">
              <w:r w:rsidRPr="008F64F6">
                <w:t>part 3 model:   EUTRA_FDD or EUTRA_TDD depending on px_ePrimaryFrequencyBand (px_ePrimaryFrequencyBand &lt; 33 =&gt; FDD)</w:t>
              </w:r>
            </w:ins>
          </w:p>
        </w:tc>
      </w:tr>
      <w:tr w:rsidR="00DF09B6" w14:paraId="2AF35A7C" w14:textId="77777777" w:rsidTr="00806E9B">
        <w:trPr>
          <w:ins w:id="2177" w:author="MCC TF160" w:date="2023-03-13T14:39:00Z"/>
        </w:trPr>
        <w:tc>
          <w:tcPr>
            <w:tcW w:w="1971" w:type="dxa"/>
            <w:shd w:val="clear" w:color="auto" w:fill="auto"/>
          </w:tcPr>
          <w:p w14:paraId="23F2682F" w14:textId="77777777" w:rsidR="00DF09B6" w:rsidRPr="008F64F6" w:rsidRDefault="00DF09B6" w:rsidP="00806E9B">
            <w:pPr>
              <w:pStyle w:val="TAL"/>
              <w:rPr>
                <w:ins w:id="2178" w:author="MCC TF160" w:date="2023-03-13T14:39:00Z"/>
              </w:rPr>
            </w:pPr>
            <w:ins w:id="2179" w:author="MCC TF160" w:date="2023-03-13T14:39:00Z">
              <w:r w:rsidRPr="008F64F6">
                <w:t>IPCAN_QUERY</w:t>
              </w:r>
            </w:ins>
          </w:p>
        </w:tc>
        <w:tc>
          <w:tcPr>
            <w:tcW w:w="7886" w:type="dxa"/>
            <w:shd w:val="clear" w:color="auto" w:fill="auto"/>
          </w:tcPr>
          <w:p w14:paraId="25939CCE" w14:textId="77777777" w:rsidR="00DF09B6" w:rsidRPr="008F64F6" w:rsidRDefault="00DF09B6" w:rsidP="00806E9B">
            <w:pPr>
              <w:pStyle w:val="TAL"/>
              <w:rPr>
                <w:ins w:id="2180" w:author="MCC TF160" w:date="2023-03-13T14:39:00Z"/>
              </w:rPr>
            </w:pPr>
          </w:p>
        </w:tc>
      </w:tr>
    </w:tbl>
    <w:p w14:paraId="54E3241B" w14:textId="77777777" w:rsidR="00DF09B6" w:rsidRDefault="00DF09B6" w:rsidP="00DF09B6">
      <w:pPr>
        <w:rPr>
          <w:ins w:id="2181" w:author="MCC TF160" w:date="2023-03-13T14:39:00Z"/>
        </w:rPr>
      </w:pPr>
    </w:p>
    <w:p w14:paraId="28ED1094" w14:textId="77777777" w:rsidR="00DF09B6" w:rsidRDefault="00DF09B6" w:rsidP="00DF09B6">
      <w:pPr>
        <w:pStyle w:val="TH"/>
        <w:rPr>
          <w:ins w:id="2182" w:author="MCC TF160" w:date="2023-03-13T14:39:00Z"/>
        </w:rPr>
      </w:pPr>
      <w:ins w:id="2183" w:author="MCC TF160" w:date="2023-03-13T14:39:00Z">
        <w:r>
          <w:lastRenderedPageBreak/>
          <w:t>IPCAN_IMS_Response_Type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3D38B0C1" w14:textId="77777777" w:rsidTr="00806E9B">
        <w:trPr>
          <w:ins w:id="2184" w:author="MCC TF160" w:date="2023-03-13T14:39:00Z"/>
        </w:trPr>
        <w:tc>
          <w:tcPr>
            <w:tcW w:w="9857" w:type="dxa"/>
            <w:gridSpan w:val="4"/>
            <w:shd w:val="clear" w:color="auto" w:fill="E0E0E0"/>
          </w:tcPr>
          <w:p w14:paraId="29A1BF68" w14:textId="77777777" w:rsidR="00DF09B6" w:rsidRPr="008F64F6" w:rsidRDefault="00DF09B6" w:rsidP="00806E9B">
            <w:pPr>
              <w:pStyle w:val="TAL"/>
              <w:rPr>
                <w:ins w:id="2185" w:author="MCC TF160" w:date="2023-03-13T14:39:00Z"/>
                <w:b/>
              </w:rPr>
            </w:pPr>
            <w:ins w:id="2186" w:author="MCC TF160" w:date="2023-03-13T14:39:00Z">
              <w:r w:rsidRPr="008F64F6">
                <w:rPr>
                  <w:b/>
                </w:rPr>
                <w:t>TTCN-3 Record Type</w:t>
              </w:r>
            </w:ins>
          </w:p>
        </w:tc>
      </w:tr>
      <w:tr w:rsidR="00DF09B6" w14:paraId="2724F50F" w14:textId="77777777" w:rsidTr="00806E9B">
        <w:trPr>
          <w:ins w:id="2187" w:author="MCC TF160" w:date="2023-03-13T14:39:00Z"/>
        </w:trPr>
        <w:tc>
          <w:tcPr>
            <w:tcW w:w="1479" w:type="dxa"/>
            <w:tcBorders>
              <w:bottom w:val="single" w:sz="4" w:space="0" w:color="auto"/>
            </w:tcBorders>
            <w:shd w:val="clear" w:color="auto" w:fill="E0E0E0"/>
          </w:tcPr>
          <w:p w14:paraId="42E1A9E4" w14:textId="77777777" w:rsidR="00DF09B6" w:rsidRPr="008F64F6" w:rsidRDefault="00DF09B6" w:rsidP="00806E9B">
            <w:pPr>
              <w:pStyle w:val="TAL"/>
              <w:rPr>
                <w:ins w:id="2188" w:author="MCC TF160" w:date="2023-03-13T14:39:00Z"/>
                <w:b/>
              </w:rPr>
            </w:pPr>
            <w:bookmarkStart w:id="2189" w:name="IPCAN_IMS_Response_Type" w:colFirst="1" w:colLast="1"/>
            <w:ins w:id="2190" w:author="MCC TF160" w:date="2023-03-13T14:39:00Z">
              <w:r w:rsidRPr="008F64F6">
                <w:rPr>
                  <w:b/>
                </w:rPr>
                <w:t>Name</w:t>
              </w:r>
            </w:ins>
          </w:p>
        </w:tc>
        <w:tc>
          <w:tcPr>
            <w:tcW w:w="8378" w:type="dxa"/>
            <w:gridSpan w:val="3"/>
            <w:tcBorders>
              <w:bottom w:val="single" w:sz="4" w:space="0" w:color="auto"/>
            </w:tcBorders>
            <w:shd w:val="clear" w:color="auto" w:fill="FFFF99"/>
          </w:tcPr>
          <w:p w14:paraId="663F5822" w14:textId="77777777" w:rsidR="00DF09B6" w:rsidRPr="008F64F6" w:rsidRDefault="00DF09B6" w:rsidP="00806E9B">
            <w:pPr>
              <w:pStyle w:val="TAL"/>
              <w:rPr>
                <w:ins w:id="2191" w:author="MCC TF160" w:date="2023-03-13T14:39:00Z"/>
                <w:b/>
              </w:rPr>
            </w:pPr>
            <w:ins w:id="2192" w:author="MCC TF160" w:date="2023-03-13T14:39:00Z">
              <w:r w:rsidRPr="008F64F6">
                <w:rPr>
                  <w:b/>
                </w:rPr>
                <w:t>IPCAN_IMS_Response_Type</w:t>
              </w:r>
            </w:ins>
          </w:p>
        </w:tc>
      </w:tr>
      <w:bookmarkEnd w:id="2189"/>
      <w:tr w:rsidR="00DF09B6" w14:paraId="217883F6" w14:textId="77777777" w:rsidTr="00806E9B">
        <w:trPr>
          <w:ins w:id="2193" w:author="MCC TF160" w:date="2023-03-13T14:39:00Z"/>
        </w:trPr>
        <w:tc>
          <w:tcPr>
            <w:tcW w:w="1479" w:type="dxa"/>
            <w:tcBorders>
              <w:bottom w:val="double" w:sz="4" w:space="0" w:color="auto"/>
            </w:tcBorders>
            <w:shd w:val="clear" w:color="auto" w:fill="E0E0E0"/>
          </w:tcPr>
          <w:p w14:paraId="4FD9F8B8" w14:textId="77777777" w:rsidR="00DF09B6" w:rsidRPr="008F64F6" w:rsidRDefault="00DF09B6" w:rsidP="00806E9B">
            <w:pPr>
              <w:pStyle w:val="TAL"/>
              <w:rPr>
                <w:ins w:id="2194" w:author="MCC TF160" w:date="2023-03-13T14:39:00Z"/>
                <w:b/>
              </w:rPr>
            </w:pPr>
            <w:ins w:id="2195" w:author="MCC TF160" w:date="2023-03-13T14:39:00Z">
              <w:r w:rsidRPr="008F64F6">
                <w:rPr>
                  <w:b/>
                </w:rPr>
                <w:t>Comment</w:t>
              </w:r>
            </w:ins>
          </w:p>
        </w:tc>
        <w:tc>
          <w:tcPr>
            <w:tcW w:w="8378" w:type="dxa"/>
            <w:gridSpan w:val="3"/>
            <w:tcBorders>
              <w:bottom w:val="double" w:sz="4" w:space="0" w:color="auto"/>
            </w:tcBorders>
            <w:shd w:val="clear" w:color="auto" w:fill="auto"/>
          </w:tcPr>
          <w:p w14:paraId="7827947D" w14:textId="77777777" w:rsidR="00DF09B6" w:rsidRPr="008F64F6" w:rsidRDefault="00DF09B6" w:rsidP="00806E9B">
            <w:pPr>
              <w:pStyle w:val="TAL"/>
              <w:rPr>
                <w:ins w:id="2196" w:author="MCC TF160" w:date="2023-03-13T14:39:00Z"/>
              </w:rPr>
            </w:pPr>
          </w:p>
        </w:tc>
      </w:tr>
      <w:tr w:rsidR="00DF09B6" w14:paraId="5F23654B" w14:textId="77777777" w:rsidTr="00806E9B">
        <w:trPr>
          <w:ins w:id="2197" w:author="MCC TF160" w:date="2023-03-13T14:39:00Z"/>
        </w:trPr>
        <w:tc>
          <w:tcPr>
            <w:tcW w:w="1479" w:type="dxa"/>
            <w:tcBorders>
              <w:top w:val="double" w:sz="4" w:space="0" w:color="auto"/>
            </w:tcBorders>
            <w:shd w:val="clear" w:color="auto" w:fill="auto"/>
          </w:tcPr>
          <w:p w14:paraId="276B3448" w14:textId="77777777" w:rsidR="00DF09B6" w:rsidRPr="008F64F6" w:rsidRDefault="00DF09B6" w:rsidP="00806E9B">
            <w:pPr>
              <w:pStyle w:val="TAL"/>
              <w:rPr>
                <w:ins w:id="2198" w:author="MCC TF160" w:date="2023-03-13T14:39:00Z"/>
              </w:rPr>
            </w:pPr>
            <w:ins w:id="2199" w:author="MCC TF160" w:date="2023-03-13T14:39:00Z">
              <w:r w:rsidRPr="008F64F6">
                <w:t>Name</w:t>
              </w:r>
            </w:ins>
          </w:p>
        </w:tc>
        <w:tc>
          <w:tcPr>
            <w:tcW w:w="2464" w:type="dxa"/>
            <w:tcBorders>
              <w:top w:val="double" w:sz="4" w:space="0" w:color="auto"/>
            </w:tcBorders>
            <w:shd w:val="clear" w:color="auto" w:fill="auto"/>
          </w:tcPr>
          <w:p w14:paraId="56C185AC" w14:textId="77777777" w:rsidR="00DF09B6" w:rsidRPr="008F64F6" w:rsidRDefault="00DF09B6" w:rsidP="00806E9B">
            <w:pPr>
              <w:pStyle w:val="TAL"/>
              <w:rPr>
                <w:ins w:id="2200" w:author="MCC TF160" w:date="2023-03-13T14:39:00Z"/>
              </w:rPr>
            </w:pPr>
            <w:ins w:id="2201" w:author="MCC TF160" w:date="2023-03-13T14:39:00Z">
              <w:r>
                <w:fldChar w:fldCharType="begin"/>
              </w:r>
              <w:r>
                <w:instrText>HYPERLINK \l "IMS_IPCAN_ResponseName_Type"</w:instrText>
              </w:r>
              <w:r>
                <w:fldChar w:fldCharType="separate"/>
              </w:r>
              <w:r>
                <w:rPr>
                  <w:rStyle w:val="Hyperlink"/>
                </w:rPr>
                <w:t>IMS_IPCAN_ResponseName_Type</w:t>
              </w:r>
              <w:r>
                <w:rPr>
                  <w:rStyle w:val="Hyperlink"/>
                </w:rPr>
                <w:fldChar w:fldCharType="end"/>
              </w:r>
            </w:ins>
          </w:p>
        </w:tc>
        <w:tc>
          <w:tcPr>
            <w:tcW w:w="493" w:type="dxa"/>
            <w:tcBorders>
              <w:top w:val="double" w:sz="4" w:space="0" w:color="auto"/>
            </w:tcBorders>
            <w:shd w:val="clear" w:color="auto" w:fill="auto"/>
          </w:tcPr>
          <w:p w14:paraId="5931F751" w14:textId="77777777" w:rsidR="00DF09B6" w:rsidRPr="008F64F6" w:rsidRDefault="00DF09B6" w:rsidP="00806E9B">
            <w:pPr>
              <w:pStyle w:val="TAL"/>
              <w:rPr>
                <w:ins w:id="2202" w:author="MCC TF160" w:date="2023-03-13T14:39:00Z"/>
              </w:rPr>
            </w:pPr>
          </w:p>
        </w:tc>
        <w:tc>
          <w:tcPr>
            <w:tcW w:w="5421" w:type="dxa"/>
            <w:tcBorders>
              <w:top w:val="double" w:sz="4" w:space="0" w:color="auto"/>
            </w:tcBorders>
            <w:shd w:val="clear" w:color="auto" w:fill="auto"/>
          </w:tcPr>
          <w:p w14:paraId="6CE9C47A" w14:textId="77777777" w:rsidR="00DF09B6" w:rsidRPr="008F64F6" w:rsidRDefault="00DF09B6" w:rsidP="00806E9B">
            <w:pPr>
              <w:pStyle w:val="TAL"/>
              <w:rPr>
                <w:ins w:id="2203" w:author="MCC TF160" w:date="2023-03-13T14:39:00Z"/>
              </w:rPr>
            </w:pPr>
          </w:p>
        </w:tc>
      </w:tr>
      <w:tr w:rsidR="00DF09B6" w14:paraId="04887770" w14:textId="77777777" w:rsidTr="00806E9B">
        <w:trPr>
          <w:ins w:id="2204" w:author="MCC TF160" w:date="2023-03-13T14:39:00Z"/>
        </w:trPr>
        <w:tc>
          <w:tcPr>
            <w:tcW w:w="1479" w:type="dxa"/>
            <w:shd w:val="clear" w:color="auto" w:fill="auto"/>
          </w:tcPr>
          <w:p w14:paraId="6BF1DA84" w14:textId="77777777" w:rsidR="00DF09B6" w:rsidRPr="008F64F6" w:rsidRDefault="00DF09B6" w:rsidP="00806E9B">
            <w:pPr>
              <w:pStyle w:val="TAL"/>
              <w:rPr>
                <w:ins w:id="2205" w:author="MCC TF160" w:date="2023-03-13T14:39:00Z"/>
              </w:rPr>
            </w:pPr>
            <w:ins w:id="2206" w:author="MCC TF160" w:date="2023-03-13T14:39:00Z">
              <w:r w:rsidRPr="008F64F6">
                <w:t>IpcanInfo</w:t>
              </w:r>
            </w:ins>
          </w:p>
        </w:tc>
        <w:tc>
          <w:tcPr>
            <w:tcW w:w="2464" w:type="dxa"/>
            <w:shd w:val="clear" w:color="auto" w:fill="auto"/>
          </w:tcPr>
          <w:p w14:paraId="3858E5DA" w14:textId="77777777" w:rsidR="00DF09B6" w:rsidRPr="008F64F6" w:rsidRDefault="00DF09B6" w:rsidP="00806E9B">
            <w:pPr>
              <w:pStyle w:val="TAL"/>
              <w:rPr>
                <w:ins w:id="2207" w:author="MCC TF160" w:date="2023-03-13T14:39:00Z"/>
              </w:rPr>
            </w:pPr>
            <w:ins w:id="2208" w:author="MCC TF160" w:date="2023-03-13T14:39:00Z">
              <w:r>
                <w:fldChar w:fldCharType="begin"/>
              </w:r>
              <w:r>
                <w:instrText>HYPERLINK \l "IPCAN_INFO_Type"</w:instrText>
              </w:r>
              <w:r>
                <w:fldChar w:fldCharType="separate"/>
              </w:r>
              <w:r>
                <w:rPr>
                  <w:rStyle w:val="Hyperlink"/>
                </w:rPr>
                <w:t>IPCAN_INFO_Type</w:t>
              </w:r>
              <w:r>
                <w:rPr>
                  <w:rStyle w:val="Hyperlink"/>
                </w:rPr>
                <w:fldChar w:fldCharType="end"/>
              </w:r>
            </w:ins>
          </w:p>
        </w:tc>
        <w:tc>
          <w:tcPr>
            <w:tcW w:w="493" w:type="dxa"/>
            <w:shd w:val="clear" w:color="auto" w:fill="auto"/>
          </w:tcPr>
          <w:p w14:paraId="4576A540" w14:textId="77777777" w:rsidR="00DF09B6" w:rsidRPr="008F64F6" w:rsidRDefault="00DF09B6" w:rsidP="00806E9B">
            <w:pPr>
              <w:pStyle w:val="TAL"/>
              <w:rPr>
                <w:ins w:id="2209" w:author="MCC TF160" w:date="2023-03-13T14:39:00Z"/>
              </w:rPr>
            </w:pPr>
            <w:ins w:id="2210" w:author="MCC TF160" w:date="2023-03-13T14:39:00Z">
              <w:r w:rsidRPr="008F64F6">
                <w:t>opt</w:t>
              </w:r>
            </w:ins>
          </w:p>
        </w:tc>
        <w:tc>
          <w:tcPr>
            <w:tcW w:w="5421" w:type="dxa"/>
            <w:shd w:val="clear" w:color="auto" w:fill="auto"/>
          </w:tcPr>
          <w:p w14:paraId="73AE65E8" w14:textId="77777777" w:rsidR="00DF09B6" w:rsidRPr="008F64F6" w:rsidRDefault="00DF09B6" w:rsidP="00806E9B">
            <w:pPr>
              <w:pStyle w:val="TAL"/>
              <w:rPr>
                <w:ins w:id="2211" w:author="MCC TF160" w:date="2023-03-13T14:39:00Z"/>
              </w:rPr>
            </w:pPr>
          </w:p>
        </w:tc>
      </w:tr>
    </w:tbl>
    <w:p w14:paraId="025AA46F" w14:textId="77777777" w:rsidR="00DF09B6" w:rsidRDefault="00DF09B6" w:rsidP="00DF09B6">
      <w:pPr>
        <w:rPr>
          <w:ins w:id="2212" w:author="MCC TF160" w:date="2023-03-13T14:39:00Z"/>
        </w:rPr>
      </w:pPr>
    </w:p>
    <w:p w14:paraId="6A62F842" w14:textId="77777777" w:rsidR="00DF09B6" w:rsidRDefault="00DF09B6" w:rsidP="00DF09B6">
      <w:pPr>
        <w:pStyle w:val="TH"/>
        <w:rPr>
          <w:ins w:id="2213" w:author="MCC TF160" w:date="2023-03-13T14:39:00Z"/>
        </w:rPr>
      </w:pPr>
      <w:ins w:id="2214" w:author="MCC TF160" w:date="2023-03-13T14:39:00Z">
        <w:r>
          <w:t>IPCAN_IMS_Reset_Type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F09B6" w14:paraId="782363BB" w14:textId="77777777" w:rsidTr="00806E9B">
        <w:trPr>
          <w:ins w:id="2215" w:author="MCC TF160" w:date="2023-03-13T14:39:00Z"/>
        </w:trPr>
        <w:tc>
          <w:tcPr>
            <w:tcW w:w="9857" w:type="dxa"/>
            <w:gridSpan w:val="2"/>
            <w:shd w:val="clear" w:color="auto" w:fill="E0E0E0"/>
          </w:tcPr>
          <w:p w14:paraId="71DAF62F" w14:textId="77777777" w:rsidR="00DF09B6" w:rsidRPr="008F64F6" w:rsidRDefault="00DF09B6" w:rsidP="00806E9B">
            <w:pPr>
              <w:pStyle w:val="TAL"/>
              <w:rPr>
                <w:ins w:id="2216" w:author="MCC TF160" w:date="2023-03-13T14:39:00Z"/>
                <w:b/>
              </w:rPr>
            </w:pPr>
            <w:ins w:id="2217" w:author="MCC TF160" w:date="2023-03-13T14:39:00Z">
              <w:r w:rsidRPr="008F64F6">
                <w:rPr>
                  <w:b/>
                </w:rPr>
                <w:t>TTCN-3 Enumerated Type</w:t>
              </w:r>
            </w:ins>
          </w:p>
        </w:tc>
      </w:tr>
      <w:tr w:rsidR="00DF09B6" w14:paraId="6CDCDCBE" w14:textId="77777777" w:rsidTr="00806E9B">
        <w:trPr>
          <w:ins w:id="2218" w:author="MCC TF160" w:date="2023-03-13T14:39:00Z"/>
        </w:trPr>
        <w:tc>
          <w:tcPr>
            <w:tcW w:w="1971" w:type="dxa"/>
            <w:tcBorders>
              <w:bottom w:val="single" w:sz="4" w:space="0" w:color="auto"/>
            </w:tcBorders>
            <w:shd w:val="clear" w:color="auto" w:fill="E0E0E0"/>
          </w:tcPr>
          <w:p w14:paraId="00B5E41D" w14:textId="77777777" w:rsidR="00DF09B6" w:rsidRPr="008F64F6" w:rsidRDefault="00DF09B6" w:rsidP="00806E9B">
            <w:pPr>
              <w:pStyle w:val="TAL"/>
              <w:rPr>
                <w:ins w:id="2219" w:author="MCC TF160" w:date="2023-03-13T14:39:00Z"/>
                <w:b/>
              </w:rPr>
            </w:pPr>
            <w:bookmarkStart w:id="2220" w:name="IPCAN_IMS_Reset_Type" w:colFirst="1" w:colLast="1"/>
            <w:ins w:id="2221" w:author="MCC TF160" w:date="2023-03-13T14:39:00Z">
              <w:r w:rsidRPr="008F64F6">
                <w:rPr>
                  <w:b/>
                </w:rPr>
                <w:t>Name</w:t>
              </w:r>
            </w:ins>
          </w:p>
        </w:tc>
        <w:tc>
          <w:tcPr>
            <w:tcW w:w="7886" w:type="dxa"/>
            <w:tcBorders>
              <w:bottom w:val="single" w:sz="4" w:space="0" w:color="auto"/>
            </w:tcBorders>
            <w:shd w:val="clear" w:color="auto" w:fill="FFFF99"/>
          </w:tcPr>
          <w:p w14:paraId="5CFCE4A8" w14:textId="77777777" w:rsidR="00DF09B6" w:rsidRPr="008F64F6" w:rsidRDefault="00DF09B6" w:rsidP="00806E9B">
            <w:pPr>
              <w:pStyle w:val="TAL"/>
              <w:rPr>
                <w:ins w:id="2222" w:author="MCC TF160" w:date="2023-03-13T14:39:00Z"/>
                <w:b/>
              </w:rPr>
            </w:pPr>
            <w:ins w:id="2223" w:author="MCC TF160" w:date="2023-03-13T14:39:00Z">
              <w:r w:rsidRPr="008F64F6">
                <w:rPr>
                  <w:b/>
                </w:rPr>
                <w:t>IPCAN_IMS_Reset_Type</w:t>
              </w:r>
            </w:ins>
          </w:p>
        </w:tc>
      </w:tr>
      <w:bookmarkEnd w:id="2220"/>
      <w:tr w:rsidR="00DF09B6" w14:paraId="15D1D860" w14:textId="77777777" w:rsidTr="00806E9B">
        <w:trPr>
          <w:ins w:id="2224" w:author="MCC TF160" w:date="2023-03-13T14:39:00Z"/>
        </w:trPr>
        <w:tc>
          <w:tcPr>
            <w:tcW w:w="1971" w:type="dxa"/>
            <w:tcBorders>
              <w:bottom w:val="double" w:sz="4" w:space="0" w:color="auto"/>
            </w:tcBorders>
            <w:shd w:val="clear" w:color="auto" w:fill="E0E0E0"/>
          </w:tcPr>
          <w:p w14:paraId="700D56E9" w14:textId="77777777" w:rsidR="00DF09B6" w:rsidRPr="008F64F6" w:rsidRDefault="00DF09B6" w:rsidP="00806E9B">
            <w:pPr>
              <w:pStyle w:val="TAL"/>
              <w:rPr>
                <w:ins w:id="2225" w:author="MCC TF160" w:date="2023-03-13T14:39:00Z"/>
                <w:b/>
              </w:rPr>
            </w:pPr>
            <w:ins w:id="2226" w:author="MCC TF160" w:date="2023-03-13T14:39:00Z">
              <w:r w:rsidRPr="008F64F6">
                <w:rPr>
                  <w:b/>
                </w:rPr>
                <w:t>Comment</w:t>
              </w:r>
            </w:ins>
          </w:p>
        </w:tc>
        <w:tc>
          <w:tcPr>
            <w:tcW w:w="7886" w:type="dxa"/>
            <w:tcBorders>
              <w:bottom w:val="double" w:sz="4" w:space="0" w:color="auto"/>
            </w:tcBorders>
            <w:shd w:val="clear" w:color="auto" w:fill="auto"/>
          </w:tcPr>
          <w:p w14:paraId="4ACC2C71" w14:textId="77777777" w:rsidR="00DF09B6" w:rsidRPr="008F64F6" w:rsidRDefault="00DF09B6" w:rsidP="00806E9B">
            <w:pPr>
              <w:pStyle w:val="TAL"/>
              <w:rPr>
                <w:ins w:id="2227" w:author="MCC TF160" w:date="2023-03-13T14:39:00Z"/>
              </w:rPr>
            </w:pPr>
          </w:p>
        </w:tc>
      </w:tr>
      <w:tr w:rsidR="00DF09B6" w14:paraId="7685A8C5" w14:textId="77777777" w:rsidTr="00806E9B">
        <w:trPr>
          <w:ins w:id="2228" w:author="MCC TF160" w:date="2023-03-13T14:39:00Z"/>
        </w:trPr>
        <w:tc>
          <w:tcPr>
            <w:tcW w:w="1971" w:type="dxa"/>
            <w:tcBorders>
              <w:top w:val="double" w:sz="4" w:space="0" w:color="auto"/>
            </w:tcBorders>
            <w:shd w:val="clear" w:color="auto" w:fill="auto"/>
          </w:tcPr>
          <w:p w14:paraId="2E668EE0" w14:textId="77777777" w:rsidR="00DF09B6" w:rsidRPr="008F64F6" w:rsidRDefault="00DF09B6" w:rsidP="00806E9B">
            <w:pPr>
              <w:pStyle w:val="TAL"/>
              <w:rPr>
                <w:ins w:id="2229" w:author="MCC TF160" w:date="2023-03-13T14:39:00Z"/>
              </w:rPr>
            </w:pPr>
            <w:ins w:id="2230" w:author="MCC TF160" w:date="2023-03-13T14:39:00Z">
              <w:r w:rsidRPr="008F64F6">
                <w:t>WithCNF</w:t>
              </w:r>
            </w:ins>
          </w:p>
        </w:tc>
        <w:tc>
          <w:tcPr>
            <w:tcW w:w="7886" w:type="dxa"/>
            <w:tcBorders>
              <w:top w:val="double" w:sz="4" w:space="0" w:color="auto"/>
            </w:tcBorders>
            <w:shd w:val="clear" w:color="auto" w:fill="auto"/>
          </w:tcPr>
          <w:p w14:paraId="2F840377" w14:textId="77777777" w:rsidR="00DF09B6" w:rsidRPr="008F64F6" w:rsidRDefault="00DF09B6" w:rsidP="00806E9B">
            <w:pPr>
              <w:pStyle w:val="TAL"/>
              <w:rPr>
                <w:ins w:id="2231" w:author="MCC TF160" w:date="2023-03-13T14:39:00Z"/>
              </w:rPr>
            </w:pPr>
          </w:p>
        </w:tc>
      </w:tr>
      <w:tr w:rsidR="00DF09B6" w14:paraId="38D28A8B" w14:textId="77777777" w:rsidTr="00806E9B">
        <w:trPr>
          <w:ins w:id="2232" w:author="MCC TF160" w:date="2023-03-13T14:39:00Z"/>
        </w:trPr>
        <w:tc>
          <w:tcPr>
            <w:tcW w:w="1971" w:type="dxa"/>
            <w:shd w:val="clear" w:color="auto" w:fill="auto"/>
          </w:tcPr>
          <w:p w14:paraId="00A884C8" w14:textId="77777777" w:rsidR="00DF09B6" w:rsidRPr="008F64F6" w:rsidRDefault="00DF09B6" w:rsidP="00806E9B">
            <w:pPr>
              <w:pStyle w:val="TAL"/>
              <w:rPr>
                <w:ins w:id="2233" w:author="MCC TF160" w:date="2023-03-13T14:39:00Z"/>
              </w:rPr>
            </w:pPr>
            <w:ins w:id="2234" w:author="MCC TF160" w:date="2023-03-13T14:39:00Z">
              <w:r w:rsidRPr="008F64F6">
                <w:t>WithoutCNF</w:t>
              </w:r>
            </w:ins>
          </w:p>
        </w:tc>
        <w:tc>
          <w:tcPr>
            <w:tcW w:w="7886" w:type="dxa"/>
            <w:shd w:val="clear" w:color="auto" w:fill="auto"/>
          </w:tcPr>
          <w:p w14:paraId="5BFA9FD5" w14:textId="77777777" w:rsidR="00DF09B6" w:rsidRPr="008F64F6" w:rsidRDefault="00DF09B6" w:rsidP="00806E9B">
            <w:pPr>
              <w:pStyle w:val="TAL"/>
              <w:rPr>
                <w:ins w:id="2235" w:author="MCC TF160" w:date="2023-03-13T14:39:00Z"/>
              </w:rPr>
            </w:pPr>
          </w:p>
        </w:tc>
      </w:tr>
    </w:tbl>
    <w:p w14:paraId="0019C57A" w14:textId="77777777" w:rsidR="00DF09B6" w:rsidRDefault="00DF09B6" w:rsidP="00DF09B6">
      <w:pPr>
        <w:rPr>
          <w:ins w:id="2236" w:author="MCC TF160" w:date="2023-03-13T14:39:00Z"/>
        </w:rPr>
      </w:pPr>
    </w:p>
    <w:p w14:paraId="77B977AA" w14:textId="77777777" w:rsidR="00DF09B6" w:rsidRDefault="00DF09B6" w:rsidP="00DF09B6">
      <w:pPr>
        <w:pStyle w:val="TH"/>
        <w:rPr>
          <w:ins w:id="2237" w:author="MCC TF160" w:date="2023-03-13T14:39:00Z"/>
        </w:rPr>
      </w:pPr>
      <w:ins w:id="2238" w:author="MCC TF160" w:date="2023-03-13T14:39:00Z">
        <w:r>
          <w:t>IPCAN_IMS_Control_Type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F09B6" w14:paraId="621A1DAA" w14:textId="77777777" w:rsidTr="00806E9B">
        <w:trPr>
          <w:ins w:id="2239" w:author="MCC TF160" w:date="2023-03-13T14:39:00Z"/>
        </w:trPr>
        <w:tc>
          <w:tcPr>
            <w:tcW w:w="9857" w:type="dxa"/>
            <w:gridSpan w:val="3"/>
            <w:shd w:val="clear" w:color="auto" w:fill="E0E0E0"/>
          </w:tcPr>
          <w:p w14:paraId="2130A441" w14:textId="77777777" w:rsidR="00DF09B6" w:rsidRPr="008F64F6" w:rsidRDefault="00DF09B6" w:rsidP="00806E9B">
            <w:pPr>
              <w:pStyle w:val="TAL"/>
              <w:rPr>
                <w:ins w:id="2240" w:author="MCC TF160" w:date="2023-03-13T14:39:00Z"/>
                <w:b/>
              </w:rPr>
            </w:pPr>
            <w:ins w:id="2241" w:author="MCC TF160" w:date="2023-03-13T14:39:00Z">
              <w:r w:rsidRPr="008F64F6">
                <w:rPr>
                  <w:b/>
                </w:rPr>
                <w:t>TTCN-3 Union Type</w:t>
              </w:r>
            </w:ins>
          </w:p>
        </w:tc>
      </w:tr>
      <w:tr w:rsidR="00DF09B6" w14:paraId="14650F8F" w14:textId="77777777" w:rsidTr="00806E9B">
        <w:trPr>
          <w:ins w:id="2242" w:author="MCC TF160" w:date="2023-03-13T14:39:00Z"/>
        </w:trPr>
        <w:tc>
          <w:tcPr>
            <w:tcW w:w="1479" w:type="dxa"/>
            <w:tcBorders>
              <w:bottom w:val="single" w:sz="4" w:space="0" w:color="auto"/>
            </w:tcBorders>
            <w:shd w:val="clear" w:color="auto" w:fill="E0E0E0"/>
          </w:tcPr>
          <w:p w14:paraId="1EF0EA9C" w14:textId="77777777" w:rsidR="00DF09B6" w:rsidRPr="008F64F6" w:rsidRDefault="00DF09B6" w:rsidP="00806E9B">
            <w:pPr>
              <w:pStyle w:val="TAL"/>
              <w:rPr>
                <w:ins w:id="2243" w:author="MCC TF160" w:date="2023-03-13T14:39:00Z"/>
                <w:b/>
              </w:rPr>
            </w:pPr>
            <w:bookmarkStart w:id="2244" w:name="IPCAN_IMS_Control_Type" w:colFirst="1" w:colLast="1"/>
            <w:ins w:id="2245" w:author="MCC TF160" w:date="2023-03-13T14:39:00Z">
              <w:r w:rsidRPr="008F64F6">
                <w:rPr>
                  <w:b/>
                </w:rPr>
                <w:t>Name</w:t>
              </w:r>
            </w:ins>
          </w:p>
        </w:tc>
        <w:tc>
          <w:tcPr>
            <w:tcW w:w="8378" w:type="dxa"/>
            <w:gridSpan w:val="2"/>
            <w:tcBorders>
              <w:bottom w:val="single" w:sz="4" w:space="0" w:color="auto"/>
            </w:tcBorders>
            <w:shd w:val="clear" w:color="auto" w:fill="FFFF99"/>
          </w:tcPr>
          <w:p w14:paraId="1B653313" w14:textId="77777777" w:rsidR="00DF09B6" w:rsidRPr="008F64F6" w:rsidRDefault="00DF09B6" w:rsidP="00806E9B">
            <w:pPr>
              <w:pStyle w:val="TAL"/>
              <w:rPr>
                <w:ins w:id="2246" w:author="MCC TF160" w:date="2023-03-13T14:39:00Z"/>
                <w:b/>
              </w:rPr>
            </w:pPr>
            <w:ins w:id="2247" w:author="MCC TF160" w:date="2023-03-13T14:39:00Z">
              <w:r w:rsidRPr="008F64F6">
                <w:rPr>
                  <w:b/>
                </w:rPr>
                <w:t>IPCAN_IMS_Control_Type</w:t>
              </w:r>
            </w:ins>
          </w:p>
        </w:tc>
      </w:tr>
      <w:bookmarkEnd w:id="2244"/>
      <w:tr w:rsidR="00DF09B6" w14:paraId="10096A28" w14:textId="77777777" w:rsidTr="00806E9B">
        <w:trPr>
          <w:ins w:id="2248" w:author="MCC TF160" w:date="2023-03-13T14:39:00Z"/>
        </w:trPr>
        <w:tc>
          <w:tcPr>
            <w:tcW w:w="1479" w:type="dxa"/>
            <w:tcBorders>
              <w:bottom w:val="double" w:sz="4" w:space="0" w:color="auto"/>
            </w:tcBorders>
            <w:shd w:val="clear" w:color="auto" w:fill="E0E0E0"/>
          </w:tcPr>
          <w:p w14:paraId="0412A882" w14:textId="77777777" w:rsidR="00DF09B6" w:rsidRPr="008F64F6" w:rsidRDefault="00DF09B6" w:rsidP="00806E9B">
            <w:pPr>
              <w:pStyle w:val="TAL"/>
              <w:rPr>
                <w:ins w:id="2249" w:author="MCC TF160" w:date="2023-03-13T14:39:00Z"/>
                <w:b/>
              </w:rPr>
            </w:pPr>
            <w:ins w:id="2250" w:author="MCC TF160" w:date="2023-03-13T14:39:00Z">
              <w:r w:rsidRPr="008F64F6">
                <w:rPr>
                  <w:b/>
                </w:rPr>
                <w:t>Comment</w:t>
              </w:r>
            </w:ins>
          </w:p>
        </w:tc>
        <w:tc>
          <w:tcPr>
            <w:tcW w:w="8378" w:type="dxa"/>
            <w:gridSpan w:val="2"/>
            <w:tcBorders>
              <w:bottom w:val="double" w:sz="4" w:space="0" w:color="auto"/>
            </w:tcBorders>
            <w:shd w:val="clear" w:color="auto" w:fill="auto"/>
          </w:tcPr>
          <w:p w14:paraId="5AD7489C" w14:textId="77777777" w:rsidR="00DF09B6" w:rsidRPr="008F64F6" w:rsidRDefault="00DF09B6" w:rsidP="00806E9B">
            <w:pPr>
              <w:pStyle w:val="TAL"/>
              <w:rPr>
                <w:ins w:id="2251" w:author="MCC TF160" w:date="2023-03-13T14:39:00Z"/>
              </w:rPr>
            </w:pPr>
          </w:p>
        </w:tc>
      </w:tr>
      <w:tr w:rsidR="00DF09B6" w14:paraId="7C964048" w14:textId="77777777" w:rsidTr="00806E9B">
        <w:trPr>
          <w:ins w:id="2252" w:author="MCC TF160" w:date="2023-03-13T14:39:00Z"/>
        </w:trPr>
        <w:tc>
          <w:tcPr>
            <w:tcW w:w="1479" w:type="dxa"/>
            <w:tcBorders>
              <w:top w:val="double" w:sz="4" w:space="0" w:color="auto"/>
            </w:tcBorders>
            <w:shd w:val="clear" w:color="auto" w:fill="auto"/>
          </w:tcPr>
          <w:p w14:paraId="543A4012" w14:textId="77777777" w:rsidR="00DF09B6" w:rsidRPr="008F64F6" w:rsidRDefault="00DF09B6" w:rsidP="00806E9B">
            <w:pPr>
              <w:pStyle w:val="TAL"/>
              <w:rPr>
                <w:ins w:id="2253" w:author="MCC TF160" w:date="2023-03-13T14:39:00Z"/>
              </w:rPr>
            </w:pPr>
            <w:ins w:id="2254" w:author="MCC TF160" w:date="2023-03-13T14:39:00Z">
              <w:r w:rsidRPr="008F64F6">
                <w:t>Reset</w:t>
              </w:r>
            </w:ins>
          </w:p>
        </w:tc>
        <w:tc>
          <w:tcPr>
            <w:tcW w:w="2957" w:type="dxa"/>
            <w:tcBorders>
              <w:top w:val="double" w:sz="4" w:space="0" w:color="auto"/>
            </w:tcBorders>
            <w:shd w:val="clear" w:color="auto" w:fill="auto"/>
          </w:tcPr>
          <w:p w14:paraId="59B8CD93" w14:textId="77777777" w:rsidR="00DF09B6" w:rsidRPr="008F64F6" w:rsidRDefault="00DF09B6" w:rsidP="00806E9B">
            <w:pPr>
              <w:pStyle w:val="TAL"/>
              <w:rPr>
                <w:ins w:id="2255" w:author="MCC TF160" w:date="2023-03-13T14:39:00Z"/>
              </w:rPr>
            </w:pPr>
            <w:ins w:id="2256" w:author="MCC TF160" w:date="2023-03-13T14:39:00Z">
              <w:r>
                <w:fldChar w:fldCharType="begin"/>
              </w:r>
              <w:r>
                <w:instrText>HYPERLINK \l "IPCAN_IMS_Reset_Type"</w:instrText>
              </w:r>
              <w:r>
                <w:fldChar w:fldCharType="separate"/>
              </w:r>
              <w:r>
                <w:rPr>
                  <w:rStyle w:val="Hyperlink"/>
                </w:rPr>
                <w:t>IPCAN_IMS_Reset_Type</w:t>
              </w:r>
              <w:r>
                <w:rPr>
                  <w:rStyle w:val="Hyperlink"/>
                </w:rPr>
                <w:fldChar w:fldCharType="end"/>
              </w:r>
            </w:ins>
          </w:p>
        </w:tc>
        <w:tc>
          <w:tcPr>
            <w:tcW w:w="5421" w:type="dxa"/>
            <w:tcBorders>
              <w:top w:val="double" w:sz="4" w:space="0" w:color="auto"/>
            </w:tcBorders>
            <w:shd w:val="clear" w:color="auto" w:fill="auto"/>
          </w:tcPr>
          <w:p w14:paraId="21B374D8" w14:textId="77777777" w:rsidR="00DF09B6" w:rsidRPr="008F64F6" w:rsidRDefault="00DF09B6" w:rsidP="00806E9B">
            <w:pPr>
              <w:pStyle w:val="TAL"/>
              <w:rPr>
                <w:ins w:id="2257" w:author="MCC TF160" w:date="2023-03-13T14:39:00Z"/>
              </w:rPr>
            </w:pPr>
            <w:ins w:id="2258" w:author="MCC TF160" w:date="2023-03-13T14:39:00Z">
              <w:r w:rsidRPr="008F64F6">
                <w:t>to reset IMS after UE has been switched off and gets switched on again</w:t>
              </w:r>
            </w:ins>
          </w:p>
        </w:tc>
      </w:tr>
      <w:tr w:rsidR="00DF09B6" w14:paraId="409ED057" w14:textId="77777777" w:rsidTr="00806E9B">
        <w:trPr>
          <w:ins w:id="2259" w:author="MCC TF160" w:date="2023-03-13T14:39:00Z"/>
        </w:trPr>
        <w:tc>
          <w:tcPr>
            <w:tcW w:w="1479" w:type="dxa"/>
            <w:shd w:val="clear" w:color="auto" w:fill="auto"/>
          </w:tcPr>
          <w:p w14:paraId="2B2D04BE" w14:textId="77777777" w:rsidR="00DF09B6" w:rsidRPr="008F64F6" w:rsidRDefault="00DF09B6" w:rsidP="00806E9B">
            <w:pPr>
              <w:pStyle w:val="TAL"/>
              <w:rPr>
                <w:ins w:id="2260" w:author="MCC TF160" w:date="2023-03-13T14:39:00Z"/>
              </w:rPr>
            </w:pPr>
            <w:ins w:id="2261" w:author="MCC TF160" w:date="2023-03-13T14:39:00Z">
              <w:r w:rsidRPr="008F64F6">
                <w:t>IpcanInd</w:t>
              </w:r>
            </w:ins>
          </w:p>
        </w:tc>
        <w:tc>
          <w:tcPr>
            <w:tcW w:w="2957" w:type="dxa"/>
            <w:shd w:val="clear" w:color="auto" w:fill="auto"/>
          </w:tcPr>
          <w:p w14:paraId="791BA6CA" w14:textId="77777777" w:rsidR="00DF09B6" w:rsidRPr="008F64F6" w:rsidRDefault="00DF09B6" w:rsidP="00806E9B">
            <w:pPr>
              <w:pStyle w:val="TAL"/>
              <w:rPr>
                <w:ins w:id="2262" w:author="MCC TF160" w:date="2023-03-13T14:39:00Z"/>
              </w:rPr>
            </w:pPr>
            <w:ins w:id="2263" w:author="MCC TF160" w:date="2023-03-13T14:39:00Z">
              <w:r w:rsidRPr="008F64F6">
                <w:t>Null_Type</w:t>
              </w:r>
            </w:ins>
          </w:p>
        </w:tc>
        <w:tc>
          <w:tcPr>
            <w:tcW w:w="5421" w:type="dxa"/>
            <w:shd w:val="clear" w:color="auto" w:fill="auto"/>
          </w:tcPr>
          <w:p w14:paraId="34DA954F" w14:textId="77777777" w:rsidR="00DF09B6" w:rsidRPr="008F64F6" w:rsidRDefault="00DF09B6" w:rsidP="00806E9B">
            <w:pPr>
              <w:pStyle w:val="TAL"/>
              <w:rPr>
                <w:ins w:id="2264" w:author="MCC TF160" w:date="2023-03-13T14:39:00Z"/>
              </w:rPr>
            </w:pPr>
            <w:ins w:id="2265" w:author="MCC TF160" w:date="2023-03-13T14:39:00Z">
              <w:r w:rsidRPr="008F64F6">
                <w:t>to indicate to IMS which IPCAN is active (at port IPCAN or at port OtherIPCAN)</w:t>
              </w:r>
            </w:ins>
          </w:p>
        </w:tc>
      </w:tr>
      <w:tr w:rsidR="00DF09B6" w14:paraId="447E7075" w14:textId="77777777" w:rsidTr="00806E9B">
        <w:trPr>
          <w:ins w:id="2266" w:author="MCC TF160" w:date="2023-03-13T14:39:00Z"/>
        </w:trPr>
        <w:tc>
          <w:tcPr>
            <w:tcW w:w="1479" w:type="dxa"/>
            <w:shd w:val="clear" w:color="auto" w:fill="auto"/>
          </w:tcPr>
          <w:p w14:paraId="27AB6EE0" w14:textId="77777777" w:rsidR="00DF09B6" w:rsidRPr="008F64F6" w:rsidRDefault="00DF09B6" w:rsidP="00806E9B">
            <w:pPr>
              <w:pStyle w:val="TAL"/>
              <w:rPr>
                <w:ins w:id="2267" w:author="MCC TF160" w:date="2023-03-13T14:39:00Z"/>
              </w:rPr>
            </w:pPr>
            <w:ins w:id="2268" w:author="MCC TF160" w:date="2023-03-13T14:39:00Z">
              <w:r w:rsidRPr="008F64F6">
                <w:t>ReregistrationStart</w:t>
              </w:r>
            </w:ins>
          </w:p>
        </w:tc>
        <w:tc>
          <w:tcPr>
            <w:tcW w:w="2957" w:type="dxa"/>
            <w:shd w:val="clear" w:color="auto" w:fill="auto"/>
          </w:tcPr>
          <w:p w14:paraId="76C955F9" w14:textId="77777777" w:rsidR="00DF09B6" w:rsidRPr="008F64F6" w:rsidRDefault="00DF09B6" w:rsidP="00806E9B">
            <w:pPr>
              <w:pStyle w:val="TAL"/>
              <w:rPr>
                <w:ins w:id="2269" w:author="MCC TF160" w:date="2023-03-13T14:39:00Z"/>
              </w:rPr>
            </w:pPr>
            <w:ins w:id="2270" w:author="MCC TF160" w:date="2023-03-13T14:39:00Z">
              <w:r w:rsidRPr="008F64F6">
                <w:t>IPCAN_RAN_Type</w:t>
              </w:r>
            </w:ins>
          </w:p>
        </w:tc>
        <w:tc>
          <w:tcPr>
            <w:tcW w:w="5421" w:type="dxa"/>
            <w:shd w:val="clear" w:color="auto" w:fill="auto"/>
          </w:tcPr>
          <w:p w14:paraId="24F4200E" w14:textId="77777777" w:rsidR="00DF09B6" w:rsidRPr="008F64F6" w:rsidRDefault="00DF09B6" w:rsidP="00806E9B">
            <w:pPr>
              <w:pStyle w:val="TAL"/>
              <w:rPr>
                <w:ins w:id="2271" w:author="MCC TF160" w:date="2023-03-13T14:39:00Z"/>
              </w:rPr>
            </w:pPr>
            <w:ins w:id="2272" w:author="MCC TF160" w:date="2023-03-13T14:39:00Z">
              <w:r w:rsidRPr="008F64F6">
                <w:t>to prepare IMS PTC for (optional) re-registration</w:t>
              </w:r>
            </w:ins>
          </w:p>
        </w:tc>
      </w:tr>
      <w:tr w:rsidR="00DF09B6" w14:paraId="1BE49F73" w14:textId="77777777" w:rsidTr="00806E9B">
        <w:trPr>
          <w:ins w:id="2273" w:author="MCC TF160" w:date="2023-03-13T14:39:00Z"/>
        </w:trPr>
        <w:tc>
          <w:tcPr>
            <w:tcW w:w="1479" w:type="dxa"/>
            <w:shd w:val="clear" w:color="auto" w:fill="auto"/>
          </w:tcPr>
          <w:p w14:paraId="41AD1B42" w14:textId="77777777" w:rsidR="00DF09B6" w:rsidRPr="008F64F6" w:rsidRDefault="00DF09B6" w:rsidP="00806E9B">
            <w:pPr>
              <w:pStyle w:val="TAL"/>
              <w:rPr>
                <w:ins w:id="2274" w:author="MCC TF160" w:date="2023-03-13T14:39:00Z"/>
              </w:rPr>
            </w:pPr>
            <w:ins w:id="2275" w:author="MCC TF160" w:date="2023-03-13T14:39:00Z">
              <w:r w:rsidRPr="008F64F6">
                <w:t>ReregistrationStop</w:t>
              </w:r>
            </w:ins>
          </w:p>
        </w:tc>
        <w:tc>
          <w:tcPr>
            <w:tcW w:w="2957" w:type="dxa"/>
            <w:shd w:val="clear" w:color="auto" w:fill="auto"/>
          </w:tcPr>
          <w:p w14:paraId="28FB9C41" w14:textId="77777777" w:rsidR="00DF09B6" w:rsidRPr="008F64F6" w:rsidRDefault="00DF09B6" w:rsidP="00806E9B">
            <w:pPr>
              <w:pStyle w:val="TAL"/>
              <w:rPr>
                <w:ins w:id="2276" w:author="MCC TF160" w:date="2023-03-13T14:39:00Z"/>
              </w:rPr>
            </w:pPr>
            <w:ins w:id="2277" w:author="MCC TF160" w:date="2023-03-13T14:39:00Z">
              <w:r w:rsidRPr="008F64F6">
                <w:t>Null_Type</w:t>
              </w:r>
            </w:ins>
          </w:p>
        </w:tc>
        <w:tc>
          <w:tcPr>
            <w:tcW w:w="5421" w:type="dxa"/>
            <w:shd w:val="clear" w:color="auto" w:fill="auto"/>
          </w:tcPr>
          <w:p w14:paraId="57A624F5" w14:textId="77777777" w:rsidR="00DF09B6" w:rsidRPr="008F64F6" w:rsidRDefault="00DF09B6" w:rsidP="00806E9B">
            <w:pPr>
              <w:pStyle w:val="TAL"/>
              <w:rPr>
                <w:ins w:id="2278" w:author="MCC TF160" w:date="2023-03-13T14:39:00Z"/>
              </w:rPr>
            </w:pPr>
            <w:ins w:id="2279" w:author="MCC TF160" w:date="2023-03-13T14:39:00Z">
              <w:r w:rsidRPr="008F64F6">
                <w:t>to indicate to IMS PTC that no re-registration will happen anymore</w:t>
              </w:r>
            </w:ins>
          </w:p>
        </w:tc>
      </w:tr>
      <w:tr w:rsidR="00DF09B6" w14:paraId="4E153879" w14:textId="77777777" w:rsidTr="00806E9B">
        <w:trPr>
          <w:ins w:id="2280" w:author="MCC TF160" w:date="2023-03-13T14:39:00Z"/>
        </w:trPr>
        <w:tc>
          <w:tcPr>
            <w:tcW w:w="1479" w:type="dxa"/>
            <w:shd w:val="clear" w:color="auto" w:fill="auto"/>
          </w:tcPr>
          <w:p w14:paraId="2CC5CD74" w14:textId="77777777" w:rsidR="00DF09B6" w:rsidRPr="008F64F6" w:rsidRDefault="00DF09B6" w:rsidP="00806E9B">
            <w:pPr>
              <w:pStyle w:val="TAL"/>
              <w:rPr>
                <w:ins w:id="2281" w:author="MCC TF160" w:date="2023-03-13T14:39:00Z"/>
              </w:rPr>
            </w:pPr>
            <w:ins w:id="2282" w:author="MCC TF160" w:date="2023-03-13T14:39:00Z">
              <w:r w:rsidRPr="008F64F6">
                <w:t>NoRegistration</w:t>
              </w:r>
            </w:ins>
          </w:p>
        </w:tc>
        <w:tc>
          <w:tcPr>
            <w:tcW w:w="2957" w:type="dxa"/>
            <w:shd w:val="clear" w:color="auto" w:fill="auto"/>
          </w:tcPr>
          <w:p w14:paraId="3B67AA57" w14:textId="77777777" w:rsidR="00DF09B6" w:rsidRPr="008F64F6" w:rsidRDefault="00DF09B6" w:rsidP="00806E9B">
            <w:pPr>
              <w:pStyle w:val="TAL"/>
              <w:rPr>
                <w:ins w:id="2283" w:author="MCC TF160" w:date="2023-03-13T14:39:00Z"/>
              </w:rPr>
            </w:pPr>
            <w:ins w:id="2284" w:author="MCC TF160" w:date="2023-03-13T14:39:00Z">
              <w:r w:rsidRPr="008F64F6">
                <w:t>Null_Type</w:t>
              </w:r>
            </w:ins>
          </w:p>
        </w:tc>
        <w:tc>
          <w:tcPr>
            <w:tcW w:w="5421" w:type="dxa"/>
            <w:shd w:val="clear" w:color="auto" w:fill="auto"/>
          </w:tcPr>
          <w:p w14:paraId="12FEA539" w14:textId="77777777" w:rsidR="00DF09B6" w:rsidRPr="008F64F6" w:rsidRDefault="00DF09B6" w:rsidP="00806E9B">
            <w:pPr>
              <w:pStyle w:val="TAL"/>
              <w:rPr>
                <w:ins w:id="2285" w:author="MCC TF160" w:date="2023-03-13T14:39:00Z"/>
              </w:rPr>
            </w:pPr>
            <w:ins w:id="2286" w:author="MCC TF160" w:date="2023-03-13T14:39:00Z">
              <w:r w:rsidRPr="008F64F6">
                <w:t>no IMS registration shall happen (e.g. due to test loop mode being activated)</w:t>
              </w:r>
            </w:ins>
          </w:p>
        </w:tc>
      </w:tr>
    </w:tbl>
    <w:p w14:paraId="1F245FB6" w14:textId="77777777" w:rsidR="00DF09B6" w:rsidRDefault="00DF09B6" w:rsidP="00DF09B6">
      <w:pPr>
        <w:rPr>
          <w:ins w:id="2287" w:author="MCC TF160" w:date="2023-03-13T14:39:00Z"/>
        </w:rPr>
      </w:pPr>
    </w:p>
    <w:p w14:paraId="51789638" w14:textId="77777777" w:rsidR="00DF09B6" w:rsidRDefault="00DF09B6" w:rsidP="00DF09B6">
      <w:pPr>
        <w:pStyle w:val="TH"/>
        <w:rPr>
          <w:ins w:id="2288" w:author="MCC TF160" w:date="2023-03-13T14:39:00Z"/>
        </w:rPr>
      </w:pPr>
      <w:ins w:id="2289" w:author="MCC TF160" w:date="2023-03-13T14:39:00Z">
        <w:r>
          <w:t>IMS_IPCAN_Coordination_MSG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F09B6" w14:paraId="00E40ED4" w14:textId="77777777" w:rsidTr="00806E9B">
        <w:trPr>
          <w:ins w:id="2290" w:author="MCC TF160" w:date="2023-03-13T14:39:00Z"/>
        </w:trPr>
        <w:tc>
          <w:tcPr>
            <w:tcW w:w="9857" w:type="dxa"/>
            <w:gridSpan w:val="3"/>
            <w:shd w:val="clear" w:color="auto" w:fill="E0E0E0"/>
          </w:tcPr>
          <w:p w14:paraId="1A27B8AA" w14:textId="77777777" w:rsidR="00DF09B6" w:rsidRPr="008F64F6" w:rsidRDefault="00DF09B6" w:rsidP="00806E9B">
            <w:pPr>
              <w:pStyle w:val="TAL"/>
              <w:rPr>
                <w:ins w:id="2291" w:author="MCC TF160" w:date="2023-03-13T14:39:00Z"/>
                <w:b/>
              </w:rPr>
            </w:pPr>
            <w:ins w:id="2292" w:author="MCC TF160" w:date="2023-03-13T14:39:00Z">
              <w:r w:rsidRPr="008F64F6">
                <w:rPr>
                  <w:b/>
                </w:rPr>
                <w:t>TTCN-3 Union Type</w:t>
              </w:r>
            </w:ins>
          </w:p>
        </w:tc>
      </w:tr>
      <w:tr w:rsidR="00DF09B6" w14:paraId="45545B31" w14:textId="77777777" w:rsidTr="00806E9B">
        <w:trPr>
          <w:ins w:id="2293" w:author="MCC TF160" w:date="2023-03-13T14:39:00Z"/>
        </w:trPr>
        <w:tc>
          <w:tcPr>
            <w:tcW w:w="1479" w:type="dxa"/>
            <w:tcBorders>
              <w:bottom w:val="single" w:sz="4" w:space="0" w:color="auto"/>
            </w:tcBorders>
            <w:shd w:val="clear" w:color="auto" w:fill="E0E0E0"/>
          </w:tcPr>
          <w:p w14:paraId="48198FEA" w14:textId="77777777" w:rsidR="00DF09B6" w:rsidRPr="008F64F6" w:rsidRDefault="00DF09B6" w:rsidP="00806E9B">
            <w:pPr>
              <w:pStyle w:val="TAL"/>
              <w:rPr>
                <w:ins w:id="2294" w:author="MCC TF160" w:date="2023-03-13T14:39:00Z"/>
                <w:b/>
              </w:rPr>
            </w:pPr>
            <w:bookmarkStart w:id="2295" w:name="IMS_IPCAN_Coordination_MSG" w:colFirst="1" w:colLast="1"/>
            <w:ins w:id="2296" w:author="MCC TF160" w:date="2023-03-13T14:39:00Z">
              <w:r w:rsidRPr="008F64F6">
                <w:rPr>
                  <w:b/>
                </w:rPr>
                <w:t>Name</w:t>
              </w:r>
            </w:ins>
          </w:p>
        </w:tc>
        <w:tc>
          <w:tcPr>
            <w:tcW w:w="8378" w:type="dxa"/>
            <w:gridSpan w:val="2"/>
            <w:tcBorders>
              <w:bottom w:val="single" w:sz="4" w:space="0" w:color="auto"/>
            </w:tcBorders>
            <w:shd w:val="clear" w:color="auto" w:fill="FFFF99"/>
          </w:tcPr>
          <w:p w14:paraId="17B2E6FE" w14:textId="77777777" w:rsidR="00DF09B6" w:rsidRPr="008F64F6" w:rsidRDefault="00DF09B6" w:rsidP="00806E9B">
            <w:pPr>
              <w:pStyle w:val="TAL"/>
              <w:rPr>
                <w:ins w:id="2297" w:author="MCC TF160" w:date="2023-03-13T14:39:00Z"/>
                <w:b/>
              </w:rPr>
            </w:pPr>
            <w:ins w:id="2298" w:author="MCC TF160" w:date="2023-03-13T14:39:00Z">
              <w:r w:rsidRPr="008F64F6">
                <w:rPr>
                  <w:b/>
                </w:rPr>
                <w:t>IMS_IPCAN_Coordination_MSG</w:t>
              </w:r>
            </w:ins>
          </w:p>
        </w:tc>
      </w:tr>
      <w:bookmarkEnd w:id="2295"/>
      <w:tr w:rsidR="00DF09B6" w14:paraId="11804DE7" w14:textId="77777777" w:rsidTr="00806E9B">
        <w:trPr>
          <w:ins w:id="2299" w:author="MCC TF160" w:date="2023-03-13T14:39:00Z"/>
        </w:trPr>
        <w:tc>
          <w:tcPr>
            <w:tcW w:w="1479" w:type="dxa"/>
            <w:tcBorders>
              <w:bottom w:val="double" w:sz="4" w:space="0" w:color="auto"/>
            </w:tcBorders>
            <w:shd w:val="clear" w:color="auto" w:fill="E0E0E0"/>
          </w:tcPr>
          <w:p w14:paraId="503B3420" w14:textId="77777777" w:rsidR="00DF09B6" w:rsidRPr="008F64F6" w:rsidRDefault="00DF09B6" w:rsidP="00806E9B">
            <w:pPr>
              <w:pStyle w:val="TAL"/>
              <w:rPr>
                <w:ins w:id="2300" w:author="MCC TF160" w:date="2023-03-13T14:39:00Z"/>
                <w:b/>
              </w:rPr>
            </w:pPr>
            <w:ins w:id="2301" w:author="MCC TF160" w:date="2023-03-13T14:39:00Z">
              <w:r w:rsidRPr="008F64F6">
                <w:rPr>
                  <w:b/>
                </w:rPr>
                <w:t>Comment</w:t>
              </w:r>
            </w:ins>
          </w:p>
        </w:tc>
        <w:tc>
          <w:tcPr>
            <w:tcW w:w="8378" w:type="dxa"/>
            <w:gridSpan w:val="2"/>
            <w:tcBorders>
              <w:bottom w:val="double" w:sz="4" w:space="0" w:color="auto"/>
            </w:tcBorders>
            <w:shd w:val="clear" w:color="auto" w:fill="auto"/>
          </w:tcPr>
          <w:p w14:paraId="0A4B9ADA" w14:textId="77777777" w:rsidR="00DF09B6" w:rsidRPr="008F64F6" w:rsidRDefault="00DF09B6" w:rsidP="00806E9B">
            <w:pPr>
              <w:pStyle w:val="TAL"/>
              <w:rPr>
                <w:ins w:id="2302" w:author="MCC TF160" w:date="2023-03-13T14:39:00Z"/>
              </w:rPr>
            </w:pPr>
          </w:p>
        </w:tc>
      </w:tr>
      <w:tr w:rsidR="00DF09B6" w14:paraId="20CC5579" w14:textId="77777777" w:rsidTr="00806E9B">
        <w:trPr>
          <w:ins w:id="2303" w:author="MCC TF160" w:date="2023-03-13T14:39:00Z"/>
        </w:trPr>
        <w:tc>
          <w:tcPr>
            <w:tcW w:w="1479" w:type="dxa"/>
            <w:tcBorders>
              <w:top w:val="double" w:sz="4" w:space="0" w:color="auto"/>
            </w:tcBorders>
            <w:shd w:val="clear" w:color="auto" w:fill="auto"/>
          </w:tcPr>
          <w:p w14:paraId="02394CF2" w14:textId="77777777" w:rsidR="00DF09B6" w:rsidRPr="008F64F6" w:rsidRDefault="00DF09B6" w:rsidP="00806E9B">
            <w:pPr>
              <w:pStyle w:val="TAL"/>
              <w:rPr>
                <w:ins w:id="2304" w:author="MCC TF160" w:date="2023-03-13T14:39:00Z"/>
              </w:rPr>
            </w:pPr>
            <w:ins w:id="2305" w:author="MCC TF160" w:date="2023-03-13T14:39:00Z">
              <w:r w:rsidRPr="008F64F6">
                <w:t>TriggerEvent</w:t>
              </w:r>
            </w:ins>
          </w:p>
        </w:tc>
        <w:tc>
          <w:tcPr>
            <w:tcW w:w="2957" w:type="dxa"/>
            <w:tcBorders>
              <w:top w:val="double" w:sz="4" w:space="0" w:color="auto"/>
            </w:tcBorders>
            <w:shd w:val="clear" w:color="auto" w:fill="auto"/>
          </w:tcPr>
          <w:p w14:paraId="6B4991F7" w14:textId="77777777" w:rsidR="00DF09B6" w:rsidRPr="008F64F6" w:rsidRDefault="00DF09B6" w:rsidP="00806E9B">
            <w:pPr>
              <w:pStyle w:val="TAL"/>
              <w:rPr>
                <w:ins w:id="2306" w:author="MCC TF160" w:date="2023-03-13T14:39:00Z"/>
              </w:rPr>
            </w:pPr>
            <w:ins w:id="2307" w:author="MCC TF160" w:date="2023-03-13T14:39:00Z">
              <w:r>
                <w:fldChar w:fldCharType="begin"/>
              </w:r>
              <w:r>
                <w:instrText>HYPERLINK \l "CoOrdination_Trigger_Type"</w:instrText>
              </w:r>
              <w:r>
                <w:fldChar w:fldCharType="separate"/>
              </w:r>
              <w:r>
                <w:rPr>
                  <w:rStyle w:val="Hyperlink"/>
                </w:rPr>
                <w:t>CoOrdination_Trigger_Type</w:t>
              </w:r>
              <w:r>
                <w:rPr>
                  <w:rStyle w:val="Hyperlink"/>
                </w:rPr>
                <w:fldChar w:fldCharType="end"/>
              </w:r>
            </w:ins>
          </w:p>
        </w:tc>
        <w:tc>
          <w:tcPr>
            <w:tcW w:w="5421" w:type="dxa"/>
            <w:tcBorders>
              <w:top w:val="double" w:sz="4" w:space="0" w:color="auto"/>
            </w:tcBorders>
            <w:shd w:val="clear" w:color="auto" w:fill="auto"/>
          </w:tcPr>
          <w:p w14:paraId="00719777" w14:textId="77777777" w:rsidR="00DF09B6" w:rsidRPr="008F64F6" w:rsidRDefault="00DF09B6" w:rsidP="00806E9B">
            <w:pPr>
              <w:pStyle w:val="TAL"/>
              <w:rPr>
                <w:ins w:id="2308" w:author="MCC TF160" w:date="2023-03-13T14:39:00Z"/>
              </w:rPr>
            </w:pPr>
            <w:ins w:id="2309" w:author="MCC TF160" w:date="2023-03-13T14:39:00Z">
              <w:r w:rsidRPr="008F64F6">
                <w:t>any trigger of confirmation</w:t>
              </w:r>
            </w:ins>
          </w:p>
        </w:tc>
      </w:tr>
      <w:tr w:rsidR="00DF09B6" w14:paraId="20499E83" w14:textId="77777777" w:rsidTr="00806E9B">
        <w:trPr>
          <w:ins w:id="2310" w:author="MCC TF160" w:date="2023-03-13T14:39:00Z"/>
        </w:trPr>
        <w:tc>
          <w:tcPr>
            <w:tcW w:w="1479" w:type="dxa"/>
            <w:shd w:val="clear" w:color="auto" w:fill="auto"/>
          </w:tcPr>
          <w:p w14:paraId="59F7C0FF" w14:textId="77777777" w:rsidR="00DF09B6" w:rsidRPr="008F64F6" w:rsidRDefault="00DF09B6" w:rsidP="00806E9B">
            <w:pPr>
              <w:pStyle w:val="TAL"/>
              <w:rPr>
                <w:ins w:id="2311" w:author="MCC TF160" w:date="2023-03-13T14:39:00Z"/>
              </w:rPr>
            </w:pPr>
            <w:ins w:id="2312" w:author="MCC TF160" w:date="2023-03-13T14:39:00Z">
              <w:r w:rsidRPr="008F64F6">
                <w:t>AbortEvent</w:t>
              </w:r>
            </w:ins>
          </w:p>
        </w:tc>
        <w:tc>
          <w:tcPr>
            <w:tcW w:w="2957" w:type="dxa"/>
            <w:shd w:val="clear" w:color="auto" w:fill="auto"/>
          </w:tcPr>
          <w:p w14:paraId="10B3EB44" w14:textId="77777777" w:rsidR="00DF09B6" w:rsidRPr="008F64F6" w:rsidRDefault="00DF09B6" w:rsidP="00806E9B">
            <w:pPr>
              <w:pStyle w:val="TAL"/>
              <w:rPr>
                <w:ins w:id="2313" w:author="MCC TF160" w:date="2023-03-13T14:39:00Z"/>
              </w:rPr>
            </w:pPr>
            <w:ins w:id="2314" w:author="MCC TF160" w:date="2023-03-13T14:39:00Z">
              <w:r w:rsidRPr="008F64F6">
                <w:t>Null_Type</w:t>
              </w:r>
            </w:ins>
          </w:p>
        </w:tc>
        <w:tc>
          <w:tcPr>
            <w:tcW w:w="5421" w:type="dxa"/>
            <w:shd w:val="clear" w:color="auto" w:fill="auto"/>
          </w:tcPr>
          <w:p w14:paraId="61554BCB" w14:textId="77777777" w:rsidR="00DF09B6" w:rsidRPr="008F64F6" w:rsidRDefault="00DF09B6" w:rsidP="00806E9B">
            <w:pPr>
              <w:pStyle w:val="TAL"/>
              <w:rPr>
                <w:ins w:id="2315" w:author="MCC TF160" w:date="2023-03-13T14:39:00Z"/>
              </w:rPr>
            </w:pPr>
            <w:ins w:id="2316" w:author="MCC TF160" w:date="2023-03-13T14:39:00Z">
              <w:r w:rsidRPr="008F64F6">
                <w:t>sent instead of TriggerEvent if procedure shall be aborted</w:t>
              </w:r>
            </w:ins>
          </w:p>
        </w:tc>
      </w:tr>
      <w:tr w:rsidR="00DF09B6" w14:paraId="73D4FCD4" w14:textId="77777777" w:rsidTr="00806E9B">
        <w:trPr>
          <w:ins w:id="2317" w:author="MCC TF160" w:date="2023-03-13T14:39:00Z"/>
        </w:trPr>
        <w:tc>
          <w:tcPr>
            <w:tcW w:w="1479" w:type="dxa"/>
            <w:shd w:val="clear" w:color="auto" w:fill="auto"/>
          </w:tcPr>
          <w:p w14:paraId="4352D36B" w14:textId="77777777" w:rsidR="00DF09B6" w:rsidRPr="008F64F6" w:rsidRDefault="00DF09B6" w:rsidP="00806E9B">
            <w:pPr>
              <w:pStyle w:val="TAL"/>
              <w:rPr>
                <w:ins w:id="2318" w:author="MCC TF160" w:date="2023-03-13T14:39:00Z"/>
              </w:rPr>
            </w:pPr>
            <w:ins w:id="2319" w:author="MCC TF160" w:date="2023-03-13T14:39:00Z">
              <w:r w:rsidRPr="008F64F6">
                <w:t>IPCAN_IMS_Control</w:t>
              </w:r>
            </w:ins>
          </w:p>
        </w:tc>
        <w:tc>
          <w:tcPr>
            <w:tcW w:w="2957" w:type="dxa"/>
            <w:shd w:val="clear" w:color="auto" w:fill="auto"/>
          </w:tcPr>
          <w:p w14:paraId="5B8582D1" w14:textId="77777777" w:rsidR="00DF09B6" w:rsidRPr="008F64F6" w:rsidRDefault="00DF09B6" w:rsidP="00806E9B">
            <w:pPr>
              <w:pStyle w:val="TAL"/>
              <w:rPr>
                <w:ins w:id="2320" w:author="MCC TF160" w:date="2023-03-13T14:39:00Z"/>
              </w:rPr>
            </w:pPr>
            <w:ins w:id="2321" w:author="MCC TF160" w:date="2023-03-13T14:39:00Z">
              <w:r>
                <w:fldChar w:fldCharType="begin"/>
              </w:r>
              <w:r>
                <w:instrText>HYPERLINK \l "IPCAN_IMS_Control_Type"</w:instrText>
              </w:r>
              <w:r>
                <w:fldChar w:fldCharType="separate"/>
              </w:r>
              <w:r>
                <w:rPr>
                  <w:rStyle w:val="Hyperlink"/>
                </w:rPr>
                <w:t>IPCAN_IMS_Control_Type</w:t>
              </w:r>
              <w:r>
                <w:rPr>
                  <w:rStyle w:val="Hyperlink"/>
                </w:rPr>
                <w:fldChar w:fldCharType="end"/>
              </w:r>
            </w:ins>
          </w:p>
        </w:tc>
        <w:tc>
          <w:tcPr>
            <w:tcW w:w="5421" w:type="dxa"/>
            <w:shd w:val="clear" w:color="auto" w:fill="auto"/>
          </w:tcPr>
          <w:p w14:paraId="2BF868B0" w14:textId="77777777" w:rsidR="00DF09B6" w:rsidRPr="008F64F6" w:rsidRDefault="00DF09B6" w:rsidP="00806E9B">
            <w:pPr>
              <w:pStyle w:val="TAL"/>
              <w:rPr>
                <w:ins w:id="2322" w:author="MCC TF160" w:date="2023-03-13T14:39:00Z"/>
              </w:rPr>
            </w:pPr>
            <w:ins w:id="2323" w:author="MCC TF160" w:date="2023-03-13T14:39:00Z">
              <w:r w:rsidRPr="008F64F6">
                <w:t>IMS &lt;- IPCAN: to control IMS (default behaviour)</w:t>
              </w:r>
            </w:ins>
          </w:p>
        </w:tc>
      </w:tr>
      <w:tr w:rsidR="00DF09B6" w14:paraId="73DA4CCE" w14:textId="77777777" w:rsidTr="00806E9B">
        <w:trPr>
          <w:ins w:id="2324" w:author="MCC TF160" w:date="2023-03-13T14:39:00Z"/>
        </w:trPr>
        <w:tc>
          <w:tcPr>
            <w:tcW w:w="1479" w:type="dxa"/>
            <w:shd w:val="clear" w:color="auto" w:fill="auto"/>
          </w:tcPr>
          <w:p w14:paraId="4CF44980" w14:textId="77777777" w:rsidR="00DF09B6" w:rsidRPr="008F64F6" w:rsidRDefault="00DF09B6" w:rsidP="00806E9B">
            <w:pPr>
              <w:pStyle w:val="TAL"/>
              <w:rPr>
                <w:ins w:id="2325" w:author="MCC TF160" w:date="2023-03-13T14:39:00Z"/>
              </w:rPr>
            </w:pPr>
            <w:ins w:id="2326" w:author="MCC TF160" w:date="2023-03-13T14:39:00Z">
              <w:r w:rsidRPr="008F64F6">
                <w:t>IMS_IPCAN_Command</w:t>
              </w:r>
            </w:ins>
          </w:p>
        </w:tc>
        <w:tc>
          <w:tcPr>
            <w:tcW w:w="2957" w:type="dxa"/>
            <w:shd w:val="clear" w:color="auto" w:fill="auto"/>
          </w:tcPr>
          <w:p w14:paraId="52B49056" w14:textId="77777777" w:rsidR="00DF09B6" w:rsidRPr="008F64F6" w:rsidRDefault="00DF09B6" w:rsidP="00806E9B">
            <w:pPr>
              <w:pStyle w:val="TAL"/>
              <w:rPr>
                <w:ins w:id="2327" w:author="MCC TF160" w:date="2023-03-13T14:39:00Z"/>
              </w:rPr>
            </w:pPr>
            <w:ins w:id="2328" w:author="MCC TF160" w:date="2023-03-13T14:39:00Z">
              <w:r>
                <w:fldChar w:fldCharType="begin"/>
              </w:r>
              <w:r>
                <w:instrText>HYPERLINK \l "IMS_IPCAN_Command_Type"</w:instrText>
              </w:r>
              <w:r>
                <w:fldChar w:fldCharType="separate"/>
              </w:r>
              <w:r>
                <w:rPr>
                  <w:rStyle w:val="Hyperlink"/>
                </w:rPr>
                <w:t>IMS_IPCAN_Command_Type</w:t>
              </w:r>
              <w:r>
                <w:rPr>
                  <w:rStyle w:val="Hyperlink"/>
                </w:rPr>
                <w:fldChar w:fldCharType="end"/>
              </w:r>
            </w:ins>
          </w:p>
        </w:tc>
        <w:tc>
          <w:tcPr>
            <w:tcW w:w="5421" w:type="dxa"/>
            <w:shd w:val="clear" w:color="auto" w:fill="auto"/>
          </w:tcPr>
          <w:p w14:paraId="74120F1A" w14:textId="77777777" w:rsidR="00DF09B6" w:rsidRPr="008F64F6" w:rsidRDefault="00DF09B6" w:rsidP="00806E9B">
            <w:pPr>
              <w:pStyle w:val="TAL"/>
              <w:rPr>
                <w:ins w:id="2329" w:author="MCC TF160" w:date="2023-03-13T14:39:00Z"/>
              </w:rPr>
            </w:pPr>
            <w:ins w:id="2330" w:author="MCC TF160" w:date="2023-03-13T14:39:00Z">
              <w:r w:rsidRPr="008F64F6">
                <w:t>IMS -&gt; IPCAN: command from the IPCAN to control IMS (mainly for IMS default behaviour)</w:t>
              </w:r>
            </w:ins>
          </w:p>
        </w:tc>
      </w:tr>
      <w:tr w:rsidR="00DF09B6" w14:paraId="614F4603" w14:textId="77777777" w:rsidTr="00806E9B">
        <w:trPr>
          <w:ins w:id="2331" w:author="MCC TF160" w:date="2023-03-13T14:39:00Z"/>
        </w:trPr>
        <w:tc>
          <w:tcPr>
            <w:tcW w:w="1479" w:type="dxa"/>
            <w:shd w:val="clear" w:color="auto" w:fill="auto"/>
          </w:tcPr>
          <w:p w14:paraId="18C17E7D" w14:textId="77777777" w:rsidR="00DF09B6" w:rsidRPr="008F64F6" w:rsidRDefault="00DF09B6" w:rsidP="00806E9B">
            <w:pPr>
              <w:pStyle w:val="TAL"/>
              <w:rPr>
                <w:ins w:id="2332" w:author="MCC TF160" w:date="2023-03-13T14:39:00Z"/>
              </w:rPr>
            </w:pPr>
            <w:ins w:id="2333" w:author="MCC TF160" w:date="2023-03-13T14:39:00Z">
              <w:r w:rsidRPr="008F64F6">
                <w:t>IPCAN_IMS_Response</w:t>
              </w:r>
            </w:ins>
          </w:p>
        </w:tc>
        <w:tc>
          <w:tcPr>
            <w:tcW w:w="2957" w:type="dxa"/>
            <w:shd w:val="clear" w:color="auto" w:fill="auto"/>
          </w:tcPr>
          <w:p w14:paraId="521E3A6E" w14:textId="77777777" w:rsidR="00DF09B6" w:rsidRPr="008F64F6" w:rsidRDefault="00DF09B6" w:rsidP="00806E9B">
            <w:pPr>
              <w:pStyle w:val="TAL"/>
              <w:rPr>
                <w:ins w:id="2334" w:author="MCC TF160" w:date="2023-03-13T14:39:00Z"/>
              </w:rPr>
            </w:pPr>
            <w:ins w:id="2335" w:author="MCC TF160" w:date="2023-03-13T14:39:00Z">
              <w:r>
                <w:fldChar w:fldCharType="begin"/>
              </w:r>
              <w:r>
                <w:instrText>HYPERLINK \l "IPCAN_IMS_Response_Type"</w:instrText>
              </w:r>
              <w:r>
                <w:fldChar w:fldCharType="separate"/>
              </w:r>
              <w:r>
                <w:rPr>
                  <w:rStyle w:val="Hyperlink"/>
                </w:rPr>
                <w:t>IPCAN_IMS_Response_Type</w:t>
              </w:r>
              <w:r>
                <w:rPr>
                  <w:rStyle w:val="Hyperlink"/>
                </w:rPr>
                <w:fldChar w:fldCharType="end"/>
              </w:r>
            </w:ins>
          </w:p>
        </w:tc>
        <w:tc>
          <w:tcPr>
            <w:tcW w:w="5421" w:type="dxa"/>
            <w:shd w:val="clear" w:color="auto" w:fill="auto"/>
          </w:tcPr>
          <w:p w14:paraId="6CB47090" w14:textId="77777777" w:rsidR="00DF09B6" w:rsidRPr="008F64F6" w:rsidRDefault="00DF09B6" w:rsidP="00806E9B">
            <w:pPr>
              <w:pStyle w:val="TAL"/>
              <w:rPr>
                <w:ins w:id="2336" w:author="MCC TF160" w:date="2023-03-13T14:39:00Z"/>
              </w:rPr>
            </w:pPr>
            <w:ins w:id="2337" w:author="MCC TF160" w:date="2023-03-13T14:39:00Z">
              <w:r w:rsidRPr="008F64F6">
                <w:t>IMS &lt;- IPCAN: response for previous command</w:t>
              </w:r>
            </w:ins>
          </w:p>
        </w:tc>
      </w:tr>
      <w:tr w:rsidR="00DF09B6" w14:paraId="30F97E0C" w14:textId="77777777" w:rsidTr="00806E9B">
        <w:trPr>
          <w:ins w:id="2338" w:author="MCC TF160" w:date="2023-03-13T14:39:00Z"/>
        </w:trPr>
        <w:tc>
          <w:tcPr>
            <w:tcW w:w="1479" w:type="dxa"/>
            <w:shd w:val="clear" w:color="auto" w:fill="auto"/>
          </w:tcPr>
          <w:p w14:paraId="393DCB1D" w14:textId="77777777" w:rsidR="00DF09B6" w:rsidRPr="008F64F6" w:rsidRDefault="00DF09B6" w:rsidP="00806E9B">
            <w:pPr>
              <w:pStyle w:val="TAL"/>
              <w:rPr>
                <w:ins w:id="2339" w:author="MCC TF160" w:date="2023-03-13T14:39:00Z"/>
              </w:rPr>
            </w:pPr>
            <w:ins w:id="2340" w:author="MCC TF160" w:date="2023-03-13T14:39:00Z">
              <w:r w:rsidRPr="008F64F6">
                <w:t>ProtocolConfigOptions</w:t>
              </w:r>
            </w:ins>
          </w:p>
        </w:tc>
        <w:tc>
          <w:tcPr>
            <w:tcW w:w="2957" w:type="dxa"/>
            <w:shd w:val="clear" w:color="auto" w:fill="auto"/>
          </w:tcPr>
          <w:p w14:paraId="12A5F234" w14:textId="77777777" w:rsidR="00DF09B6" w:rsidRPr="008F64F6" w:rsidRDefault="00DF09B6" w:rsidP="00806E9B">
            <w:pPr>
              <w:pStyle w:val="TAL"/>
              <w:rPr>
                <w:ins w:id="2341" w:author="MCC TF160" w:date="2023-03-13T14:39:00Z"/>
              </w:rPr>
            </w:pPr>
            <w:ins w:id="2342" w:author="MCC TF160" w:date="2023-03-13T14:39:00Z">
              <w:r w:rsidRPr="008F64F6">
                <w:t>NAS_ProtocolConfigOptions_Type</w:t>
              </w:r>
            </w:ins>
          </w:p>
        </w:tc>
        <w:tc>
          <w:tcPr>
            <w:tcW w:w="5421" w:type="dxa"/>
            <w:shd w:val="clear" w:color="auto" w:fill="auto"/>
          </w:tcPr>
          <w:p w14:paraId="03496021" w14:textId="77777777" w:rsidR="00DF09B6" w:rsidRPr="008F64F6" w:rsidRDefault="00DF09B6" w:rsidP="00806E9B">
            <w:pPr>
              <w:pStyle w:val="TAL"/>
              <w:rPr>
                <w:ins w:id="2343" w:author="MCC TF160" w:date="2023-03-13T14:39:00Z"/>
              </w:rPr>
            </w:pPr>
            <w:ins w:id="2344" w:author="MCC TF160" w:date="2023-03-13T14:39:00Z">
              <w:r w:rsidRPr="008F64F6">
                <w:t>IMS &lt;-&gt; IPCAN: PCOs to be used in NAS signalling</w:t>
              </w:r>
            </w:ins>
          </w:p>
        </w:tc>
      </w:tr>
      <w:tr w:rsidR="00DF09B6" w14:paraId="415DB8A0" w14:textId="77777777" w:rsidTr="00806E9B">
        <w:trPr>
          <w:ins w:id="2345" w:author="MCC TF160" w:date="2023-03-13T14:39:00Z"/>
        </w:trPr>
        <w:tc>
          <w:tcPr>
            <w:tcW w:w="1479" w:type="dxa"/>
            <w:shd w:val="clear" w:color="auto" w:fill="auto"/>
          </w:tcPr>
          <w:p w14:paraId="6E6564B5" w14:textId="77777777" w:rsidR="00DF09B6" w:rsidRPr="008F64F6" w:rsidRDefault="00DF09B6" w:rsidP="00806E9B">
            <w:pPr>
              <w:pStyle w:val="TAL"/>
              <w:rPr>
                <w:ins w:id="2346" w:author="MCC TF160" w:date="2023-03-13T14:39:00Z"/>
              </w:rPr>
            </w:pPr>
            <w:ins w:id="2347" w:author="MCC TF160" w:date="2023-03-13T14:39:00Z">
              <w:r w:rsidRPr="008F64F6">
                <w:t>IPCAN_IMS_Data</w:t>
              </w:r>
            </w:ins>
          </w:p>
        </w:tc>
        <w:tc>
          <w:tcPr>
            <w:tcW w:w="2957" w:type="dxa"/>
            <w:shd w:val="clear" w:color="auto" w:fill="auto"/>
          </w:tcPr>
          <w:p w14:paraId="42D55623" w14:textId="77777777" w:rsidR="00DF09B6" w:rsidRPr="008F64F6" w:rsidRDefault="00DF09B6" w:rsidP="00806E9B">
            <w:pPr>
              <w:pStyle w:val="TAL"/>
              <w:rPr>
                <w:ins w:id="2348" w:author="MCC TF160" w:date="2023-03-13T14:39:00Z"/>
              </w:rPr>
            </w:pPr>
            <w:ins w:id="2349" w:author="MCC TF160" w:date="2023-03-13T14:39:00Z">
              <w:r w:rsidRPr="008F64F6">
                <w:t>charstring</w:t>
              </w:r>
            </w:ins>
          </w:p>
        </w:tc>
        <w:tc>
          <w:tcPr>
            <w:tcW w:w="5421" w:type="dxa"/>
            <w:shd w:val="clear" w:color="auto" w:fill="auto"/>
          </w:tcPr>
          <w:p w14:paraId="0D56433A" w14:textId="77777777" w:rsidR="00DF09B6" w:rsidRPr="008F64F6" w:rsidRDefault="00DF09B6" w:rsidP="00806E9B">
            <w:pPr>
              <w:pStyle w:val="TAL"/>
              <w:rPr>
                <w:ins w:id="2350" w:author="MCC TF160" w:date="2023-03-13T14:39:00Z"/>
              </w:rPr>
            </w:pPr>
            <w:ins w:id="2351" w:author="MCC TF160" w:date="2023-03-13T14:39:00Z">
              <w:r w:rsidRPr="008F64F6">
                <w:t>IMS &lt;- IPCAN: to send data from IPCAN to IMS</w:t>
              </w:r>
            </w:ins>
          </w:p>
        </w:tc>
      </w:tr>
      <w:tr w:rsidR="00DF09B6" w14:paraId="094EF09C" w14:textId="77777777" w:rsidTr="00806E9B">
        <w:trPr>
          <w:ins w:id="2352" w:author="MCC TF160" w:date="2023-03-13T14:39:00Z"/>
        </w:trPr>
        <w:tc>
          <w:tcPr>
            <w:tcW w:w="1479" w:type="dxa"/>
            <w:shd w:val="clear" w:color="auto" w:fill="auto"/>
          </w:tcPr>
          <w:p w14:paraId="4380A093" w14:textId="77777777" w:rsidR="00DF09B6" w:rsidRPr="008F64F6" w:rsidRDefault="00DF09B6" w:rsidP="00806E9B">
            <w:pPr>
              <w:pStyle w:val="TAL"/>
              <w:rPr>
                <w:ins w:id="2353" w:author="MCC TF160" w:date="2023-03-13T14:39:00Z"/>
              </w:rPr>
            </w:pPr>
            <w:ins w:id="2354" w:author="MCC TF160" w:date="2023-03-13T14:39:00Z">
              <w:r w:rsidRPr="008F64F6">
                <w:t>DrbInfo</w:t>
              </w:r>
            </w:ins>
          </w:p>
        </w:tc>
        <w:tc>
          <w:tcPr>
            <w:tcW w:w="2957" w:type="dxa"/>
            <w:shd w:val="clear" w:color="auto" w:fill="auto"/>
          </w:tcPr>
          <w:p w14:paraId="389D0810" w14:textId="77777777" w:rsidR="00DF09B6" w:rsidRPr="008F64F6" w:rsidRDefault="00DF09B6" w:rsidP="00806E9B">
            <w:pPr>
              <w:pStyle w:val="TAL"/>
              <w:rPr>
                <w:ins w:id="2355" w:author="MCC TF160" w:date="2023-03-13T14:39:00Z"/>
              </w:rPr>
            </w:pPr>
            <w:ins w:id="2356" w:author="MCC TF160" w:date="2023-03-13T14:39:00Z">
              <w:r w:rsidRPr="008F64F6">
                <w:t>IP_DrbInfo_Type</w:t>
              </w:r>
            </w:ins>
          </w:p>
        </w:tc>
        <w:tc>
          <w:tcPr>
            <w:tcW w:w="5421" w:type="dxa"/>
            <w:shd w:val="clear" w:color="auto" w:fill="auto"/>
          </w:tcPr>
          <w:p w14:paraId="7B4B0D6C" w14:textId="77777777" w:rsidR="00DF09B6" w:rsidRPr="008F64F6" w:rsidRDefault="00DF09B6" w:rsidP="00806E9B">
            <w:pPr>
              <w:pStyle w:val="TAL"/>
              <w:rPr>
                <w:ins w:id="2357" w:author="MCC TF160" w:date="2023-03-13T14:39:00Z"/>
              </w:rPr>
            </w:pPr>
            <w:ins w:id="2358" w:author="MCC TF160" w:date="2023-03-13T14:39:00Z">
              <w:r w:rsidRPr="008F64F6">
                <w:t>IMS &lt;- IPCAN: to send DrbInfo for MediaControlInfo (MCX) and HTTP to MCX_IMS_PTC</w:t>
              </w:r>
            </w:ins>
          </w:p>
        </w:tc>
      </w:tr>
    </w:tbl>
    <w:p w14:paraId="34713444" w14:textId="77777777" w:rsidR="00DF09B6" w:rsidRDefault="00DF09B6" w:rsidP="00DF09B6">
      <w:pPr>
        <w:rPr>
          <w:ins w:id="2359" w:author="MCC TF160" w:date="2023-03-13T14:39:00Z"/>
        </w:rPr>
      </w:pPr>
    </w:p>
    <w:p w14:paraId="75EED2E4" w14:textId="77777777" w:rsidR="00DF09B6" w:rsidRDefault="00DF09B6" w:rsidP="00DF09B6">
      <w:pPr>
        <w:pStyle w:val="TH"/>
        <w:rPr>
          <w:ins w:id="2360" w:author="MCC TF160" w:date="2023-03-13T14:39:00Z"/>
        </w:rPr>
      </w:pPr>
      <w:ins w:id="2361" w:author="MCC TF160" w:date="2023-03-13T14:39:00Z">
        <w:r>
          <w:t>IMS_IPCAN_CO_ORD_PORT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F09B6" w14:paraId="11C0D56F" w14:textId="77777777" w:rsidTr="00806E9B">
        <w:trPr>
          <w:ins w:id="2362" w:author="MCC TF160" w:date="2023-03-13T14:39:00Z"/>
        </w:trPr>
        <w:tc>
          <w:tcPr>
            <w:tcW w:w="9857" w:type="dxa"/>
            <w:gridSpan w:val="3"/>
            <w:shd w:val="clear" w:color="auto" w:fill="E0E0E0"/>
          </w:tcPr>
          <w:p w14:paraId="661D6BE3" w14:textId="77777777" w:rsidR="00DF09B6" w:rsidRPr="008F64F6" w:rsidRDefault="00DF09B6" w:rsidP="00806E9B">
            <w:pPr>
              <w:pStyle w:val="TAL"/>
              <w:rPr>
                <w:ins w:id="2363" w:author="MCC TF160" w:date="2023-03-13T14:39:00Z"/>
                <w:b/>
              </w:rPr>
            </w:pPr>
            <w:ins w:id="2364" w:author="MCC TF160" w:date="2023-03-13T14:39:00Z">
              <w:r w:rsidRPr="008F64F6">
                <w:rPr>
                  <w:b/>
                </w:rPr>
                <w:t>TTCN-3 Port Type</w:t>
              </w:r>
            </w:ins>
          </w:p>
        </w:tc>
      </w:tr>
      <w:tr w:rsidR="00DF09B6" w14:paraId="181CBF6B" w14:textId="77777777" w:rsidTr="00806E9B">
        <w:trPr>
          <w:ins w:id="2365" w:author="MCC TF160" w:date="2023-03-13T14:39:00Z"/>
        </w:trPr>
        <w:tc>
          <w:tcPr>
            <w:tcW w:w="1479" w:type="dxa"/>
            <w:tcBorders>
              <w:bottom w:val="single" w:sz="4" w:space="0" w:color="auto"/>
            </w:tcBorders>
            <w:shd w:val="clear" w:color="auto" w:fill="E0E0E0"/>
          </w:tcPr>
          <w:p w14:paraId="2DC8C15E" w14:textId="77777777" w:rsidR="00DF09B6" w:rsidRPr="008F64F6" w:rsidRDefault="00DF09B6" w:rsidP="00806E9B">
            <w:pPr>
              <w:pStyle w:val="TAL"/>
              <w:rPr>
                <w:ins w:id="2366" w:author="MCC TF160" w:date="2023-03-13T14:39:00Z"/>
                <w:b/>
              </w:rPr>
            </w:pPr>
            <w:bookmarkStart w:id="2367" w:name="IMS_IPCAN_CO_ORD_PORT" w:colFirst="1" w:colLast="1"/>
            <w:ins w:id="2368" w:author="MCC TF160" w:date="2023-03-13T14:39:00Z">
              <w:r w:rsidRPr="008F64F6">
                <w:rPr>
                  <w:b/>
                </w:rPr>
                <w:t>Name</w:t>
              </w:r>
            </w:ins>
          </w:p>
        </w:tc>
        <w:tc>
          <w:tcPr>
            <w:tcW w:w="8378" w:type="dxa"/>
            <w:gridSpan w:val="2"/>
            <w:tcBorders>
              <w:bottom w:val="single" w:sz="4" w:space="0" w:color="auto"/>
            </w:tcBorders>
            <w:shd w:val="clear" w:color="auto" w:fill="FFFF99"/>
          </w:tcPr>
          <w:p w14:paraId="09AEF5EA" w14:textId="77777777" w:rsidR="00DF09B6" w:rsidRPr="008F64F6" w:rsidRDefault="00DF09B6" w:rsidP="00806E9B">
            <w:pPr>
              <w:pStyle w:val="TAL"/>
              <w:rPr>
                <w:ins w:id="2369" w:author="MCC TF160" w:date="2023-03-13T14:39:00Z"/>
                <w:b/>
              </w:rPr>
            </w:pPr>
            <w:ins w:id="2370" w:author="MCC TF160" w:date="2023-03-13T14:39:00Z">
              <w:r w:rsidRPr="008F64F6">
                <w:rPr>
                  <w:b/>
                </w:rPr>
                <w:t>IMS_IPCAN_CO_ORD_PORT</w:t>
              </w:r>
            </w:ins>
          </w:p>
        </w:tc>
      </w:tr>
      <w:bookmarkEnd w:id="2367"/>
      <w:tr w:rsidR="00DF09B6" w14:paraId="53149699" w14:textId="77777777" w:rsidTr="00806E9B">
        <w:trPr>
          <w:ins w:id="2371" w:author="MCC TF160" w:date="2023-03-13T14:39:00Z"/>
        </w:trPr>
        <w:tc>
          <w:tcPr>
            <w:tcW w:w="1479" w:type="dxa"/>
            <w:tcBorders>
              <w:bottom w:val="double" w:sz="4" w:space="0" w:color="auto"/>
            </w:tcBorders>
            <w:shd w:val="clear" w:color="auto" w:fill="E0E0E0"/>
          </w:tcPr>
          <w:p w14:paraId="21E82232" w14:textId="77777777" w:rsidR="00DF09B6" w:rsidRPr="008F64F6" w:rsidRDefault="00DF09B6" w:rsidP="00806E9B">
            <w:pPr>
              <w:pStyle w:val="TAL"/>
              <w:rPr>
                <w:ins w:id="2372" w:author="MCC TF160" w:date="2023-03-13T14:39:00Z"/>
                <w:b/>
              </w:rPr>
            </w:pPr>
            <w:ins w:id="2373" w:author="MCC TF160" w:date="2023-03-13T14:39:00Z">
              <w:r w:rsidRPr="008F64F6">
                <w:rPr>
                  <w:b/>
                </w:rPr>
                <w:t>Comment</w:t>
              </w:r>
            </w:ins>
          </w:p>
        </w:tc>
        <w:tc>
          <w:tcPr>
            <w:tcW w:w="8378" w:type="dxa"/>
            <w:gridSpan w:val="2"/>
            <w:tcBorders>
              <w:bottom w:val="double" w:sz="4" w:space="0" w:color="auto"/>
            </w:tcBorders>
            <w:shd w:val="clear" w:color="auto" w:fill="auto"/>
          </w:tcPr>
          <w:p w14:paraId="6174A616" w14:textId="77777777" w:rsidR="00DF09B6" w:rsidRPr="008F64F6" w:rsidRDefault="00DF09B6" w:rsidP="00806E9B">
            <w:pPr>
              <w:pStyle w:val="TAL"/>
              <w:rPr>
                <w:ins w:id="2374" w:author="MCC TF160" w:date="2023-03-13T14:39:00Z"/>
              </w:rPr>
            </w:pPr>
          </w:p>
        </w:tc>
      </w:tr>
      <w:tr w:rsidR="00DF09B6" w14:paraId="0F47EDCF" w14:textId="77777777" w:rsidTr="00806E9B">
        <w:trPr>
          <w:ins w:id="2375" w:author="MCC TF160" w:date="2023-03-13T14:39:00Z"/>
        </w:trPr>
        <w:tc>
          <w:tcPr>
            <w:tcW w:w="1479" w:type="dxa"/>
            <w:tcBorders>
              <w:top w:val="double" w:sz="4" w:space="0" w:color="auto"/>
            </w:tcBorders>
            <w:shd w:val="clear" w:color="auto" w:fill="auto"/>
          </w:tcPr>
          <w:p w14:paraId="57E2480B" w14:textId="77777777" w:rsidR="00DF09B6" w:rsidRPr="008F64F6" w:rsidRDefault="00DF09B6" w:rsidP="00806E9B">
            <w:pPr>
              <w:pStyle w:val="TAL"/>
              <w:rPr>
                <w:ins w:id="2376" w:author="MCC TF160" w:date="2023-03-13T14:39:00Z"/>
              </w:rPr>
            </w:pPr>
            <w:ins w:id="2377" w:author="MCC TF160" w:date="2023-03-13T14:39:00Z">
              <w:r w:rsidRPr="008F64F6">
                <w:t>out</w:t>
              </w:r>
            </w:ins>
          </w:p>
        </w:tc>
        <w:tc>
          <w:tcPr>
            <w:tcW w:w="2957" w:type="dxa"/>
            <w:tcBorders>
              <w:top w:val="double" w:sz="4" w:space="0" w:color="auto"/>
            </w:tcBorders>
            <w:shd w:val="clear" w:color="auto" w:fill="auto"/>
          </w:tcPr>
          <w:p w14:paraId="1EF2AD62" w14:textId="77777777" w:rsidR="00DF09B6" w:rsidRPr="008F64F6" w:rsidRDefault="00DF09B6" w:rsidP="00806E9B">
            <w:pPr>
              <w:pStyle w:val="TAL"/>
              <w:rPr>
                <w:ins w:id="2378" w:author="MCC TF160" w:date="2023-03-13T14:39:00Z"/>
              </w:rPr>
            </w:pPr>
            <w:ins w:id="2379" w:author="MCC TF160" w:date="2023-03-13T14:39:00Z">
              <w:r>
                <w:fldChar w:fldCharType="begin"/>
              </w:r>
              <w:r>
                <w:instrText>HYPERLINK \l "IMS_IPCAN_Coordination_MSG"</w:instrText>
              </w:r>
              <w:r>
                <w:fldChar w:fldCharType="separate"/>
              </w:r>
              <w:r>
                <w:rPr>
                  <w:rStyle w:val="Hyperlink"/>
                </w:rPr>
                <w:t>IMS_IPCAN_Coordination_MSG</w:t>
              </w:r>
              <w:r>
                <w:rPr>
                  <w:rStyle w:val="Hyperlink"/>
                </w:rPr>
                <w:fldChar w:fldCharType="end"/>
              </w:r>
            </w:ins>
          </w:p>
        </w:tc>
        <w:tc>
          <w:tcPr>
            <w:tcW w:w="5421" w:type="dxa"/>
            <w:tcBorders>
              <w:top w:val="double" w:sz="4" w:space="0" w:color="auto"/>
            </w:tcBorders>
            <w:shd w:val="clear" w:color="auto" w:fill="auto"/>
          </w:tcPr>
          <w:p w14:paraId="5EF244D8" w14:textId="77777777" w:rsidR="00DF09B6" w:rsidRPr="008F64F6" w:rsidRDefault="00DF09B6" w:rsidP="00806E9B">
            <w:pPr>
              <w:pStyle w:val="TAL"/>
              <w:rPr>
                <w:ins w:id="2380" w:author="MCC TF160" w:date="2023-03-13T14:39:00Z"/>
              </w:rPr>
            </w:pPr>
          </w:p>
        </w:tc>
      </w:tr>
      <w:tr w:rsidR="00DF09B6" w14:paraId="2810D793" w14:textId="77777777" w:rsidTr="00806E9B">
        <w:trPr>
          <w:ins w:id="2381" w:author="MCC TF160" w:date="2023-03-13T14:39:00Z"/>
        </w:trPr>
        <w:tc>
          <w:tcPr>
            <w:tcW w:w="1479" w:type="dxa"/>
            <w:shd w:val="clear" w:color="auto" w:fill="auto"/>
          </w:tcPr>
          <w:p w14:paraId="557AE1C9" w14:textId="77777777" w:rsidR="00DF09B6" w:rsidRPr="008F64F6" w:rsidRDefault="00DF09B6" w:rsidP="00806E9B">
            <w:pPr>
              <w:pStyle w:val="TAL"/>
              <w:rPr>
                <w:ins w:id="2382" w:author="MCC TF160" w:date="2023-03-13T14:39:00Z"/>
              </w:rPr>
            </w:pPr>
            <w:ins w:id="2383" w:author="MCC TF160" w:date="2023-03-13T14:39:00Z">
              <w:r w:rsidRPr="008F64F6">
                <w:t>in</w:t>
              </w:r>
            </w:ins>
          </w:p>
        </w:tc>
        <w:tc>
          <w:tcPr>
            <w:tcW w:w="2957" w:type="dxa"/>
            <w:shd w:val="clear" w:color="auto" w:fill="auto"/>
          </w:tcPr>
          <w:p w14:paraId="6634AFB6" w14:textId="77777777" w:rsidR="00DF09B6" w:rsidRPr="008F64F6" w:rsidRDefault="00DF09B6" w:rsidP="00806E9B">
            <w:pPr>
              <w:pStyle w:val="TAL"/>
              <w:rPr>
                <w:ins w:id="2384" w:author="MCC TF160" w:date="2023-03-13T14:39:00Z"/>
              </w:rPr>
            </w:pPr>
            <w:ins w:id="2385" w:author="MCC TF160" w:date="2023-03-13T14:39:00Z">
              <w:r>
                <w:fldChar w:fldCharType="begin"/>
              </w:r>
              <w:r>
                <w:instrText>HYPERLINK \l "IMS_IPCAN_Coordination_MSG"</w:instrText>
              </w:r>
              <w:r>
                <w:fldChar w:fldCharType="separate"/>
              </w:r>
              <w:r>
                <w:rPr>
                  <w:rStyle w:val="Hyperlink"/>
                </w:rPr>
                <w:t>IMS_IPCAN_Coordination_MSG</w:t>
              </w:r>
              <w:r>
                <w:rPr>
                  <w:rStyle w:val="Hyperlink"/>
                </w:rPr>
                <w:fldChar w:fldCharType="end"/>
              </w:r>
            </w:ins>
          </w:p>
        </w:tc>
        <w:tc>
          <w:tcPr>
            <w:tcW w:w="5421" w:type="dxa"/>
            <w:shd w:val="clear" w:color="auto" w:fill="auto"/>
          </w:tcPr>
          <w:p w14:paraId="0E45D534" w14:textId="77777777" w:rsidR="00DF09B6" w:rsidRPr="008F64F6" w:rsidRDefault="00DF09B6" w:rsidP="00806E9B">
            <w:pPr>
              <w:pStyle w:val="TAL"/>
              <w:rPr>
                <w:ins w:id="2386" w:author="MCC TF160" w:date="2023-03-13T14:39:00Z"/>
              </w:rPr>
            </w:pPr>
          </w:p>
        </w:tc>
      </w:tr>
    </w:tbl>
    <w:p w14:paraId="292AF846" w14:textId="77777777" w:rsidR="00DF09B6" w:rsidRDefault="00DF09B6" w:rsidP="00DF09B6">
      <w:pPr>
        <w:rPr>
          <w:ins w:id="2387" w:author="MCC TF160" w:date="2023-03-13T14:39:00Z"/>
        </w:rPr>
      </w:pPr>
    </w:p>
    <w:p w14:paraId="70834F0C" w14:textId="77777777" w:rsidR="00DF09B6" w:rsidRDefault="00DF09B6" w:rsidP="00DF09B6">
      <w:pPr>
        <w:pStyle w:val="TH"/>
        <w:rPr>
          <w:ins w:id="2388" w:author="MCC TF160" w:date="2023-03-13T14:39:00Z"/>
        </w:rPr>
      </w:pPr>
      <w:ins w:id="2389" w:author="MCC TF160" w:date="2023-03-13T14:39:00Z">
        <w:r>
          <w:lastRenderedPageBreak/>
          <w:t>CoOrdination_Trigger_Type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5961FE10" w14:textId="77777777" w:rsidTr="00806E9B">
        <w:trPr>
          <w:ins w:id="2390" w:author="MCC TF160" w:date="2023-03-13T14:39:00Z"/>
        </w:trPr>
        <w:tc>
          <w:tcPr>
            <w:tcW w:w="9857" w:type="dxa"/>
            <w:gridSpan w:val="4"/>
            <w:shd w:val="clear" w:color="auto" w:fill="E0E0E0"/>
          </w:tcPr>
          <w:p w14:paraId="787C7358" w14:textId="77777777" w:rsidR="00DF09B6" w:rsidRPr="008F64F6" w:rsidRDefault="00DF09B6" w:rsidP="00806E9B">
            <w:pPr>
              <w:pStyle w:val="TAL"/>
              <w:rPr>
                <w:ins w:id="2391" w:author="MCC TF160" w:date="2023-03-13T14:39:00Z"/>
                <w:b/>
              </w:rPr>
            </w:pPr>
            <w:ins w:id="2392" w:author="MCC TF160" w:date="2023-03-13T14:39:00Z">
              <w:r w:rsidRPr="008F64F6">
                <w:rPr>
                  <w:b/>
                </w:rPr>
                <w:t>TTCN-3 Record Type</w:t>
              </w:r>
            </w:ins>
          </w:p>
        </w:tc>
      </w:tr>
      <w:tr w:rsidR="00DF09B6" w14:paraId="0528AC02" w14:textId="77777777" w:rsidTr="00806E9B">
        <w:trPr>
          <w:ins w:id="2393" w:author="MCC TF160" w:date="2023-03-13T14:39:00Z"/>
        </w:trPr>
        <w:tc>
          <w:tcPr>
            <w:tcW w:w="1479" w:type="dxa"/>
            <w:tcBorders>
              <w:bottom w:val="single" w:sz="4" w:space="0" w:color="auto"/>
            </w:tcBorders>
            <w:shd w:val="clear" w:color="auto" w:fill="E0E0E0"/>
          </w:tcPr>
          <w:p w14:paraId="1F5C98D6" w14:textId="77777777" w:rsidR="00DF09B6" w:rsidRPr="008F64F6" w:rsidRDefault="00DF09B6" w:rsidP="00806E9B">
            <w:pPr>
              <w:pStyle w:val="TAL"/>
              <w:rPr>
                <w:ins w:id="2394" w:author="MCC TF160" w:date="2023-03-13T14:39:00Z"/>
                <w:b/>
              </w:rPr>
            </w:pPr>
            <w:bookmarkStart w:id="2395" w:name="CoOrdination_Trigger_Type" w:colFirst="1" w:colLast="1"/>
            <w:ins w:id="2396" w:author="MCC TF160" w:date="2023-03-13T14:39:00Z">
              <w:r w:rsidRPr="008F64F6">
                <w:rPr>
                  <w:b/>
                </w:rPr>
                <w:t>Name</w:t>
              </w:r>
            </w:ins>
          </w:p>
        </w:tc>
        <w:tc>
          <w:tcPr>
            <w:tcW w:w="8378" w:type="dxa"/>
            <w:gridSpan w:val="3"/>
            <w:tcBorders>
              <w:bottom w:val="single" w:sz="4" w:space="0" w:color="auto"/>
            </w:tcBorders>
            <w:shd w:val="clear" w:color="auto" w:fill="FFFF99"/>
          </w:tcPr>
          <w:p w14:paraId="3E60083C" w14:textId="77777777" w:rsidR="00DF09B6" w:rsidRPr="008F64F6" w:rsidRDefault="00DF09B6" w:rsidP="00806E9B">
            <w:pPr>
              <w:pStyle w:val="TAL"/>
              <w:rPr>
                <w:ins w:id="2397" w:author="MCC TF160" w:date="2023-03-13T14:39:00Z"/>
                <w:b/>
              </w:rPr>
            </w:pPr>
            <w:ins w:id="2398" w:author="MCC TF160" w:date="2023-03-13T14:39:00Z">
              <w:r w:rsidRPr="008F64F6">
                <w:rPr>
                  <w:b/>
                </w:rPr>
                <w:t>CoOrdination_Trigger_Type</w:t>
              </w:r>
            </w:ins>
          </w:p>
        </w:tc>
      </w:tr>
      <w:bookmarkEnd w:id="2395"/>
      <w:tr w:rsidR="00DF09B6" w14:paraId="7CEF3CA8" w14:textId="77777777" w:rsidTr="00806E9B">
        <w:trPr>
          <w:ins w:id="2399" w:author="MCC TF160" w:date="2023-03-13T14:39:00Z"/>
        </w:trPr>
        <w:tc>
          <w:tcPr>
            <w:tcW w:w="1479" w:type="dxa"/>
            <w:tcBorders>
              <w:bottom w:val="double" w:sz="4" w:space="0" w:color="auto"/>
            </w:tcBorders>
            <w:shd w:val="clear" w:color="auto" w:fill="E0E0E0"/>
          </w:tcPr>
          <w:p w14:paraId="045B83C6" w14:textId="77777777" w:rsidR="00DF09B6" w:rsidRPr="008F64F6" w:rsidRDefault="00DF09B6" w:rsidP="00806E9B">
            <w:pPr>
              <w:pStyle w:val="TAL"/>
              <w:rPr>
                <w:ins w:id="2400" w:author="MCC TF160" w:date="2023-03-13T14:39:00Z"/>
                <w:b/>
              </w:rPr>
            </w:pPr>
            <w:ins w:id="2401" w:author="MCC TF160" w:date="2023-03-13T14:39:00Z">
              <w:r w:rsidRPr="008F64F6">
                <w:rPr>
                  <w:b/>
                </w:rPr>
                <w:t>Comment</w:t>
              </w:r>
            </w:ins>
          </w:p>
        </w:tc>
        <w:tc>
          <w:tcPr>
            <w:tcW w:w="8378" w:type="dxa"/>
            <w:gridSpan w:val="3"/>
            <w:tcBorders>
              <w:bottom w:val="double" w:sz="4" w:space="0" w:color="auto"/>
            </w:tcBorders>
            <w:shd w:val="clear" w:color="auto" w:fill="auto"/>
          </w:tcPr>
          <w:p w14:paraId="45DAFB80" w14:textId="77777777" w:rsidR="00DF09B6" w:rsidRPr="008F64F6" w:rsidRDefault="00DF09B6" w:rsidP="00806E9B">
            <w:pPr>
              <w:pStyle w:val="TAL"/>
              <w:rPr>
                <w:ins w:id="2402" w:author="MCC TF160" w:date="2023-03-13T14:39:00Z"/>
              </w:rPr>
            </w:pPr>
          </w:p>
        </w:tc>
      </w:tr>
      <w:tr w:rsidR="00DF09B6" w14:paraId="00FA2F4C" w14:textId="77777777" w:rsidTr="00806E9B">
        <w:trPr>
          <w:ins w:id="2403" w:author="MCC TF160" w:date="2023-03-13T14:39:00Z"/>
        </w:trPr>
        <w:tc>
          <w:tcPr>
            <w:tcW w:w="1479" w:type="dxa"/>
            <w:tcBorders>
              <w:top w:val="double" w:sz="4" w:space="0" w:color="auto"/>
            </w:tcBorders>
            <w:shd w:val="clear" w:color="auto" w:fill="auto"/>
          </w:tcPr>
          <w:p w14:paraId="00F6ED19" w14:textId="77777777" w:rsidR="00DF09B6" w:rsidRPr="008F64F6" w:rsidRDefault="00DF09B6" w:rsidP="00806E9B">
            <w:pPr>
              <w:pStyle w:val="TAL"/>
              <w:rPr>
                <w:ins w:id="2404" w:author="MCC TF160" w:date="2023-03-13T14:39:00Z"/>
              </w:rPr>
            </w:pPr>
            <w:ins w:id="2405" w:author="MCC TF160" w:date="2023-03-13T14:39:00Z">
              <w:r w:rsidRPr="008F64F6">
                <w:t>Reason</w:t>
              </w:r>
            </w:ins>
          </w:p>
        </w:tc>
        <w:tc>
          <w:tcPr>
            <w:tcW w:w="2464" w:type="dxa"/>
            <w:tcBorders>
              <w:top w:val="double" w:sz="4" w:space="0" w:color="auto"/>
            </w:tcBorders>
            <w:shd w:val="clear" w:color="auto" w:fill="auto"/>
          </w:tcPr>
          <w:p w14:paraId="1BF2997F" w14:textId="77777777" w:rsidR="00DF09B6" w:rsidRPr="008F64F6" w:rsidRDefault="00DF09B6" w:rsidP="00806E9B">
            <w:pPr>
              <w:pStyle w:val="TAL"/>
              <w:rPr>
                <w:ins w:id="2406" w:author="MCC TF160" w:date="2023-03-13T14:39:00Z"/>
              </w:rPr>
            </w:pPr>
            <w:ins w:id="2407" w:author="MCC TF160" w:date="2023-03-13T14:39:00Z">
              <w:r w:rsidRPr="008F64F6">
                <w:t>charstring</w:t>
              </w:r>
            </w:ins>
          </w:p>
        </w:tc>
        <w:tc>
          <w:tcPr>
            <w:tcW w:w="493" w:type="dxa"/>
            <w:tcBorders>
              <w:top w:val="double" w:sz="4" w:space="0" w:color="auto"/>
            </w:tcBorders>
            <w:shd w:val="clear" w:color="auto" w:fill="auto"/>
          </w:tcPr>
          <w:p w14:paraId="44F76691" w14:textId="77777777" w:rsidR="00DF09B6" w:rsidRPr="008F64F6" w:rsidRDefault="00DF09B6" w:rsidP="00806E9B">
            <w:pPr>
              <w:pStyle w:val="TAL"/>
              <w:rPr>
                <w:ins w:id="2408" w:author="MCC TF160" w:date="2023-03-13T14:39:00Z"/>
              </w:rPr>
            </w:pPr>
          </w:p>
        </w:tc>
        <w:tc>
          <w:tcPr>
            <w:tcW w:w="5421" w:type="dxa"/>
            <w:tcBorders>
              <w:top w:val="double" w:sz="4" w:space="0" w:color="auto"/>
            </w:tcBorders>
            <w:shd w:val="clear" w:color="auto" w:fill="auto"/>
          </w:tcPr>
          <w:p w14:paraId="6226AE50" w14:textId="77777777" w:rsidR="00DF09B6" w:rsidRPr="008F64F6" w:rsidRDefault="00DF09B6" w:rsidP="00806E9B">
            <w:pPr>
              <w:pStyle w:val="TAL"/>
              <w:rPr>
                <w:ins w:id="2409" w:author="MCC TF160" w:date="2023-03-13T14:39:00Z"/>
              </w:rPr>
            </w:pPr>
          </w:p>
        </w:tc>
      </w:tr>
    </w:tbl>
    <w:p w14:paraId="18F5303B" w14:textId="77777777" w:rsidR="00DF09B6" w:rsidRDefault="00DF09B6" w:rsidP="00DF09B6">
      <w:pPr>
        <w:rPr>
          <w:ins w:id="2410" w:author="MCC TF160" w:date="2023-03-13T14:39:00Z"/>
        </w:rPr>
      </w:pPr>
    </w:p>
    <w:p w14:paraId="11481510" w14:textId="77777777" w:rsidR="00DF09B6" w:rsidRDefault="00DF09B6" w:rsidP="00DF09B6">
      <w:pPr>
        <w:pStyle w:val="Heading1"/>
        <w:rPr>
          <w:ins w:id="2411" w:author="MCC TF160" w:date="2023-03-13T14:39:00Z"/>
        </w:rPr>
      </w:pPr>
      <w:ins w:id="2412" w:author="MCC TF160" w:date="2023-03-13T14:39:00Z">
        <w:r>
          <w:t>H.2</w:t>
        </w:r>
        <w:r>
          <w:tab/>
          <w:t>IMS_ASP_TypeDefs</w:t>
        </w:r>
      </w:ins>
    </w:p>
    <w:p w14:paraId="155CCCB0" w14:textId="77777777" w:rsidR="00DF09B6" w:rsidRDefault="00DF09B6" w:rsidP="00DF09B6">
      <w:pPr>
        <w:pStyle w:val="TH"/>
        <w:rPr>
          <w:ins w:id="2413" w:author="MCC TF160" w:date="2023-03-13T14:39:00Z"/>
        </w:rPr>
      </w:pPr>
      <w:ins w:id="2414" w:author="MCC TF160" w:date="2023-03-13T14:39:00Z">
        <w:r>
          <w:t>IMS_ASP_TypeDefs: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F09B6" w14:paraId="40E7FF22" w14:textId="77777777" w:rsidTr="00806E9B">
        <w:trPr>
          <w:ins w:id="2415" w:author="MCC TF160" w:date="2023-03-13T14:39:00Z"/>
        </w:trPr>
        <w:tc>
          <w:tcPr>
            <w:tcW w:w="9857" w:type="dxa"/>
            <w:gridSpan w:val="3"/>
            <w:tcBorders>
              <w:bottom w:val="double" w:sz="4" w:space="0" w:color="auto"/>
            </w:tcBorders>
            <w:shd w:val="clear" w:color="auto" w:fill="E0E0E0"/>
          </w:tcPr>
          <w:p w14:paraId="24252ACF" w14:textId="77777777" w:rsidR="00DF09B6" w:rsidRPr="008F64F6" w:rsidRDefault="00DF09B6" w:rsidP="00806E9B">
            <w:pPr>
              <w:pStyle w:val="TAL"/>
              <w:rPr>
                <w:ins w:id="2416" w:author="MCC TF160" w:date="2023-03-13T14:39:00Z"/>
                <w:b/>
              </w:rPr>
            </w:pPr>
            <w:ins w:id="2417" w:author="MCC TF160" w:date="2023-03-13T14:39:00Z">
              <w:r w:rsidRPr="008F64F6">
                <w:rPr>
                  <w:b/>
                </w:rPr>
                <w:t>TTCN-3 Basic Types</w:t>
              </w:r>
            </w:ins>
          </w:p>
        </w:tc>
      </w:tr>
      <w:tr w:rsidR="00DF09B6" w14:paraId="2AF26A73" w14:textId="77777777" w:rsidTr="00806E9B">
        <w:trPr>
          <w:ins w:id="2418" w:author="MCC TF160" w:date="2023-03-13T14:39:00Z"/>
        </w:trPr>
        <w:tc>
          <w:tcPr>
            <w:tcW w:w="2464" w:type="dxa"/>
            <w:tcBorders>
              <w:top w:val="double" w:sz="4" w:space="0" w:color="auto"/>
            </w:tcBorders>
            <w:shd w:val="clear" w:color="auto" w:fill="auto"/>
          </w:tcPr>
          <w:p w14:paraId="1F3398D4" w14:textId="77777777" w:rsidR="00DF09B6" w:rsidRPr="008F64F6" w:rsidRDefault="00DF09B6" w:rsidP="00806E9B">
            <w:pPr>
              <w:pStyle w:val="TAL"/>
              <w:rPr>
                <w:ins w:id="2419" w:author="MCC TF160" w:date="2023-03-13T14:39:00Z"/>
                <w:b/>
              </w:rPr>
            </w:pPr>
            <w:bookmarkStart w:id="2420" w:name="IMS_Request_Type" w:colFirst="0" w:colLast="0"/>
            <w:ins w:id="2421" w:author="MCC TF160" w:date="2023-03-13T14:39:00Z">
              <w:r w:rsidRPr="008F64F6">
                <w:rPr>
                  <w:b/>
                </w:rPr>
                <w:t>IMS_Request_Type</w:t>
              </w:r>
            </w:ins>
          </w:p>
        </w:tc>
        <w:tc>
          <w:tcPr>
            <w:tcW w:w="3450" w:type="dxa"/>
            <w:tcBorders>
              <w:top w:val="double" w:sz="4" w:space="0" w:color="auto"/>
            </w:tcBorders>
            <w:shd w:val="clear" w:color="auto" w:fill="auto"/>
          </w:tcPr>
          <w:p w14:paraId="197AB42A" w14:textId="77777777" w:rsidR="00DF09B6" w:rsidRPr="008F64F6" w:rsidRDefault="00DF09B6" w:rsidP="00806E9B">
            <w:pPr>
              <w:pStyle w:val="TAL"/>
              <w:rPr>
                <w:ins w:id="2422" w:author="MCC TF160" w:date="2023-03-13T14:39:00Z"/>
              </w:rPr>
            </w:pPr>
            <w:ins w:id="2423" w:author="MCC TF160" w:date="2023-03-13T14:39:00Z">
              <w:r w:rsidRPr="008F64F6">
                <w:t>RequestUnion</w:t>
              </w:r>
            </w:ins>
          </w:p>
        </w:tc>
        <w:tc>
          <w:tcPr>
            <w:tcW w:w="3943" w:type="dxa"/>
            <w:tcBorders>
              <w:top w:val="double" w:sz="4" w:space="0" w:color="auto"/>
            </w:tcBorders>
            <w:shd w:val="clear" w:color="auto" w:fill="auto"/>
          </w:tcPr>
          <w:p w14:paraId="135E7D1D" w14:textId="77777777" w:rsidR="00DF09B6" w:rsidRPr="008F64F6" w:rsidRDefault="00DF09B6" w:rsidP="00806E9B">
            <w:pPr>
              <w:pStyle w:val="TAL"/>
              <w:rPr>
                <w:ins w:id="2424" w:author="MCC TF160" w:date="2023-03-13T14:39:00Z"/>
              </w:rPr>
            </w:pPr>
            <w:ins w:id="2425" w:author="MCC TF160" w:date="2023-03-13T14:39:00Z">
              <w:r w:rsidRPr="008F64F6">
                <w:t>Alias for "RequestUnion" as defined in LibSip_SIPTypesAndValues</w:t>
              </w:r>
            </w:ins>
          </w:p>
        </w:tc>
      </w:tr>
      <w:tr w:rsidR="00DF09B6" w14:paraId="00A36C1F" w14:textId="77777777" w:rsidTr="00806E9B">
        <w:trPr>
          <w:ins w:id="2426" w:author="MCC TF160" w:date="2023-03-13T14:39:00Z"/>
        </w:trPr>
        <w:tc>
          <w:tcPr>
            <w:tcW w:w="2464" w:type="dxa"/>
            <w:shd w:val="clear" w:color="auto" w:fill="auto"/>
          </w:tcPr>
          <w:p w14:paraId="30EA77FF" w14:textId="77777777" w:rsidR="00DF09B6" w:rsidRPr="008F64F6" w:rsidRDefault="00DF09B6" w:rsidP="00806E9B">
            <w:pPr>
              <w:pStyle w:val="TAL"/>
              <w:rPr>
                <w:ins w:id="2427" w:author="MCC TF160" w:date="2023-03-13T14:39:00Z"/>
                <w:b/>
              </w:rPr>
            </w:pPr>
            <w:bookmarkStart w:id="2428" w:name="IMS_Response_Type" w:colFirst="0" w:colLast="0"/>
            <w:bookmarkEnd w:id="2420"/>
            <w:ins w:id="2429" w:author="MCC TF160" w:date="2023-03-13T14:39:00Z">
              <w:r w:rsidRPr="008F64F6">
                <w:rPr>
                  <w:b/>
                </w:rPr>
                <w:t>IMS_Response_Type</w:t>
              </w:r>
            </w:ins>
          </w:p>
        </w:tc>
        <w:tc>
          <w:tcPr>
            <w:tcW w:w="3450" w:type="dxa"/>
            <w:shd w:val="clear" w:color="auto" w:fill="auto"/>
          </w:tcPr>
          <w:p w14:paraId="2E0A50A6" w14:textId="77777777" w:rsidR="00DF09B6" w:rsidRPr="008F64F6" w:rsidRDefault="00DF09B6" w:rsidP="00806E9B">
            <w:pPr>
              <w:pStyle w:val="TAL"/>
              <w:rPr>
                <w:ins w:id="2430" w:author="MCC TF160" w:date="2023-03-13T14:39:00Z"/>
              </w:rPr>
            </w:pPr>
            <w:ins w:id="2431" w:author="MCC TF160" w:date="2023-03-13T14:39:00Z">
              <w:r w:rsidRPr="008F64F6">
                <w:t>Response</w:t>
              </w:r>
            </w:ins>
          </w:p>
        </w:tc>
        <w:tc>
          <w:tcPr>
            <w:tcW w:w="3943" w:type="dxa"/>
            <w:shd w:val="clear" w:color="auto" w:fill="auto"/>
          </w:tcPr>
          <w:p w14:paraId="5CC4B011" w14:textId="77777777" w:rsidR="00DF09B6" w:rsidRPr="008F64F6" w:rsidRDefault="00DF09B6" w:rsidP="00806E9B">
            <w:pPr>
              <w:pStyle w:val="TAL"/>
              <w:rPr>
                <w:ins w:id="2432" w:author="MCC TF160" w:date="2023-03-13T14:39:00Z"/>
              </w:rPr>
            </w:pPr>
            <w:ins w:id="2433" w:author="MCC TF160" w:date="2023-03-13T14:39:00Z">
              <w:r w:rsidRPr="008F64F6">
                <w:t>Alias for "Response" as defined in LibSip_SIPTypesAndValues</w:t>
              </w:r>
            </w:ins>
          </w:p>
        </w:tc>
      </w:tr>
      <w:tr w:rsidR="00DF09B6" w14:paraId="6F868E42" w14:textId="77777777" w:rsidTr="00806E9B">
        <w:trPr>
          <w:ins w:id="2434" w:author="MCC TF160" w:date="2023-03-13T14:39:00Z"/>
        </w:trPr>
        <w:tc>
          <w:tcPr>
            <w:tcW w:w="2464" w:type="dxa"/>
            <w:shd w:val="clear" w:color="auto" w:fill="auto"/>
          </w:tcPr>
          <w:p w14:paraId="1877A2FA" w14:textId="77777777" w:rsidR="00DF09B6" w:rsidRPr="008F64F6" w:rsidRDefault="00DF09B6" w:rsidP="00806E9B">
            <w:pPr>
              <w:pStyle w:val="TAL"/>
              <w:rPr>
                <w:ins w:id="2435" w:author="MCC TF160" w:date="2023-03-13T14:39:00Z"/>
                <w:b/>
              </w:rPr>
            </w:pPr>
            <w:bookmarkStart w:id="2436" w:name="IMS_PortsAndSecurityConfigCnf_Type" w:colFirst="0" w:colLast="0"/>
            <w:bookmarkEnd w:id="2428"/>
            <w:ins w:id="2437" w:author="MCC TF160" w:date="2023-03-13T14:39:00Z">
              <w:r w:rsidRPr="008F64F6">
                <w:rPr>
                  <w:b/>
                </w:rPr>
                <w:t>IMS_PortsAndSecurityConfigCnf_Type</w:t>
              </w:r>
            </w:ins>
          </w:p>
        </w:tc>
        <w:tc>
          <w:tcPr>
            <w:tcW w:w="3450" w:type="dxa"/>
            <w:shd w:val="clear" w:color="auto" w:fill="auto"/>
          </w:tcPr>
          <w:p w14:paraId="40B40FC3" w14:textId="77777777" w:rsidR="00DF09B6" w:rsidRPr="008F64F6" w:rsidRDefault="00DF09B6" w:rsidP="00806E9B">
            <w:pPr>
              <w:pStyle w:val="TAL"/>
              <w:rPr>
                <w:ins w:id="2438" w:author="MCC TF160" w:date="2023-03-13T14:39:00Z"/>
              </w:rPr>
            </w:pPr>
            <w:ins w:id="2439" w:author="MCC TF160" w:date="2023-03-13T14:39:00Z">
              <w:r w:rsidRPr="008F64F6">
                <w:t>Null_Type</w:t>
              </w:r>
            </w:ins>
          </w:p>
        </w:tc>
        <w:tc>
          <w:tcPr>
            <w:tcW w:w="3943" w:type="dxa"/>
            <w:shd w:val="clear" w:color="auto" w:fill="auto"/>
          </w:tcPr>
          <w:p w14:paraId="56CD80FF" w14:textId="77777777" w:rsidR="00DF09B6" w:rsidRPr="008F64F6" w:rsidRDefault="00DF09B6" w:rsidP="00806E9B">
            <w:pPr>
              <w:pStyle w:val="TAL"/>
              <w:rPr>
                <w:ins w:id="2440" w:author="MCC TF160" w:date="2023-03-13T14:39:00Z"/>
              </w:rPr>
            </w:pPr>
            <w:ins w:id="2441" w:author="MCC TF160" w:date="2023-03-13T14:39:00Z">
              <w:r w:rsidRPr="008F64F6">
                <w:t>SPIs and protected ports are fully controlled by the IMS PTC</w:t>
              </w:r>
            </w:ins>
          </w:p>
          <w:p w14:paraId="24DA8E01" w14:textId="77777777" w:rsidR="00DF09B6" w:rsidRPr="008F64F6" w:rsidRDefault="00DF09B6" w:rsidP="00806E9B">
            <w:pPr>
              <w:pStyle w:val="TAL"/>
              <w:rPr>
                <w:ins w:id="2442" w:author="MCC TF160" w:date="2023-03-13T14:39:00Z"/>
              </w:rPr>
            </w:pPr>
            <w:ins w:id="2443" w:author="MCC TF160" w:date="2023-03-13T14:39:00Z">
              <w:r w:rsidRPr="008F64F6">
                <w:t>=&gt; it is not necessary anymore to return IMS_ProtectedPorts_Type, IMS_SPIs_Type to the IMS PTC</w:t>
              </w:r>
            </w:ins>
          </w:p>
        </w:tc>
      </w:tr>
      <w:bookmarkEnd w:id="2436"/>
    </w:tbl>
    <w:p w14:paraId="180C6846" w14:textId="77777777" w:rsidR="00DF09B6" w:rsidRDefault="00DF09B6" w:rsidP="00DF09B6">
      <w:pPr>
        <w:rPr>
          <w:ins w:id="2444" w:author="MCC TF160" w:date="2023-03-13T14:39:00Z"/>
        </w:rPr>
      </w:pPr>
    </w:p>
    <w:p w14:paraId="2F09074B" w14:textId="77777777" w:rsidR="00DF09B6" w:rsidRDefault="00DF09B6" w:rsidP="00DF09B6">
      <w:pPr>
        <w:pStyle w:val="TH"/>
        <w:rPr>
          <w:ins w:id="2445" w:author="MCC TF160" w:date="2023-03-13T14:39:00Z"/>
        </w:rPr>
      </w:pPr>
      <w:ins w:id="2446" w:author="MCC TF160" w:date="2023-03-13T14:39:00Z">
        <w:r>
          <w:t>IMS_SecurityContextEnum_Type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F09B6" w14:paraId="558AAE09" w14:textId="77777777" w:rsidTr="00806E9B">
        <w:trPr>
          <w:ins w:id="2447" w:author="MCC TF160" w:date="2023-03-13T14:39:00Z"/>
        </w:trPr>
        <w:tc>
          <w:tcPr>
            <w:tcW w:w="9857" w:type="dxa"/>
            <w:gridSpan w:val="2"/>
            <w:shd w:val="clear" w:color="auto" w:fill="E0E0E0"/>
          </w:tcPr>
          <w:p w14:paraId="08699520" w14:textId="77777777" w:rsidR="00DF09B6" w:rsidRPr="008F64F6" w:rsidRDefault="00DF09B6" w:rsidP="00806E9B">
            <w:pPr>
              <w:pStyle w:val="TAL"/>
              <w:rPr>
                <w:ins w:id="2448" w:author="MCC TF160" w:date="2023-03-13T14:39:00Z"/>
                <w:b/>
              </w:rPr>
            </w:pPr>
            <w:ins w:id="2449" w:author="MCC TF160" w:date="2023-03-13T14:39:00Z">
              <w:r w:rsidRPr="008F64F6">
                <w:rPr>
                  <w:b/>
                </w:rPr>
                <w:t>TTCN-3 Enumerated Type</w:t>
              </w:r>
            </w:ins>
          </w:p>
        </w:tc>
      </w:tr>
      <w:tr w:rsidR="00DF09B6" w14:paraId="61D6F1D2" w14:textId="77777777" w:rsidTr="00806E9B">
        <w:trPr>
          <w:ins w:id="2450" w:author="MCC TF160" w:date="2023-03-13T14:39:00Z"/>
        </w:trPr>
        <w:tc>
          <w:tcPr>
            <w:tcW w:w="1971" w:type="dxa"/>
            <w:tcBorders>
              <w:bottom w:val="single" w:sz="4" w:space="0" w:color="auto"/>
            </w:tcBorders>
            <w:shd w:val="clear" w:color="auto" w:fill="E0E0E0"/>
          </w:tcPr>
          <w:p w14:paraId="44437F10" w14:textId="77777777" w:rsidR="00DF09B6" w:rsidRPr="008F64F6" w:rsidRDefault="00DF09B6" w:rsidP="00806E9B">
            <w:pPr>
              <w:pStyle w:val="TAL"/>
              <w:rPr>
                <w:ins w:id="2451" w:author="MCC TF160" w:date="2023-03-13T14:39:00Z"/>
                <w:b/>
              </w:rPr>
            </w:pPr>
            <w:bookmarkStart w:id="2452" w:name="IMS_SecurityContextEnum_Type" w:colFirst="1" w:colLast="1"/>
            <w:ins w:id="2453" w:author="MCC TF160" w:date="2023-03-13T14:39:00Z">
              <w:r w:rsidRPr="008F64F6">
                <w:rPr>
                  <w:b/>
                </w:rPr>
                <w:t>Name</w:t>
              </w:r>
            </w:ins>
          </w:p>
        </w:tc>
        <w:tc>
          <w:tcPr>
            <w:tcW w:w="7886" w:type="dxa"/>
            <w:tcBorders>
              <w:bottom w:val="single" w:sz="4" w:space="0" w:color="auto"/>
            </w:tcBorders>
            <w:shd w:val="clear" w:color="auto" w:fill="FFFF99"/>
          </w:tcPr>
          <w:p w14:paraId="6C6E62F3" w14:textId="77777777" w:rsidR="00DF09B6" w:rsidRPr="008F64F6" w:rsidRDefault="00DF09B6" w:rsidP="00806E9B">
            <w:pPr>
              <w:pStyle w:val="TAL"/>
              <w:rPr>
                <w:ins w:id="2454" w:author="MCC TF160" w:date="2023-03-13T14:39:00Z"/>
                <w:b/>
              </w:rPr>
            </w:pPr>
            <w:ins w:id="2455" w:author="MCC TF160" w:date="2023-03-13T14:39:00Z">
              <w:r w:rsidRPr="008F64F6">
                <w:rPr>
                  <w:b/>
                </w:rPr>
                <w:t>IMS_SecurityContextEnum_Type</w:t>
              </w:r>
            </w:ins>
          </w:p>
        </w:tc>
      </w:tr>
      <w:bookmarkEnd w:id="2452"/>
      <w:tr w:rsidR="00DF09B6" w14:paraId="57943B4B" w14:textId="77777777" w:rsidTr="00806E9B">
        <w:trPr>
          <w:ins w:id="2456" w:author="MCC TF160" w:date="2023-03-13T14:39:00Z"/>
        </w:trPr>
        <w:tc>
          <w:tcPr>
            <w:tcW w:w="1971" w:type="dxa"/>
            <w:tcBorders>
              <w:bottom w:val="double" w:sz="4" w:space="0" w:color="auto"/>
            </w:tcBorders>
            <w:shd w:val="clear" w:color="auto" w:fill="E0E0E0"/>
          </w:tcPr>
          <w:p w14:paraId="0E07F4B6" w14:textId="77777777" w:rsidR="00DF09B6" w:rsidRPr="008F64F6" w:rsidRDefault="00DF09B6" w:rsidP="00806E9B">
            <w:pPr>
              <w:pStyle w:val="TAL"/>
              <w:rPr>
                <w:ins w:id="2457" w:author="MCC TF160" w:date="2023-03-13T14:39:00Z"/>
                <w:b/>
              </w:rPr>
            </w:pPr>
            <w:ins w:id="2458" w:author="MCC TF160" w:date="2023-03-13T14:39:00Z">
              <w:r w:rsidRPr="008F64F6">
                <w:rPr>
                  <w:b/>
                </w:rPr>
                <w:t>Comment</w:t>
              </w:r>
            </w:ins>
          </w:p>
        </w:tc>
        <w:tc>
          <w:tcPr>
            <w:tcW w:w="7886" w:type="dxa"/>
            <w:tcBorders>
              <w:bottom w:val="double" w:sz="4" w:space="0" w:color="auto"/>
            </w:tcBorders>
            <w:shd w:val="clear" w:color="auto" w:fill="auto"/>
          </w:tcPr>
          <w:p w14:paraId="6243A16A" w14:textId="77777777" w:rsidR="00DF09B6" w:rsidRPr="008F64F6" w:rsidRDefault="00DF09B6" w:rsidP="00806E9B">
            <w:pPr>
              <w:pStyle w:val="TAL"/>
              <w:rPr>
                <w:ins w:id="2459" w:author="MCC TF160" w:date="2023-03-13T14:39:00Z"/>
              </w:rPr>
            </w:pPr>
          </w:p>
        </w:tc>
      </w:tr>
      <w:tr w:rsidR="00DF09B6" w14:paraId="1EFB07B0" w14:textId="77777777" w:rsidTr="00806E9B">
        <w:trPr>
          <w:ins w:id="2460" w:author="MCC TF160" w:date="2023-03-13T14:39:00Z"/>
        </w:trPr>
        <w:tc>
          <w:tcPr>
            <w:tcW w:w="1971" w:type="dxa"/>
            <w:tcBorders>
              <w:top w:val="double" w:sz="4" w:space="0" w:color="auto"/>
            </w:tcBorders>
            <w:shd w:val="clear" w:color="auto" w:fill="auto"/>
          </w:tcPr>
          <w:p w14:paraId="6CB399A4" w14:textId="77777777" w:rsidR="00DF09B6" w:rsidRPr="008F64F6" w:rsidRDefault="00DF09B6" w:rsidP="00806E9B">
            <w:pPr>
              <w:pStyle w:val="TAL"/>
              <w:rPr>
                <w:ins w:id="2461" w:author="MCC TF160" w:date="2023-03-13T14:39:00Z"/>
              </w:rPr>
            </w:pPr>
            <w:ins w:id="2462" w:author="MCC TF160" w:date="2023-03-13T14:39:00Z">
              <w:r w:rsidRPr="008F64F6">
                <w:t>unprotected</w:t>
              </w:r>
            </w:ins>
          </w:p>
        </w:tc>
        <w:tc>
          <w:tcPr>
            <w:tcW w:w="7886" w:type="dxa"/>
            <w:tcBorders>
              <w:top w:val="double" w:sz="4" w:space="0" w:color="auto"/>
            </w:tcBorders>
            <w:shd w:val="clear" w:color="auto" w:fill="auto"/>
          </w:tcPr>
          <w:p w14:paraId="411A09E9" w14:textId="77777777" w:rsidR="00DF09B6" w:rsidRPr="008F64F6" w:rsidRDefault="00DF09B6" w:rsidP="00806E9B">
            <w:pPr>
              <w:pStyle w:val="TAL"/>
              <w:rPr>
                <w:ins w:id="2463" w:author="MCC TF160" w:date="2023-03-13T14:39:00Z"/>
              </w:rPr>
            </w:pPr>
          </w:p>
        </w:tc>
      </w:tr>
      <w:tr w:rsidR="00DF09B6" w14:paraId="6289C627" w14:textId="77777777" w:rsidTr="00806E9B">
        <w:trPr>
          <w:ins w:id="2464" w:author="MCC TF160" w:date="2023-03-13T14:39:00Z"/>
        </w:trPr>
        <w:tc>
          <w:tcPr>
            <w:tcW w:w="1971" w:type="dxa"/>
            <w:shd w:val="clear" w:color="auto" w:fill="auto"/>
          </w:tcPr>
          <w:p w14:paraId="1F62AED3" w14:textId="77777777" w:rsidR="00DF09B6" w:rsidRPr="008F64F6" w:rsidRDefault="00DF09B6" w:rsidP="00806E9B">
            <w:pPr>
              <w:pStyle w:val="TAL"/>
              <w:rPr>
                <w:ins w:id="2465" w:author="MCC TF160" w:date="2023-03-13T14:39:00Z"/>
              </w:rPr>
            </w:pPr>
            <w:ins w:id="2466" w:author="MCC TF160" w:date="2023-03-13T14:39:00Z">
              <w:r w:rsidRPr="008F64F6">
                <w:t>protectedContext1</w:t>
              </w:r>
            </w:ins>
          </w:p>
        </w:tc>
        <w:tc>
          <w:tcPr>
            <w:tcW w:w="7886" w:type="dxa"/>
            <w:shd w:val="clear" w:color="auto" w:fill="auto"/>
          </w:tcPr>
          <w:p w14:paraId="27D99DDC" w14:textId="77777777" w:rsidR="00DF09B6" w:rsidRPr="008F64F6" w:rsidRDefault="00DF09B6" w:rsidP="00806E9B">
            <w:pPr>
              <w:pStyle w:val="TAL"/>
              <w:rPr>
                <w:ins w:id="2467" w:author="MCC TF160" w:date="2023-03-13T14:39:00Z"/>
              </w:rPr>
            </w:pPr>
          </w:p>
        </w:tc>
      </w:tr>
      <w:tr w:rsidR="00DF09B6" w14:paraId="5D85B1A6" w14:textId="77777777" w:rsidTr="00806E9B">
        <w:trPr>
          <w:ins w:id="2468" w:author="MCC TF160" w:date="2023-03-13T14:39:00Z"/>
        </w:trPr>
        <w:tc>
          <w:tcPr>
            <w:tcW w:w="1971" w:type="dxa"/>
            <w:shd w:val="clear" w:color="auto" w:fill="auto"/>
          </w:tcPr>
          <w:p w14:paraId="5A83C013" w14:textId="77777777" w:rsidR="00DF09B6" w:rsidRPr="008F64F6" w:rsidRDefault="00DF09B6" w:rsidP="00806E9B">
            <w:pPr>
              <w:pStyle w:val="TAL"/>
              <w:rPr>
                <w:ins w:id="2469" w:author="MCC TF160" w:date="2023-03-13T14:39:00Z"/>
              </w:rPr>
            </w:pPr>
            <w:ins w:id="2470" w:author="MCC TF160" w:date="2023-03-13T14:39:00Z">
              <w:r w:rsidRPr="008F64F6">
                <w:t>protectedContext2</w:t>
              </w:r>
            </w:ins>
          </w:p>
        </w:tc>
        <w:tc>
          <w:tcPr>
            <w:tcW w:w="7886" w:type="dxa"/>
            <w:shd w:val="clear" w:color="auto" w:fill="auto"/>
          </w:tcPr>
          <w:p w14:paraId="0B6C870D" w14:textId="77777777" w:rsidR="00DF09B6" w:rsidRPr="008F64F6" w:rsidRDefault="00DF09B6" w:rsidP="00806E9B">
            <w:pPr>
              <w:pStyle w:val="TAL"/>
              <w:rPr>
                <w:ins w:id="2471" w:author="MCC TF160" w:date="2023-03-13T14:39:00Z"/>
              </w:rPr>
            </w:pPr>
          </w:p>
        </w:tc>
      </w:tr>
    </w:tbl>
    <w:p w14:paraId="6CFD026C" w14:textId="77777777" w:rsidR="00DF09B6" w:rsidRDefault="00DF09B6" w:rsidP="00DF09B6">
      <w:pPr>
        <w:rPr>
          <w:ins w:id="2472" w:author="MCC TF160" w:date="2023-03-13T14:39:00Z"/>
        </w:rPr>
      </w:pPr>
    </w:p>
    <w:p w14:paraId="4152D043" w14:textId="77777777" w:rsidR="00DF09B6" w:rsidRDefault="00DF09B6" w:rsidP="00DF09B6">
      <w:pPr>
        <w:pStyle w:val="TH"/>
        <w:rPr>
          <w:ins w:id="2473" w:author="MCC TF160" w:date="2023-03-13T14:39:00Z"/>
        </w:rPr>
      </w:pPr>
      <w:ins w:id="2474" w:author="MCC TF160" w:date="2023-03-13T14:39:00Z">
        <w:r>
          <w:t>IMS_RoutingInfo_Type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746D6A6B" w14:textId="77777777" w:rsidTr="00806E9B">
        <w:trPr>
          <w:ins w:id="2475" w:author="MCC TF160" w:date="2023-03-13T14:39:00Z"/>
        </w:trPr>
        <w:tc>
          <w:tcPr>
            <w:tcW w:w="9857" w:type="dxa"/>
            <w:gridSpan w:val="4"/>
            <w:shd w:val="clear" w:color="auto" w:fill="E0E0E0"/>
          </w:tcPr>
          <w:p w14:paraId="210C6AE4" w14:textId="77777777" w:rsidR="00DF09B6" w:rsidRPr="008F64F6" w:rsidRDefault="00DF09B6" w:rsidP="00806E9B">
            <w:pPr>
              <w:pStyle w:val="TAL"/>
              <w:rPr>
                <w:ins w:id="2476" w:author="MCC TF160" w:date="2023-03-13T14:39:00Z"/>
                <w:b/>
              </w:rPr>
            </w:pPr>
            <w:ins w:id="2477" w:author="MCC TF160" w:date="2023-03-13T14:39:00Z">
              <w:r w:rsidRPr="008F64F6">
                <w:rPr>
                  <w:b/>
                </w:rPr>
                <w:t>TTCN-3 Record Type</w:t>
              </w:r>
            </w:ins>
          </w:p>
        </w:tc>
      </w:tr>
      <w:tr w:rsidR="00DF09B6" w14:paraId="5518385E" w14:textId="77777777" w:rsidTr="00806E9B">
        <w:trPr>
          <w:ins w:id="2478" w:author="MCC TF160" w:date="2023-03-13T14:39:00Z"/>
        </w:trPr>
        <w:tc>
          <w:tcPr>
            <w:tcW w:w="1479" w:type="dxa"/>
            <w:tcBorders>
              <w:bottom w:val="single" w:sz="4" w:space="0" w:color="auto"/>
            </w:tcBorders>
            <w:shd w:val="clear" w:color="auto" w:fill="E0E0E0"/>
          </w:tcPr>
          <w:p w14:paraId="2498708D" w14:textId="77777777" w:rsidR="00DF09B6" w:rsidRPr="008F64F6" w:rsidRDefault="00DF09B6" w:rsidP="00806E9B">
            <w:pPr>
              <w:pStyle w:val="TAL"/>
              <w:rPr>
                <w:ins w:id="2479" w:author="MCC TF160" w:date="2023-03-13T14:39:00Z"/>
                <w:b/>
              </w:rPr>
            </w:pPr>
            <w:bookmarkStart w:id="2480" w:name="IMS_RoutingInfo_Type" w:colFirst="1" w:colLast="1"/>
            <w:ins w:id="2481" w:author="MCC TF160" w:date="2023-03-13T14:39:00Z">
              <w:r w:rsidRPr="008F64F6">
                <w:rPr>
                  <w:b/>
                </w:rPr>
                <w:t>Name</w:t>
              </w:r>
            </w:ins>
          </w:p>
        </w:tc>
        <w:tc>
          <w:tcPr>
            <w:tcW w:w="8378" w:type="dxa"/>
            <w:gridSpan w:val="3"/>
            <w:tcBorders>
              <w:bottom w:val="single" w:sz="4" w:space="0" w:color="auto"/>
            </w:tcBorders>
            <w:shd w:val="clear" w:color="auto" w:fill="FFFF99"/>
          </w:tcPr>
          <w:p w14:paraId="0722976F" w14:textId="77777777" w:rsidR="00DF09B6" w:rsidRPr="008F64F6" w:rsidRDefault="00DF09B6" w:rsidP="00806E9B">
            <w:pPr>
              <w:pStyle w:val="TAL"/>
              <w:rPr>
                <w:ins w:id="2482" w:author="MCC TF160" w:date="2023-03-13T14:39:00Z"/>
                <w:b/>
              </w:rPr>
            </w:pPr>
            <w:ins w:id="2483" w:author="MCC TF160" w:date="2023-03-13T14:39:00Z">
              <w:r w:rsidRPr="008F64F6">
                <w:rPr>
                  <w:b/>
                </w:rPr>
                <w:t>IMS_RoutingInfo_Type</w:t>
              </w:r>
            </w:ins>
          </w:p>
        </w:tc>
      </w:tr>
      <w:bookmarkEnd w:id="2480"/>
      <w:tr w:rsidR="00DF09B6" w14:paraId="07D8FC16" w14:textId="77777777" w:rsidTr="00806E9B">
        <w:trPr>
          <w:ins w:id="2484" w:author="MCC TF160" w:date="2023-03-13T14:39:00Z"/>
        </w:trPr>
        <w:tc>
          <w:tcPr>
            <w:tcW w:w="1479" w:type="dxa"/>
            <w:tcBorders>
              <w:bottom w:val="double" w:sz="4" w:space="0" w:color="auto"/>
            </w:tcBorders>
            <w:shd w:val="clear" w:color="auto" w:fill="E0E0E0"/>
          </w:tcPr>
          <w:p w14:paraId="1D374D16" w14:textId="77777777" w:rsidR="00DF09B6" w:rsidRPr="008F64F6" w:rsidRDefault="00DF09B6" w:rsidP="00806E9B">
            <w:pPr>
              <w:pStyle w:val="TAL"/>
              <w:rPr>
                <w:ins w:id="2485" w:author="MCC TF160" w:date="2023-03-13T14:39:00Z"/>
                <w:b/>
              </w:rPr>
            </w:pPr>
            <w:ins w:id="2486" w:author="MCC TF160" w:date="2023-03-13T14:39:00Z">
              <w:r w:rsidRPr="008F64F6">
                <w:rPr>
                  <w:b/>
                </w:rPr>
                <w:t>Comment</w:t>
              </w:r>
            </w:ins>
          </w:p>
        </w:tc>
        <w:tc>
          <w:tcPr>
            <w:tcW w:w="8378" w:type="dxa"/>
            <w:gridSpan w:val="3"/>
            <w:tcBorders>
              <w:bottom w:val="double" w:sz="4" w:space="0" w:color="auto"/>
            </w:tcBorders>
            <w:shd w:val="clear" w:color="auto" w:fill="auto"/>
          </w:tcPr>
          <w:p w14:paraId="6D94FDC9" w14:textId="77777777" w:rsidR="00DF09B6" w:rsidRPr="008F64F6" w:rsidRDefault="00DF09B6" w:rsidP="00806E9B">
            <w:pPr>
              <w:pStyle w:val="TAL"/>
              <w:rPr>
                <w:ins w:id="2487" w:author="MCC TF160" w:date="2023-03-13T14:39:00Z"/>
              </w:rPr>
            </w:pPr>
          </w:p>
        </w:tc>
      </w:tr>
      <w:tr w:rsidR="00DF09B6" w14:paraId="48FAEE4D" w14:textId="77777777" w:rsidTr="00806E9B">
        <w:trPr>
          <w:ins w:id="2488" w:author="MCC TF160" w:date="2023-03-13T14:39:00Z"/>
        </w:trPr>
        <w:tc>
          <w:tcPr>
            <w:tcW w:w="1479" w:type="dxa"/>
            <w:tcBorders>
              <w:top w:val="double" w:sz="4" w:space="0" w:color="auto"/>
            </w:tcBorders>
            <w:shd w:val="clear" w:color="auto" w:fill="auto"/>
          </w:tcPr>
          <w:p w14:paraId="2A4B9968" w14:textId="77777777" w:rsidR="00DF09B6" w:rsidRPr="008F64F6" w:rsidRDefault="00DF09B6" w:rsidP="00806E9B">
            <w:pPr>
              <w:pStyle w:val="TAL"/>
              <w:rPr>
                <w:ins w:id="2489" w:author="MCC TF160" w:date="2023-03-13T14:39:00Z"/>
              </w:rPr>
            </w:pPr>
            <w:ins w:id="2490" w:author="MCC TF160" w:date="2023-03-13T14:39:00Z">
              <w:r w:rsidRPr="008F64F6">
                <w:t>Protocol</w:t>
              </w:r>
            </w:ins>
          </w:p>
        </w:tc>
        <w:tc>
          <w:tcPr>
            <w:tcW w:w="2464" w:type="dxa"/>
            <w:tcBorders>
              <w:top w:val="double" w:sz="4" w:space="0" w:color="auto"/>
            </w:tcBorders>
            <w:shd w:val="clear" w:color="auto" w:fill="auto"/>
          </w:tcPr>
          <w:p w14:paraId="3148F436" w14:textId="77777777" w:rsidR="00DF09B6" w:rsidRPr="008F64F6" w:rsidRDefault="00DF09B6" w:rsidP="00806E9B">
            <w:pPr>
              <w:pStyle w:val="TAL"/>
              <w:rPr>
                <w:ins w:id="2491" w:author="MCC TF160" w:date="2023-03-13T14:39:00Z"/>
              </w:rPr>
            </w:pPr>
            <w:ins w:id="2492" w:author="MCC TF160" w:date="2023-03-13T14:39:00Z">
              <w:r w:rsidRPr="008F64F6">
                <w:t>InternetProtocol_Type</w:t>
              </w:r>
            </w:ins>
          </w:p>
        </w:tc>
        <w:tc>
          <w:tcPr>
            <w:tcW w:w="493" w:type="dxa"/>
            <w:tcBorders>
              <w:top w:val="double" w:sz="4" w:space="0" w:color="auto"/>
            </w:tcBorders>
            <w:shd w:val="clear" w:color="auto" w:fill="auto"/>
          </w:tcPr>
          <w:p w14:paraId="56CD95C1" w14:textId="77777777" w:rsidR="00DF09B6" w:rsidRPr="008F64F6" w:rsidRDefault="00DF09B6" w:rsidP="00806E9B">
            <w:pPr>
              <w:pStyle w:val="TAL"/>
              <w:rPr>
                <w:ins w:id="2493" w:author="MCC TF160" w:date="2023-03-13T14:39:00Z"/>
              </w:rPr>
            </w:pPr>
          </w:p>
        </w:tc>
        <w:tc>
          <w:tcPr>
            <w:tcW w:w="5421" w:type="dxa"/>
            <w:tcBorders>
              <w:top w:val="double" w:sz="4" w:space="0" w:color="auto"/>
            </w:tcBorders>
            <w:shd w:val="clear" w:color="auto" w:fill="auto"/>
          </w:tcPr>
          <w:p w14:paraId="27F6FAA9" w14:textId="77777777" w:rsidR="00DF09B6" w:rsidRPr="008F64F6" w:rsidRDefault="00DF09B6" w:rsidP="00806E9B">
            <w:pPr>
              <w:pStyle w:val="TAL"/>
              <w:rPr>
                <w:ins w:id="2494" w:author="MCC TF160" w:date="2023-03-13T14:39:00Z"/>
              </w:rPr>
            </w:pPr>
            <w:ins w:id="2495" w:author="MCC TF160" w:date="2023-03-13T14:39:00Z">
              <w:r w:rsidRPr="008F64F6">
                <w:t>UDP or TCP</w:t>
              </w:r>
            </w:ins>
          </w:p>
        </w:tc>
      </w:tr>
      <w:tr w:rsidR="00DF09B6" w14:paraId="0DAB3EB3" w14:textId="77777777" w:rsidTr="00806E9B">
        <w:trPr>
          <w:ins w:id="2496" w:author="MCC TF160" w:date="2023-03-13T14:39:00Z"/>
        </w:trPr>
        <w:tc>
          <w:tcPr>
            <w:tcW w:w="1479" w:type="dxa"/>
            <w:shd w:val="clear" w:color="auto" w:fill="auto"/>
          </w:tcPr>
          <w:p w14:paraId="5D94CFB2" w14:textId="77777777" w:rsidR="00DF09B6" w:rsidRPr="008F64F6" w:rsidRDefault="00DF09B6" w:rsidP="00806E9B">
            <w:pPr>
              <w:pStyle w:val="TAL"/>
              <w:rPr>
                <w:ins w:id="2497" w:author="MCC TF160" w:date="2023-03-13T14:39:00Z"/>
              </w:rPr>
            </w:pPr>
            <w:ins w:id="2498" w:author="MCC TF160" w:date="2023-03-13T14:39:00Z">
              <w:r w:rsidRPr="008F64F6">
                <w:t>Security</w:t>
              </w:r>
            </w:ins>
          </w:p>
        </w:tc>
        <w:tc>
          <w:tcPr>
            <w:tcW w:w="2464" w:type="dxa"/>
            <w:shd w:val="clear" w:color="auto" w:fill="auto"/>
          </w:tcPr>
          <w:p w14:paraId="30F0C3B2" w14:textId="77777777" w:rsidR="00DF09B6" w:rsidRPr="008F64F6" w:rsidRDefault="00DF09B6" w:rsidP="00806E9B">
            <w:pPr>
              <w:pStyle w:val="TAL"/>
              <w:rPr>
                <w:ins w:id="2499" w:author="MCC TF160" w:date="2023-03-13T14:39:00Z"/>
              </w:rPr>
            </w:pPr>
            <w:ins w:id="2500" w:author="MCC TF160" w:date="2023-03-13T14:39:00Z">
              <w:r>
                <w:fldChar w:fldCharType="begin"/>
              </w:r>
              <w:r>
                <w:instrText>HYPERLINK \l "IMS_SecurityContextEnum_Type"</w:instrText>
              </w:r>
              <w:r>
                <w:fldChar w:fldCharType="separate"/>
              </w:r>
              <w:r>
                <w:rPr>
                  <w:rStyle w:val="Hyperlink"/>
                </w:rPr>
                <w:t>IMS_SecurityContextEnum_Type</w:t>
              </w:r>
              <w:r>
                <w:rPr>
                  <w:rStyle w:val="Hyperlink"/>
                </w:rPr>
                <w:fldChar w:fldCharType="end"/>
              </w:r>
            </w:ins>
          </w:p>
        </w:tc>
        <w:tc>
          <w:tcPr>
            <w:tcW w:w="493" w:type="dxa"/>
            <w:shd w:val="clear" w:color="auto" w:fill="auto"/>
          </w:tcPr>
          <w:p w14:paraId="1F9049F3" w14:textId="77777777" w:rsidR="00DF09B6" w:rsidRPr="008F64F6" w:rsidRDefault="00DF09B6" w:rsidP="00806E9B">
            <w:pPr>
              <w:pStyle w:val="TAL"/>
              <w:rPr>
                <w:ins w:id="2501" w:author="MCC TF160" w:date="2023-03-13T14:39:00Z"/>
              </w:rPr>
            </w:pPr>
            <w:ins w:id="2502" w:author="MCC TF160" w:date="2023-03-13T14:39:00Z">
              <w:r w:rsidRPr="008F64F6">
                <w:t>opt</w:t>
              </w:r>
            </w:ins>
          </w:p>
        </w:tc>
        <w:tc>
          <w:tcPr>
            <w:tcW w:w="5421" w:type="dxa"/>
            <w:shd w:val="clear" w:color="auto" w:fill="auto"/>
          </w:tcPr>
          <w:p w14:paraId="7D71B149" w14:textId="77777777" w:rsidR="00DF09B6" w:rsidRPr="008F64F6" w:rsidRDefault="00DF09B6" w:rsidP="00806E9B">
            <w:pPr>
              <w:pStyle w:val="TAL"/>
              <w:rPr>
                <w:ins w:id="2503" w:author="MCC TF160" w:date="2023-03-13T14:39:00Z"/>
              </w:rPr>
            </w:pPr>
            <w:ins w:id="2504" w:author="MCC TF160" w:date="2023-03-13T14:39:00Z">
              <w:r w:rsidRPr="008F64F6">
                <w:t>protected or unprotected (in DL omit when IP PTC shall decide what to do)</w:t>
              </w:r>
            </w:ins>
          </w:p>
        </w:tc>
      </w:tr>
      <w:tr w:rsidR="00DF09B6" w14:paraId="3CB42ED7" w14:textId="77777777" w:rsidTr="00806E9B">
        <w:trPr>
          <w:ins w:id="2505" w:author="MCC TF160" w:date="2023-03-13T14:39:00Z"/>
        </w:trPr>
        <w:tc>
          <w:tcPr>
            <w:tcW w:w="1479" w:type="dxa"/>
            <w:shd w:val="clear" w:color="auto" w:fill="auto"/>
          </w:tcPr>
          <w:p w14:paraId="7D911232" w14:textId="77777777" w:rsidR="00DF09B6" w:rsidRPr="008F64F6" w:rsidRDefault="00DF09B6" w:rsidP="00806E9B">
            <w:pPr>
              <w:pStyle w:val="TAL"/>
              <w:rPr>
                <w:ins w:id="2506" w:author="MCC TF160" w:date="2023-03-13T14:39:00Z"/>
              </w:rPr>
            </w:pPr>
            <w:ins w:id="2507" w:author="MCC TF160" w:date="2023-03-13T14:39:00Z">
              <w:r w:rsidRPr="008F64F6">
                <w:t>UE_Address</w:t>
              </w:r>
            </w:ins>
          </w:p>
        </w:tc>
        <w:tc>
          <w:tcPr>
            <w:tcW w:w="2464" w:type="dxa"/>
            <w:shd w:val="clear" w:color="auto" w:fill="auto"/>
          </w:tcPr>
          <w:p w14:paraId="4173F8B5" w14:textId="77777777" w:rsidR="00DF09B6" w:rsidRPr="008F64F6" w:rsidRDefault="00DF09B6" w:rsidP="00806E9B">
            <w:pPr>
              <w:pStyle w:val="TAL"/>
              <w:rPr>
                <w:ins w:id="2508" w:author="MCC TF160" w:date="2023-03-13T14:39:00Z"/>
              </w:rPr>
            </w:pPr>
            <w:ins w:id="2509" w:author="MCC TF160" w:date="2023-03-13T14:39:00Z">
              <w:r w:rsidRPr="008F64F6">
                <w:t>IP_AddrInfo_Type</w:t>
              </w:r>
            </w:ins>
          </w:p>
        </w:tc>
        <w:tc>
          <w:tcPr>
            <w:tcW w:w="493" w:type="dxa"/>
            <w:shd w:val="clear" w:color="auto" w:fill="auto"/>
          </w:tcPr>
          <w:p w14:paraId="19190B00" w14:textId="77777777" w:rsidR="00DF09B6" w:rsidRPr="008F64F6" w:rsidRDefault="00DF09B6" w:rsidP="00806E9B">
            <w:pPr>
              <w:pStyle w:val="TAL"/>
              <w:rPr>
                <w:ins w:id="2510" w:author="MCC TF160" w:date="2023-03-13T14:39:00Z"/>
              </w:rPr>
            </w:pPr>
            <w:ins w:id="2511" w:author="MCC TF160" w:date="2023-03-13T14:39:00Z">
              <w:r w:rsidRPr="008F64F6">
                <w:t>opt</w:t>
              </w:r>
            </w:ins>
          </w:p>
        </w:tc>
        <w:tc>
          <w:tcPr>
            <w:tcW w:w="5421" w:type="dxa"/>
            <w:shd w:val="clear" w:color="auto" w:fill="auto"/>
          </w:tcPr>
          <w:p w14:paraId="70C7D145" w14:textId="77777777" w:rsidR="00DF09B6" w:rsidRPr="008F64F6" w:rsidRDefault="00DF09B6" w:rsidP="00806E9B">
            <w:pPr>
              <w:pStyle w:val="TAL"/>
              <w:rPr>
                <w:ins w:id="2512" w:author="MCC TF160" w:date="2023-03-13T14:39:00Z"/>
              </w:rPr>
            </w:pPr>
            <w:ins w:id="2513" w:author="MCC TF160" w:date="2023-03-13T14:39:00Z">
              <w:r w:rsidRPr="008F64F6">
                <w:t>sent by the IP PTC when there is an initial request on unprotected connection</w:t>
              </w:r>
            </w:ins>
          </w:p>
        </w:tc>
      </w:tr>
      <w:tr w:rsidR="00DF09B6" w14:paraId="02A9ED04" w14:textId="77777777" w:rsidTr="00806E9B">
        <w:trPr>
          <w:ins w:id="2514" w:author="MCC TF160" w:date="2023-03-13T14:39:00Z"/>
        </w:trPr>
        <w:tc>
          <w:tcPr>
            <w:tcW w:w="1479" w:type="dxa"/>
            <w:shd w:val="clear" w:color="auto" w:fill="auto"/>
          </w:tcPr>
          <w:p w14:paraId="6775C1CC" w14:textId="77777777" w:rsidR="00DF09B6" w:rsidRPr="008F64F6" w:rsidRDefault="00DF09B6" w:rsidP="00806E9B">
            <w:pPr>
              <w:pStyle w:val="TAL"/>
              <w:rPr>
                <w:ins w:id="2515" w:author="MCC TF160" w:date="2023-03-13T14:39:00Z"/>
              </w:rPr>
            </w:pPr>
            <w:ins w:id="2516" w:author="MCC TF160" w:date="2023-03-13T14:39:00Z">
              <w:r w:rsidRPr="008F64F6">
                <w:t>NW_Address</w:t>
              </w:r>
            </w:ins>
          </w:p>
        </w:tc>
        <w:tc>
          <w:tcPr>
            <w:tcW w:w="2464" w:type="dxa"/>
            <w:shd w:val="clear" w:color="auto" w:fill="auto"/>
          </w:tcPr>
          <w:p w14:paraId="2B98AB31" w14:textId="77777777" w:rsidR="00DF09B6" w:rsidRPr="008F64F6" w:rsidRDefault="00DF09B6" w:rsidP="00806E9B">
            <w:pPr>
              <w:pStyle w:val="TAL"/>
              <w:rPr>
                <w:ins w:id="2517" w:author="MCC TF160" w:date="2023-03-13T14:39:00Z"/>
              </w:rPr>
            </w:pPr>
            <w:ins w:id="2518" w:author="MCC TF160" w:date="2023-03-13T14:39:00Z">
              <w:r w:rsidRPr="008F64F6">
                <w:t>IP_AddrInfo_Type</w:t>
              </w:r>
            </w:ins>
          </w:p>
        </w:tc>
        <w:tc>
          <w:tcPr>
            <w:tcW w:w="493" w:type="dxa"/>
            <w:shd w:val="clear" w:color="auto" w:fill="auto"/>
          </w:tcPr>
          <w:p w14:paraId="1AEC48DA" w14:textId="77777777" w:rsidR="00DF09B6" w:rsidRPr="008F64F6" w:rsidRDefault="00DF09B6" w:rsidP="00806E9B">
            <w:pPr>
              <w:pStyle w:val="TAL"/>
              <w:rPr>
                <w:ins w:id="2519" w:author="MCC TF160" w:date="2023-03-13T14:39:00Z"/>
              </w:rPr>
            </w:pPr>
            <w:ins w:id="2520" w:author="MCC TF160" w:date="2023-03-13T14:39:00Z">
              <w:r w:rsidRPr="008F64F6">
                <w:t>opt</w:t>
              </w:r>
            </w:ins>
          </w:p>
        </w:tc>
        <w:tc>
          <w:tcPr>
            <w:tcW w:w="5421" w:type="dxa"/>
            <w:shd w:val="clear" w:color="auto" w:fill="auto"/>
          </w:tcPr>
          <w:p w14:paraId="75B382B2" w14:textId="77777777" w:rsidR="00DF09B6" w:rsidRPr="008F64F6" w:rsidRDefault="00DF09B6" w:rsidP="00806E9B">
            <w:pPr>
              <w:pStyle w:val="TAL"/>
              <w:rPr>
                <w:ins w:id="2521" w:author="MCC TF160" w:date="2023-03-13T14:39:00Z"/>
              </w:rPr>
            </w:pPr>
            <w:ins w:id="2522" w:author="MCC TF160" w:date="2023-03-13T14:39:00Z">
              <w:r w:rsidRPr="008F64F6">
                <w:t>sent by the IP PTC when there is an initial request on unprotected connection</w:t>
              </w:r>
            </w:ins>
          </w:p>
        </w:tc>
      </w:tr>
    </w:tbl>
    <w:p w14:paraId="4BF659CA" w14:textId="77777777" w:rsidR="00DF09B6" w:rsidRDefault="00DF09B6" w:rsidP="00DF09B6">
      <w:pPr>
        <w:rPr>
          <w:ins w:id="2523" w:author="MCC TF160" w:date="2023-03-13T14:39:00Z"/>
        </w:rPr>
      </w:pPr>
    </w:p>
    <w:p w14:paraId="44DF8216" w14:textId="77777777" w:rsidR="00DF09B6" w:rsidRDefault="00DF09B6" w:rsidP="00DF09B6">
      <w:pPr>
        <w:pStyle w:val="TH"/>
        <w:rPr>
          <w:ins w:id="2524" w:author="MCC TF160" w:date="2023-03-13T14:39:00Z"/>
        </w:rPr>
      </w:pPr>
      <w:ins w:id="2525" w:author="MCC TF160" w:date="2023-03-13T14:39:00Z">
        <w:r>
          <w:t>IMS_DATA_REQ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69F0E0B2" w14:textId="77777777" w:rsidTr="00806E9B">
        <w:trPr>
          <w:ins w:id="2526" w:author="MCC TF160" w:date="2023-03-13T14:39:00Z"/>
        </w:trPr>
        <w:tc>
          <w:tcPr>
            <w:tcW w:w="9857" w:type="dxa"/>
            <w:gridSpan w:val="4"/>
            <w:shd w:val="clear" w:color="auto" w:fill="E0E0E0"/>
          </w:tcPr>
          <w:p w14:paraId="4D8E5F75" w14:textId="77777777" w:rsidR="00DF09B6" w:rsidRPr="008F64F6" w:rsidRDefault="00DF09B6" w:rsidP="00806E9B">
            <w:pPr>
              <w:pStyle w:val="TAL"/>
              <w:rPr>
                <w:ins w:id="2527" w:author="MCC TF160" w:date="2023-03-13T14:39:00Z"/>
                <w:b/>
              </w:rPr>
            </w:pPr>
            <w:ins w:id="2528" w:author="MCC TF160" w:date="2023-03-13T14:39:00Z">
              <w:r w:rsidRPr="008F64F6">
                <w:rPr>
                  <w:b/>
                </w:rPr>
                <w:t>TTCN-3 Record Type</w:t>
              </w:r>
            </w:ins>
          </w:p>
        </w:tc>
      </w:tr>
      <w:tr w:rsidR="00DF09B6" w14:paraId="761B09BF" w14:textId="77777777" w:rsidTr="00806E9B">
        <w:trPr>
          <w:ins w:id="2529" w:author="MCC TF160" w:date="2023-03-13T14:39:00Z"/>
        </w:trPr>
        <w:tc>
          <w:tcPr>
            <w:tcW w:w="1479" w:type="dxa"/>
            <w:tcBorders>
              <w:bottom w:val="single" w:sz="4" w:space="0" w:color="auto"/>
            </w:tcBorders>
            <w:shd w:val="clear" w:color="auto" w:fill="E0E0E0"/>
          </w:tcPr>
          <w:p w14:paraId="58E8FAA8" w14:textId="77777777" w:rsidR="00DF09B6" w:rsidRPr="008F64F6" w:rsidRDefault="00DF09B6" w:rsidP="00806E9B">
            <w:pPr>
              <w:pStyle w:val="TAL"/>
              <w:rPr>
                <w:ins w:id="2530" w:author="MCC TF160" w:date="2023-03-13T14:39:00Z"/>
                <w:b/>
              </w:rPr>
            </w:pPr>
            <w:bookmarkStart w:id="2531" w:name="IMS_DATA_REQ" w:colFirst="1" w:colLast="1"/>
            <w:ins w:id="2532" w:author="MCC TF160" w:date="2023-03-13T14:39:00Z">
              <w:r w:rsidRPr="008F64F6">
                <w:rPr>
                  <w:b/>
                </w:rPr>
                <w:t>Name</w:t>
              </w:r>
            </w:ins>
          </w:p>
        </w:tc>
        <w:tc>
          <w:tcPr>
            <w:tcW w:w="8378" w:type="dxa"/>
            <w:gridSpan w:val="3"/>
            <w:tcBorders>
              <w:bottom w:val="single" w:sz="4" w:space="0" w:color="auto"/>
            </w:tcBorders>
            <w:shd w:val="clear" w:color="auto" w:fill="FFFF99"/>
          </w:tcPr>
          <w:p w14:paraId="7CE4F1BE" w14:textId="77777777" w:rsidR="00DF09B6" w:rsidRPr="008F64F6" w:rsidRDefault="00DF09B6" w:rsidP="00806E9B">
            <w:pPr>
              <w:pStyle w:val="TAL"/>
              <w:rPr>
                <w:ins w:id="2533" w:author="MCC TF160" w:date="2023-03-13T14:39:00Z"/>
                <w:b/>
              </w:rPr>
            </w:pPr>
            <w:ins w:id="2534" w:author="MCC TF160" w:date="2023-03-13T14:39:00Z">
              <w:r w:rsidRPr="008F64F6">
                <w:rPr>
                  <w:b/>
                </w:rPr>
                <w:t>IMS_DATA_REQ</w:t>
              </w:r>
            </w:ins>
          </w:p>
        </w:tc>
      </w:tr>
      <w:bookmarkEnd w:id="2531"/>
      <w:tr w:rsidR="00DF09B6" w14:paraId="12F217EB" w14:textId="77777777" w:rsidTr="00806E9B">
        <w:trPr>
          <w:ins w:id="2535" w:author="MCC TF160" w:date="2023-03-13T14:39:00Z"/>
        </w:trPr>
        <w:tc>
          <w:tcPr>
            <w:tcW w:w="1479" w:type="dxa"/>
            <w:tcBorders>
              <w:bottom w:val="double" w:sz="4" w:space="0" w:color="auto"/>
            </w:tcBorders>
            <w:shd w:val="clear" w:color="auto" w:fill="E0E0E0"/>
          </w:tcPr>
          <w:p w14:paraId="0651CAD1" w14:textId="77777777" w:rsidR="00DF09B6" w:rsidRPr="008F64F6" w:rsidRDefault="00DF09B6" w:rsidP="00806E9B">
            <w:pPr>
              <w:pStyle w:val="TAL"/>
              <w:rPr>
                <w:ins w:id="2536" w:author="MCC TF160" w:date="2023-03-13T14:39:00Z"/>
                <w:b/>
              </w:rPr>
            </w:pPr>
            <w:ins w:id="2537" w:author="MCC TF160" w:date="2023-03-13T14:39:00Z">
              <w:r w:rsidRPr="008F64F6">
                <w:rPr>
                  <w:b/>
                </w:rPr>
                <w:t>Comment</w:t>
              </w:r>
            </w:ins>
          </w:p>
        </w:tc>
        <w:tc>
          <w:tcPr>
            <w:tcW w:w="8378" w:type="dxa"/>
            <w:gridSpan w:val="3"/>
            <w:tcBorders>
              <w:bottom w:val="double" w:sz="4" w:space="0" w:color="auto"/>
            </w:tcBorders>
            <w:shd w:val="clear" w:color="auto" w:fill="auto"/>
          </w:tcPr>
          <w:p w14:paraId="0ADE7318" w14:textId="77777777" w:rsidR="00DF09B6" w:rsidRPr="008F64F6" w:rsidRDefault="00DF09B6" w:rsidP="00806E9B">
            <w:pPr>
              <w:pStyle w:val="TAL"/>
              <w:rPr>
                <w:ins w:id="2538" w:author="MCC TF160" w:date="2023-03-13T14:39:00Z"/>
              </w:rPr>
            </w:pPr>
          </w:p>
        </w:tc>
      </w:tr>
      <w:tr w:rsidR="00DF09B6" w14:paraId="3CB6E966" w14:textId="77777777" w:rsidTr="00806E9B">
        <w:trPr>
          <w:ins w:id="2539" w:author="MCC TF160" w:date="2023-03-13T14:39:00Z"/>
        </w:trPr>
        <w:tc>
          <w:tcPr>
            <w:tcW w:w="1479" w:type="dxa"/>
            <w:tcBorders>
              <w:top w:val="double" w:sz="4" w:space="0" w:color="auto"/>
            </w:tcBorders>
            <w:shd w:val="clear" w:color="auto" w:fill="auto"/>
          </w:tcPr>
          <w:p w14:paraId="6C8C4EB0" w14:textId="77777777" w:rsidR="00DF09B6" w:rsidRPr="008F64F6" w:rsidRDefault="00DF09B6" w:rsidP="00806E9B">
            <w:pPr>
              <w:pStyle w:val="TAL"/>
              <w:rPr>
                <w:ins w:id="2540" w:author="MCC TF160" w:date="2023-03-13T14:39:00Z"/>
              </w:rPr>
            </w:pPr>
            <w:ins w:id="2541" w:author="MCC TF160" w:date="2023-03-13T14:39:00Z">
              <w:r w:rsidRPr="008F64F6">
                <w:t>RoutingInfo</w:t>
              </w:r>
            </w:ins>
          </w:p>
        </w:tc>
        <w:tc>
          <w:tcPr>
            <w:tcW w:w="2464" w:type="dxa"/>
            <w:tcBorders>
              <w:top w:val="double" w:sz="4" w:space="0" w:color="auto"/>
            </w:tcBorders>
            <w:shd w:val="clear" w:color="auto" w:fill="auto"/>
          </w:tcPr>
          <w:p w14:paraId="5DB3983E" w14:textId="77777777" w:rsidR="00DF09B6" w:rsidRPr="008F64F6" w:rsidRDefault="00DF09B6" w:rsidP="00806E9B">
            <w:pPr>
              <w:pStyle w:val="TAL"/>
              <w:rPr>
                <w:ins w:id="2542" w:author="MCC TF160" w:date="2023-03-13T14:39:00Z"/>
              </w:rPr>
            </w:pPr>
            <w:ins w:id="2543" w:author="MCC TF160" w:date="2023-03-13T14:39:00Z">
              <w:r>
                <w:fldChar w:fldCharType="begin"/>
              </w:r>
              <w:r>
                <w:instrText>HYPERLINK \l "IMS_RoutingInfo_Type"</w:instrText>
              </w:r>
              <w:r>
                <w:fldChar w:fldCharType="separate"/>
              </w:r>
              <w:r>
                <w:rPr>
                  <w:rStyle w:val="Hyperlink"/>
                </w:rPr>
                <w:t>IMS_RoutingInfo_Type</w:t>
              </w:r>
              <w:r>
                <w:rPr>
                  <w:rStyle w:val="Hyperlink"/>
                </w:rPr>
                <w:fldChar w:fldCharType="end"/>
              </w:r>
            </w:ins>
          </w:p>
        </w:tc>
        <w:tc>
          <w:tcPr>
            <w:tcW w:w="493" w:type="dxa"/>
            <w:tcBorders>
              <w:top w:val="double" w:sz="4" w:space="0" w:color="auto"/>
            </w:tcBorders>
            <w:shd w:val="clear" w:color="auto" w:fill="auto"/>
          </w:tcPr>
          <w:p w14:paraId="4DE4685A" w14:textId="77777777" w:rsidR="00DF09B6" w:rsidRPr="008F64F6" w:rsidRDefault="00DF09B6" w:rsidP="00806E9B">
            <w:pPr>
              <w:pStyle w:val="TAL"/>
              <w:rPr>
                <w:ins w:id="2544" w:author="MCC TF160" w:date="2023-03-13T14:39:00Z"/>
              </w:rPr>
            </w:pPr>
          </w:p>
        </w:tc>
        <w:tc>
          <w:tcPr>
            <w:tcW w:w="5421" w:type="dxa"/>
            <w:tcBorders>
              <w:top w:val="double" w:sz="4" w:space="0" w:color="auto"/>
            </w:tcBorders>
            <w:shd w:val="clear" w:color="auto" w:fill="auto"/>
          </w:tcPr>
          <w:p w14:paraId="4E8418C4" w14:textId="77777777" w:rsidR="00DF09B6" w:rsidRPr="008F64F6" w:rsidRDefault="00DF09B6" w:rsidP="00806E9B">
            <w:pPr>
              <w:pStyle w:val="TAL"/>
              <w:rPr>
                <w:ins w:id="2545" w:author="MCC TF160" w:date="2023-03-13T14:39:00Z"/>
              </w:rPr>
            </w:pPr>
          </w:p>
        </w:tc>
      </w:tr>
      <w:tr w:rsidR="00DF09B6" w14:paraId="337887BB" w14:textId="77777777" w:rsidTr="00806E9B">
        <w:trPr>
          <w:ins w:id="2546" w:author="MCC TF160" w:date="2023-03-13T14:39:00Z"/>
        </w:trPr>
        <w:tc>
          <w:tcPr>
            <w:tcW w:w="1479" w:type="dxa"/>
            <w:shd w:val="clear" w:color="auto" w:fill="auto"/>
          </w:tcPr>
          <w:p w14:paraId="5024D1DC" w14:textId="77777777" w:rsidR="00DF09B6" w:rsidRPr="008F64F6" w:rsidRDefault="00DF09B6" w:rsidP="00806E9B">
            <w:pPr>
              <w:pStyle w:val="TAL"/>
              <w:rPr>
                <w:ins w:id="2547" w:author="MCC TF160" w:date="2023-03-13T14:39:00Z"/>
              </w:rPr>
            </w:pPr>
            <w:ins w:id="2548" w:author="MCC TF160" w:date="2023-03-13T14:39:00Z">
              <w:r w:rsidRPr="008F64F6">
                <w:t>Request</w:t>
              </w:r>
            </w:ins>
          </w:p>
        </w:tc>
        <w:tc>
          <w:tcPr>
            <w:tcW w:w="2464" w:type="dxa"/>
            <w:shd w:val="clear" w:color="auto" w:fill="auto"/>
          </w:tcPr>
          <w:p w14:paraId="2F93BCAA" w14:textId="77777777" w:rsidR="00DF09B6" w:rsidRPr="008F64F6" w:rsidRDefault="00DF09B6" w:rsidP="00806E9B">
            <w:pPr>
              <w:pStyle w:val="TAL"/>
              <w:rPr>
                <w:ins w:id="2549" w:author="MCC TF160" w:date="2023-03-13T14:39:00Z"/>
              </w:rPr>
            </w:pPr>
            <w:ins w:id="2550" w:author="MCC TF160" w:date="2023-03-13T14:39:00Z">
              <w:r>
                <w:fldChar w:fldCharType="begin"/>
              </w:r>
              <w:r>
                <w:instrText>HYPERLINK \l "IMS_Request_Type"</w:instrText>
              </w:r>
              <w:r>
                <w:fldChar w:fldCharType="separate"/>
              </w:r>
              <w:r>
                <w:rPr>
                  <w:rStyle w:val="Hyperlink"/>
                </w:rPr>
                <w:t>IMS_Request_Type</w:t>
              </w:r>
              <w:r>
                <w:rPr>
                  <w:rStyle w:val="Hyperlink"/>
                </w:rPr>
                <w:fldChar w:fldCharType="end"/>
              </w:r>
            </w:ins>
          </w:p>
        </w:tc>
        <w:tc>
          <w:tcPr>
            <w:tcW w:w="493" w:type="dxa"/>
            <w:shd w:val="clear" w:color="auto" w:fill="auto"/>
          </w:tcPr>
          <w:p w14:paraId="51B99422" w14:textId="77777777" w:rsidR="00DF09B6" w:rsidRPr="008F64F6" w:rsidRDefault="00DF09B6" w:rsidP="00806E9B">
            <w:pPr>
              <w:pStyle w:val="TAL"/>
              <w:rPr>
                <w:ins w:id="2551" w:author="MCC TF160" w:date="2023-03-13T14:39:00Z"/>
              </w:rPr>
            </w:pPr>
          </w:p>
        </w:tc>
        <w:tc>
          <w:tcPr>
            <w:tcW w:w="5421" w:type="dxa"/>
            <w:shd w:val="clear" w:color="auto" w:fill="auto"/>
          </w:tcPr>
          <w:p w14:paraId="5774B60A" w14:textId="77777777" w:rsidR="00DF09B6" w:rsidRPr="008F64F6" w:rsidRDefault="00DF09B6" w:rsidP="00806E9B">
            <w:pPr>
              <w:pStyle w:val="TAL"/>
              <w:rPr>
                <w:ins w:id="2552" w:author="MCC TF160" w:date="2023-03-13T14:39:00Z"/>
              </w:rPr>
            </w:pPr>
          </w:p>
        </w:tc>
      </w:tr>
    </w:tbl>
    <w:p w14:paraId="31FBF291" w14:textId="77777777" w:rsidR="00DF09B6" w:rsidRDefault="00DF09B6" w:rsidP="00DF09B6">
      <w:pPr>
        <w:rPr>
          <w:ins w:id="2553" w:author="MCC TF160" w:date="2023-03-13T14:39:00Z"/>
        </w:rPr>
      </w:pPr>
    </w:p>
    <w:p w14:paraId="29957227" w14:textId="77777777" w:rsidR="00DF09B6" w:rsidRDefault="00DF09B6" w:rsidP="00DF09B6">
      <w:pPr>
        <w:pStyle w:val="TH"/>
        <w:rPr>
          <w:ins w:id="2554" w:author="MCC TF160" w:date="2023-03-13T14:39:00Z"/>
        </w:rPr>
      </w:pPr>
      <w:ins w:id="2555" w:author="MCC TF160" w:date="2023-03-13T14:39:00Z">
        <w:r>
          <w:lastRenderedPageBreak/>
          <w:t>IMS_DATA_RSP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3FB6168E" w14:textId="77777777" w:rsidTr="00806E9B">
        <w:trPr>
          <w:ins w:id="2556" w:author="MCC TF160" w:date="2023-03-13T14:39:00Z"/>
        </w:trPr>
        <w:tc>
          <w:tcPr>
            <w:tcW w:w="9857" w:type="dxa"/>
            <w:gridSpan w:val="4"/>
            <w:shd w:val="clear" w:color="auto" w:fill="E0E0E0"/>
          </w:tcPr>
          <w:p w14:paraId="654914F6" w14:textId="77777777" w:rsidR="00DF09B6" w:rsidRPr="008F64F6" w:rsidRDefault="00DF09B6" w:rsidP="00806E9B">
            <w:pPr>
              <w:pStyle w:val="TAL"/>
              <w:rPr>
                <w:ins w:id="2557" w:author="MCC TF160" w:date="2023-03-13T14:39:00Z"/>
                <w:b/>
              </w:rPr>
            </w:pPr>
            <w:ins w:id="2558" w:author="MCC TF160" w:date="2023-03-13T14:39:00Z">
              <w:r w:rsidRPr="008F64F6">
                <w:rPr>
                  <w:b/>
                </w:rPr>
                <w:t>TTCN-3 Record Type</w:t>
              </w:r>
            </w:ins>
          </w:p>
        </w:tc>
      </w:tr>
      <w:tr w:rsidR="00DF09B6" w14:paraId="7D79E5A4" w14:textId="77777777" w:rsidTr="00806E9B">
        <w:trPr>
          <w:ins w:id="2559" w:author="MCC TF160" w:date="2023-03-13T14:39:00Z"/>
        </w:trPr>
        <w:tc>
          <w:tcPr>
            <w:tcW w:w="1479" w:type="dxa"/>
            <w:tcBorders>
              <w:bottom w:val="single" w:sz="4" w:space="0" w:color="auto"/>
            </w:tcBorders>
            <w:shd w:val="clear" w:color="auto" w:fill="E0E0E0"/>
          </w:tcPr>
          <w:p w14:paraId="478C22B9" w14:textId="77777777" w:rsidR="00DF09B6" w:rsidRPr="008F64F6" w:rsidRDefault="00DF09B6" w:rsidP="00806E9B">
            <w:pPr>
              <w:pStyle w:val="TAL"/>
              <w:rPr>
                <w:ins w:id="2560" w:author="MCC TF160" w:date="2023-03-13T14:39:00Z"/>
                <w:b/>
              </w:rPr>
            </w:pPr>
            <w:bookmarkStart w:id="2561" w:name="IMS_DATA_RSP" w:colFirst="1" w:colLast="1"/>
            <w:ins w:id="2562" w:author="MCC TF160" w:date="2023-03-13T14:39:00Z">
              <w:r w:rsidRPr="008F64F6">
                <w:rPr>
                  <w:b/>
                </w:rPr>
                <w:t>Name</w:t>
              </w:r>
            </w:ins>
          </w:p>
        </w:tc>
        <w:tc>
          <w:tcPr>
            <w:tcW w:w="8378" w:type="dxa"/>
            <w:gridSpan w:val="3"/>
            <w:tcBorders>
              <w:bottom w:val="single" w:sz="4" w:space="0" w:color="auto"/>
            </w:tcBorders>
            <w:shd w:val="clear" w:color="auto" w:fill="FFFF99"/>
          </w:tcPr>
          <w:p w14:paraId="661CE494" w14:textId="77777777" w:rsidR="00DF09B6" w:rsidRPr="008F64F6" w:rsidRDefault="00DF09B6" w:rsidP="00806E9B">
            <w:pPr>
              <w:pStyle w:val="TAL"/>
              <w:rPr>
                <w:ins w:id="2563" w:author="MCC TF160" w:date="2023-03-13T14:39:00Z"/>
                <w:b/>
              </w:rPr>
            </w:pPr>
            <w:ins w:id="2564" w:author="MCC TF160" w:date="2023-03-13T14:39:00Z">
              <w:r w:rsidRPr="008F64F6">
                <w:rPr>
                  <w:b/>
                </w:rPr>
                <w:t>IMS_DATA_RSP</w:t>
              </w:r>
            </w:ins>
          </w:p>
        </w:tc>
      </w:tr>
      <w:bookmarkEnd w:id="2561"/>
      <w:tr w:rsidR="00DF09B6" w14:paraId="7BD298CB" w14:textId="77777777" w:rsidTr="00806E9B">
        <w:trPr>
          <w:ins w:id="2565" w:author="MCC TF160" w:date="2023-03-13T14:39:00Z"/>
        </w:trPr>
        <w:tc>
          <w:tcPr>
            <w:tcW w:w="1479" w:type="dxa"/>
            <w:tcBorders>
              <w:bottom w:val="double" w:sz="4" w:space="0" w:color="auto"/>
            </w:tcBorders>
            <w:shd w:val="clear" w:color="auto" w:fill="E0E0E0"/>
          </w:tcPr>
          <w:p w14:paraId="486BC9A7" w14:textId="77777777" w:rsidR="00DF09B6" w:rsidRPr="008F64F6" w:rsidRDefault="00DF09B6" w:rsidP="00806E9B">
            <w:pPr>
              <w:pStyle w:val="TAL"/>
              <w:rPr>
                <w:ins w:id="2566" w:author="MCC TF160" w:date="2023-03-13T14:39:00Z"/>
                <w:b/>
              </w:rPr>
            </w:pPr>
            <w:ins w:id="2567" w:author="MCC TF160" w:date="2023-03-13T14:39:00Z">
              <w:r w:rsidRPr="008F64F6">
                <w:rPr>
                  <w:b/>
                </w:rPr>
                <w:t>Comment</w:t>
              </w:r>
            </w:ins>
          </w:p>
        </w:tc>
        <w:tc>
          <w:tcPr>
            <w:tcW w:w="8378" w:type="dxa"/>
            <w:gridSpan w:val="3"/>
            <w:tcBorders>
              <w:bottom w:val="double" w:sz="4" w:space="0" w:color="auto"/>
            </w:tcBorders>
            <w:shd w:val="clear" w:color="auto" w:fill="auto"/>
          </w:tcPr>
          <w:p w14:paraId="6A23D5EB" w14:textId="77777777" w:rsidR="00DF09B6" w:rsidRPr="008F64F6" w:rsidRDefault="00DF09B6" w:rsidP="00806E9B">
            <w:pPr>
              <w:pStyle w:val="TAL"/>
              <w:rPr>
                <w:ins w:id="2568" w:author="MCC TF160" w:date="2023-03-13T14:39:00Z"/>
              </w:rPr>
            </w:pPr>
          </w:p>
        </w:tc>
      </w:tr>
      <w:tr w:rsidR="00DF09B6" w14:paraId="0AC84218" w14:textId="77777777" w:rsidTr="00806E9B">
        <w:trPr>
          <w:ins w:id="2569" w:author="MCC TF160" w:date="2023-03-13T14:39:00Z"/>
        </w:trPr>
        <w:tc>
          <w:tcPr>
            <w:tcW w:w="1479" w:type="dxa"/>
            <w:tcBorders>
              <w:top w:val="double" w:sz="4" w:space="0" w:color="auto"/>
            </w:tcBorders>
            <w:shd w:val="clear" w:color="auto" w:fill="auto"/>
          </w:tcPr>
          <w:p w14:paraId="593CB0AF" w14:textId="77777777" w:rsidR="00DF09B6" w:rsidRPr="008F64F6" w:rsidRDefault="00DF09B6" w:rsidP="00806E9B">
            <w:pPr>
              <w:pStyle w:val="TAL"/>
              <w:rPr>
                <w:ins w:id="2570" w:author="MCC TF160" w:date="2023-03-13T14:39:00Z"/>
              </w:rPr>
            </w:pPr>
            <w:ins w:id="2571" w:author="MCC TF160" w:date="2023-03-13T14:39:00Z">
              <w:r w:rsidRPr="008F64F6">
                <w:t>RoutingInfo</w:t>
              </w:r>
            </w:ins>
          </w:p>
        </w:tc>
        <w:tc>
          <w:tcPr>
            <w:tcW w:w="2464" w:type="dxa"/>
            <w:tcBorders>
              <w:top w:val="double" w:sz="4" w:space="0" w:color="auto"/>
            </w:tcBorders>
            <w:shd w:val="clear" w:color="auto" w:fill="auto"/>
          </w:tcPr>
          <w:p w14:paraId="08531D0B" w14:textId="77777777" w:rsidR="00DF09B6" w:rsidRPr="008F64F6" w:rsidRDefault="00DF09B6" w:rsidP="00806E9B">
            <w:pPr>
              <w:pStyle w:val="TAL"/>
              <w:rPr>
                <w:ins w:id="2572" w:author="MCC TF160" w:date="2023-03-13T14:39:00Z"/>
              </w:rPr>
            </w:pPr>
            <w:ins w:id="2573" w:author="MCC TF160" w:date="2023-03-13T14:39:00Z">
              <w:r>
                <w:fldChar w:fldCharType="begin"/>
              </w:r>
              <w:r>
                <w:instrText>HYPERLINK \l "IMS_RoutingInfo_Type"</w:instrText>
              </w:r>
              <w:r>
                <w:fldChar w:fldCharType="separate"/>
              </w:r>
              <w:r>
                <w:rPr>
                  <w:rStyle w:val="Hyperlink"/>
                </w:rPr>
                <w:t>IMS_RoutingInfo_Type</w:t>
              </w:r>
              <w:r>
                <w:rPr>
                  <w:rStyle w:val="Hyperlink"/>
                </w:rPr>
                <w:fldChar w:fldCharType="end"/>
              </w:r>
            </w:ins>
          </w:p>
        </w:tc>
        <w:tc>
          <w:tcPr>
            <w:tcW w:w="493" w:type="dxa"/>
            <w:tcBorders>
              <w:top w:val="double" w:sz="4" w:space="0" w:color="auto"/>
            </w:tcBorders>
            <w:shd w:val="clear" w:color="auto" w:fill="auto"/>
          </w:tcPr>
          <w:p w14:paraId="778DDEF2" w14:textId="77777777" w:rsidR="00DF09B6" w:rsidRPr="008F64F6" w:rsidRDefault="00DF09B6" w:rsidP="00806E9B">
            <w:pPr>
              <w:pStyle w:val="TAL"/>
              <w:rPr>
                <w:ins w:id="2574" w:author="MCC TF160" w:date="2023-03-13T14:39:00Z"/>
              </w:rPr>
            </w:pPr>
          </w:p>
        </w:tc>
        <w:tc>
          <w:tcPr>
            <w:tcW w:w="5421" w:type="dxa"/>
            <w:tcBorders>
              <w:top w:val="double" w:sz="4" w:space="0" w:color="auto"/>
            </w:tcBorders>
            <w:shd w:val="clear" w:color="auto" w:fill="auto"/>
          </w:tcPr>
          <w:p w14:paraId="18AEF3B6" w14:textId="77777777" w:rsidR="00DF09B6" w:rsidRPr="008F64F6" w:rsidRDefault="00DF09B6" w:rsidP="00806E9B">
            <w:pPr>
              <w:pStyle w:val="TAL"/>
              <w:rPr>
                <w:ins w:id="2575" w:author="MCC TF160" w:date="2023-03-13T14:39:00Z"/>
              </w:rPr>
            </w:pPr>
          </w:p>
        </w:tc>
      </w:tr>
      <w:tr w:rsidR="00DF09B6" w14:paraId="0F7C9BDB" w14:textId="77777777" w:rsidTr="00806E9B">
        <w:trPr>
          <w:ins w:id="2576" w:author="MCC TF160" w:date="2023-03-13T14:39:00Z"/>
        </w:trPr>
        <w:tc>
          <w:tcPr>
            <w:tcW w:w="1479" w:type="dxa"/>
            <w:shd w:val="clear" w:color="auto" w:fill="auto"/>
          </w:tcPr>
          <w:p w14:paraId="3F9C564E" w14:textId="77777777" w:rsidR="00DF09B6" w:rsidRPr="008F64F6" w:rsidRDefault="00DF09B6" w:rsidP="00806E9B">
            <w:pPr>
              <w:pStyle w:val="TAL"/>
              <w:rPr>
                <w:ins w:id="2577" w:author="MCC TF160" w:date="2023-03-13T14:39:00Z"/>
              </w:rPr>
            </w:pPr>
            <w:ins w:id="2578" w:author="MCC TF160" w:date="2023-03-13T14:39:00Z">
              <w:r w:rsidRPr="008F64F6">
                <w:t>Response</w:t>
              </w:r>
            </w:ins>
          </w:p>
        </w:tc>
        <w:tc>
          <w:tcPr>
            <w:tcW w:w="2464" w:type="dxa"/>
            <w:shd w:val="clear" w:color="auto" w:fill="auto"/>
          </w:tcPr>
          <w:p w14:paraId="6BA7C207" w14:textId="77777777" w:rsidR="00DF09B6" w:rsidRPr="008F64F6" w:rsidRDefault="00DF09B6" w:rsidP="00806E9B">
            <w:pPr>
              <w:pStyle w:val="TAL"/>
              <w:rPr>
                <w:ins w:id="2579" w:author="MCC TF160" w:date="2023-03-13T14:39:00Z"/>
              </w:rPr>
            </w:pPr>
            <w:ins w:id="2580" w:author="MCC TF160" w:date="2023-03-13T14:39:00Z">
              <w:r>
                <w:fldChar w:fldCharType="begin"/>
              </w:r>
              <w:r>
                <w:instrText>HYPERLINK \l "IMS_Response_Type"</w:instrText>
              </w:r>
              <w:r>
                <w:fldChar w:fldCharType="separate"/>
              </w:r>
              <w:r>
                <w:rPr>
                  <w:rStyle w:val="Hyperlink"/>
                </w:rPr>
                <w:t>IMS_Response_Type</w:t>
              </w:r>
              <w:r>
                <w:rPr>
                  <w:rStyle w:val="Hyperlink"/>
                </w:rPr>
                <w:fldChar w:fldCharType="end"/>
              </w:r>
            </w:ins>
          </w:p>
        </w:tc>
        <w:tc>
          <w:tcPr>
            <w:tcW w:w="493" w:type="dxa"/>
            <w:shd w:val="clear" w:color="auto" w:fill="auto"/>
          </w:tcPr>
          <w:p w14:paraId="1DCB82A0" w14:textId="77777777" w:rsidR="00DF09B6" w:rsidRPr="008F64F6" w:rsidRDefault="00DF09B6" w:rsidP="00806E9B">
            <w:pPr>
              <w:pStyle w:val="TAL"/>
              <w:rPr>
                <w:ins w:id="2581" w:author="MCC TF160" w:date="2023-03-13T14:39:00Z"/>
              </w:rPr>
            </w:pPr>
          </w:p>
        </w:tc>
        <w:tc>
          <w:tcPr>
            <w:tcW w:w="5421" w:type="dxa"/>
            <w:shd w:val="clear" w:color="auto" w:fill="auto"/>
          </w:tcPr>
          <w:p w14:paraId="235F062C" w14:textId="77777777" w:rsidR="00DF09B6" w:rsidRPr="008F64F6" w:rsidRDefault="00DF09B6" w:rsidP="00806E9B">
            <w:pPr>
              <w:pStyle w:val="TAL"/>
              <w:rPr>
                <w:ins w:id="2582" w:author="MCC TF160" w:date="2023-03-13T14:39:00Z"/>
              </w:rPr>
            </w:pPr>
          </w:p>
        </w:tc>
      </w:tr>
    </w:tbl>
    <w:p w14:paraId="3A73DA2E" w14:textId="77777777" w:rsidR="00DF09B6" w:rsidRDefault="00DF09B6" w:rsidP="00DF09B6">
      <w:pPr>
        <w:rPr>
          <w:ins w:id="2583" w:author="MCC TF160" w:date="2023-03-13T14:39:00Z"/>
        </w:rPr>
      </w:pPr>
    </w:p>
    <w:p w14:paraId="0985E457" w14:textId="77777777" w:rsidR="00DF09B6" w:rsidRDefault="00DF09B6" w:rsidP="00DF09B6">
      <w:pPr>
        <w:pStyle w:val="TH"/>
        <w:rPr>
          <w:ins w:id="2584" w:author="MCC TF160" w:date="2023-03-13T14:39:00Z"/>
        </w:rPr>
      </w:pPr>
      <w:ins w:id="2585" w:author="MCC TF160" w:date="2023-03-13T14:39:00Z">
        <w:r>
          <w:t>IMS_ProtectedPorts_Type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35F41867" w14:textId="77777777" w:rsidTr="00806E9B">
        <w:trPr>
          <w:ins w:id="2586" w:author="MCC TF160" w:date="2023-03-13T14:39:00Z"/>
        </w:trPr>
        <w:tc>
          <w:tcPr>
            <w:tcW w:w="9857" w:type="dxa"/>
            <w:gridSpan w:val="4"/>
            <w:shd w:val="clear" w:color="auto" w:fill="E0E0E0"/>
          </w:tcPr>
          <w:p w14:paraId="709597F9" w14:textId="77777777" w:rsidR="00DF09B6" w:rsidRPr="008F64F6" w:rsidRDefault="00DF09B6" w:rsidP="00806E9B">
            <w:pPr>
              <w:pStyle w:val="TAL"/>
              <w:rPr>
                <w:ins w:id="2587" w:author="MCC TF160" w:date="2023-03-13T14:39:00Z"/>
                <w:b/>
              </w:rPr>
            </w:pPr>
            <w:ins w:id="2588" w:author="MCC TF160" w:date="2023-03-13T14:39:00Z">
              <w:r w:rsidRPr="008F64F6">
                <w:rPr>
                  <w:b/>
                </w:rPr>
                <w:t>TTCN-3 Record Type</w:t>
              </w:r>
            </w:ins>
          </w:p>
        </w:tc>
      </w:tr>
      <w:tr w:rsidR="00DF09B6" w14:paraId="1B496DB9" w14:textId="77777777" w:rsidTr="00806E9B">
        <w:trPr>
          <w:ins w:id="2589" w:author="MCC TF160" w:date="2023-03-13T14:39:00Z"/>
        </w:trPr>
        <w:tc>
          <w:tcPr>
            <w:tcW w:w="1479" w:type="dxa"/>
            <w:tcBorders>
              <w:bottom w:val="single" w:sz="4" w:space="0" w:color="auto"/>
            </w:tcBorders>
            <w:shd w:val="clear" w:color="auto" w:fill="E0E0E0"/>
          </w:tcPr>
          <w:p w14:paraId="70590573" w14:textId="77777777" w:rsidR="00DF09B6" w:rsidRPr="008F64F6" w:rsidRDefault="00DF09B6" w:rsidP="00806E9B">
            <w:pPr>
              <w:pStyle w:val="TAL"/>
              <w:rPr>
                <w:ins w:id="2590" w:author="MCC TF160" w:date="2023-03-13T14:39:00Z"/>
                <w:b/>
              </w:rPr>
            </w:pPr>
            <w:bookmarkStart w:id="2591" w:name="IMS_ProtectedPorts_Type" w:colFirst="1" w:colLast="1"/>
            <w:ins w:id="2592" w:author="MCC TF160" w:date="2023-03-13T14:39:00Z">
              <w:r w:rsidRPr="008F64F6">
                <w:rPr>
                  <w:b/>
                </w:rPr>
                <w:t>Name</w:t>
              </w:r>
            </w:ins>
          </w:p>
        </w:tc>
        <w:tc>
          <w:tcPr>
            <w:tcW w:w="8378" w:type="dxa"/>
            <w:gridSpan w:val="3"/>
            <w:tcBorders>
              <w:bottom w:val="single" w:sz="4" w:space="0" w:color="auto"/>
            </w:tcBorders>
            <w:shd w:val="clear" w:color="auto" w:fill="FFFF99"/>
          </w:tcPr>
          <w:p w14:paraId="22330B69" w14:textId="77777777" w:rsidR="00DF09B6" w:rsidRPr="008F64F6" w:rsidRDefault="00DF09B6" w:rsidP="00806E9B">
            <w:pPr>
              <w:pStyle w:val="TAL"/>
              <w:rPr>
                <w:ins w:id="2593" w:author="MCC TF160" w:date="2023-03-13T14:39:00Z"/>
                <w:b/>
              </w:rPr>
            </w:pPr>
            <w:ins w:id="2594" w:author="MCC TF160" w:date="2023-03-13T14:39:00Z">
              <w:r w:rsidRPr="008F64F6">
                <w:rPr>
                  <w:b/>
                </w:rPr>
                <w:t>IMS_ProtectedPorts_Type</w:t>
              </w:r>
            </w:ins>
          </w:p>
        </w:tc>
      </w:tr>
      <w:bookmarkEnd w:id="2591"/>
      <w:tr w:rsidR="00DF09B6" w14:paraId="3681DA59" w14:textId="77777777" w:rsidTr="00806E9B">
        <w:trPr>
          <w:ins w:id="2595" w:author="MCC TF160" w:date="2023-03-13T14:39:00Z"/>
        </w:trPr>
        <w:tc>
          <w:tcPr>
            <w:tcW w:w="1479" w:type="dxa"/>
            <w:tcBorders>
              <w:bottom w:val="double" w:sz="4" w:space="0" w:color="auto"/>
            </w:tcBorders>
            <w:shd w:val="clear" w:color="auto" w:fill="E0E0E0"/>
          </w:tcPr>
          <w:p w14:paraId="6B031CFC" w14:textId="77777777" w:rsidR="00DF09B6" w:rsidRPr="008F64F6" w:rsidRDefault="00DF09B6" w:rsidP="00806E9B">
            <w:pPr>
              <w:pStyle w:val="TAL"/>
              <w:rPr>
                <w:ins w:id="2596" w:author="MCC TF160" w:date="2023-03-13T14:39:00Z"/>
                <w:b/>
              </w:rPr>
            </w:pPr>
            <w:ins w:id="2597" w:author="MCC TF160" w:date="2023-03-13T14:39:00Z">
              <w:r w:rsidRPr="008F64F6">
                <w:rPr>
                  <w:b/>
                </w:rPr>
                <w:t>Comment</w:t>
              </w:r>
            </w:ins>
          </w:p>
        </w:tc>
        <w:tc>
          <w:tcPr>
            <w:tcW w:w="8378" w:type="dxa"/>
            <w:gridSpan w:val="3"/>
            <w:tcBorders>
              <w:bottom w:val="double" w:sz="4" w:space="0" w:color="auto"/>
            </w:tcBorders>
            <w:shd w:val="clear" w:color="auto" w:fill="auto"/>
          </w:tcPr>
          <w:p w14:paraId="717BD406" w14:textId="77777777" w:rsidR="00DF09B6" w:rsidRPr="008F64F6" w:rsidRDefault="00DF09B6" w:rsidP="00806E9B">
            <w:pPr>
              <w:pStyle w:val="TAL"/>
              <w:rPr>
                <w:ins w:id="2598" w:author="MCC TF160" w:date="2023-03-13T14:39:00Z"/>
              </w:rPr>
            </w:pPr>
          </w:p>
        </w:tc>
      </w:tr>
      <w:tr w:rsidR="00DF09B6" w14:paraId="6D82D31F" w14:textId="77777777" w:rsidTr="00806E9B">
        <w:trPr>
          <w:ins w:id="2599" w:author="MCC TF160" w:date="2023-03-13T14:39:00Z"/>
        </w:trPr>
        <w:tc>
          <w:tcPr>
            <w:tcW w:w="1479" w:type="dxa"/>
            <w:tcBorders>
              <w:top w:val="double" w:sz="4" w:space="0" w:color="auto"/>
            </w:tcBorders>
            <w:shd w:val="clear" w:color="auto" w:fill="auto"/>
          </w:tcPr>
          <w:p w14:paraId="2EA25F07" w14:textId="77777777" w:rsidR="00DF09B6" w:rsidRPr="008F64F6" w:rsidRDefault="00DF09B6" w:rsidP="00806E9B">
            <w:pPr>
              <w:pStyle w:val="TAL"/>
              <w:rPr>
                <w:ins w:id="2600" w:author="MCC TF160" w:date="2023-03-13T14:39:00Z"/>
              </w:rPr>
            </w:pPr>
            <w:ins w:id="2601" w:author="MCC TF160" w:date="2023-03-13T14:39:00Z">
              <w:r w:rsidRPr="008F64F6">
                <w:t>Port_us</w:t>
              </w:r>
            </w:ins>
          </w:p>
        </w:tc>
        <w:tc>
          <w:tcPr>
            <w:tcW w:w="2464" w:type="dxa"/>
            <w:tcBorders>
              <w:top w:val="double" w:sz="4" w:space="0" w:color="auto"/>
            </w:tcBorders>
            <w:shd w:val="clear" w:color="auto" w:fill="auto"/>
          </w:tcPr>
          <w:p w14:paraId="26244917" w14:textId="77777777" w:rsidR="00DF09B6" w:rsidRPr="008F64F6" w:rsidRDefault="00DF09B6" w:rsidP="00806E9B">
            <w:pPr>
              <w:pStyle w:val="TAL"/>
              <w:rPr>
                <w:ins w:id="2602" w:author="MCC TF160" w:date="2023-03-13T14:39:00Z"/>
              </w:rPr>
            </w:pPr>
            <w:ins w:id="2603" w:author="MCC TF160" w:date="2023-03-13T14:39:00Z">
              <w:r w:rsidRPr="008F64F6">
                <w:t>PortNumber_Type</w:t>
              </w:r>
            </w:ins>
          </w:p>
        </w:tc>
        <w:tc>
          <w:tcPr>
            <w:tcW w:w="493" w:type="dxa"/>
            <w:tcBorders>
              <w:top w:val="double" w:sz="4" w:space="0" w:color="auto"/>
            </w:tcBorders>
            <w:shd w:val="clear" w:color="auto" w:fill="auto"/>
          </w:tcPr>
          <w:p w14:paraId="5914BE03" w14:textId="77777777" w:rsidR="00DF09B6" w:rsidRPr="008F64F6" w:rsidRDefault="00DF09B6" w:rsidP="00806E9B">
            <w:pPr>
              <w:pStyle w:val="TAL"/>
              <w:rPr>
                <w:ins w:id="2604" w:author="MCC TF160" w:date="2023-03-13T14:39:00Z"/>
              </w:rPr>
            </w:pPr>
          </w:p>
        </w:tc>
        <w:tc>
          <w:tcPr>
            <w:tcW w:w="5421" w:type="dxa"/>
            <w:tcBorders>
              <w:top w:val="double" w:sz="4" w:space="0" w:color="auto"/>
            </w:tcBorders>
            <w:shd w:val="clear" w:color="auto" w:fill="auto"/>
          </w:tcPr>
          <w:p w14:paraId="0BCA5DF2" w14:textId="77777777" w:rsidR="00DF09B6" w:rsidRPr="008F64F6" w:rsidRDefault="00DF09B6" w:rsidP="00806E9B">
            <w:pPr>
              <w:pStyle w:val="TAL"/>
              <w:rPr>
                <w:ins w:id="2605" w:author="MCC TF160" w:date="2023-03-13T14:39:00Z"/>
              </w:rPr>
            </w:pPr>
            <w:ins w:id="2606" w:author="MCC TF160" w:date="2023-03-13T14:39:00Z">
              <w:r w:rsidRPr="008F64F6">
                <w:t>UE side: Server</w:t>
              </w:r>
            </w:ins>
          </w:p>
        </w:tc>
      </w:tr>
      <w:tr w:rsidR="00DF09B6" w14:paraId="2086D832" w14:textId="77777777" w:rsidTr="00806E9B">
        <w:trPr>
          <w:ins w:id="2607" w:author="MCC TF160" w:date="2023-03-13T14:39:00Z"/>
        </w:trPr>
        <w:tc>
          <w:tcPr>
            <w:tcW w:w="1479" w:type="dxa"/>
            <w:shd w:val="clear" w:color="auto" w:fill="auto"/>
          </w:tcPr>
          <w:p w14:paraId="4EEA2DAB" w14:textId="77777777" w:rsidR="00DF09B6" w:rsidRPr="008F64F6" w:rsidRDefault="00DF09B6" w:rsidP="00806E9B">
            <w:pPr>
              <w:pStyle w:val="TAL"/>
              <w:rPr>
                <w:ins w:id="2608" w:author="MCC TF160" w:date="2023-03-13T14:39:00Z"/>
              </w:rPr>
            </w:pPr>
            <w:ins w:id="2609" w:author="MCC TF160" w:date="2023-03-13T14:39:00Z">
              <w:r w:rsidRPr="008F64F6">
                <w:t>Port_uc</w:t>
              </w:r>
            </w:ins>
          </w:p>
        </w:tc>
        <w:tc>
          <w:tcPr>
            <w:tcW w:w="2464" w:type="dxa"/>
            <w:shd w:val="clear" w:color="auto" w:fill="auto"/>
          </w:tcPr>
          <w:p w14:paraId="08E6D80F" w14:textId="77777777" w:rsidR="00DF09B6" w:rsidRPr="008F64F6" w:rsidRDefault="00DF09B6" w:rsidP="00806E9B">
            <w:pPr>
              <w:pStyle w:val="TAL"/>
              <w:rPr>
                <w:ins w:id="2610" w:author="MCC TF160" w:date="2023-03-13T14:39:00Z"/>
              </w:rPr>
            </w:pPr>
            <w:ins w:id="2611" w:author="MCC TF160" w:date="2023-03-13T14:39:00Z">
              <w:r w:rsidRPr="008F64F6">
                <w:t>PortNumber_Type</w:t>
              </w:r>
            </w:ins>
          </w:p>
        </w:tc>
        <w:tc>
          <w:tcPr>
            <w:tcW w:w="493" w:type="dxa"/>
            <w:shd w:val="clear" w:color="auto" w:fill="auto"/>
          </w:tcPr>
          <w:p w14:paraId="1AFB703F" w14:textId="77777777" w:rsidR="00DF09B6" w:rsidRPr="008F64F6" w:rsidRDefault="00DF09B6" w:rsidP="00806E9B">
            <w:pPr>
              <w:pStyle w:val="TAL"/>
              <w:rPr>
                <w:ins w:id="2612" w:author="MCC TF160" w:date="2023-03-13T14:39:00Z"/>
              </w:rPr>
            </w:pPr>
          </w:p>
        </w:tc>
        <w:tc>
          <w:tcPr>
            <w:tcW w:w="5421" w:type="dxa"/>
            <w:shd w:val="clear" w:color="auto" w:fill="auto"/>
          </w:tcPr>
          <w:p w14:paraId="3B0DEE97" w14:textId="77777777" w:rsidR="00DF09B6" w:rsidRPr="008F64F6" w:rsidRDefault="00DF09B6" w:rsidP="00806E9B">
            <w:pPr>
              <w:pStyle w:val="TAL"/>
              <w:rPr>
                <w:ins w:id="2613" w:author="MCC TF160" w:date="2023-03-13T14:39:00Z"/>
              </w:rPr>
            </w:pPr>
            <w:ins w:id="2614" w:author="MCC TF160" w:date="2023-03-13T14:39:00Z">
              <w:r w:rsidRPr="008F64F6">
                <w:t>UE side: Client</w:t>
              </w:r>
            </w:ins>
          </w:p>
        </w:tc>
      </w:tr>
      <w:tr w:rsidR="00DF09B6" w14:paraId="3FF4DF2B" w14:textId="77777777" w:rsidTr="00806E9B">
        <w:trPr>
          <w:ins w:id="2615" w:author="MCC TF160" w:date="2023-03-13T14:39:00Z"/>
        </w:trPr>
        <w:tc>
          <w:tcPr>
            <w:tcW w:w="1479" w:type="dxa"/>
            <w:shd w:val="clear" w:color="auto" w:fill="auto"/>
          </w:tcPr>
          <w:p w14:paraId="7020B89F" w14:textId="77777777" w:rsidR="00DF09B6" w:rsidRPr="008F64F6" w:rsidRDefault="00DF09B6" w:rsidP="00806E9B">
            <w:pPr>
              <w:pStyle w:val="TAL"/>
              <w:rPr>
                <w:ins w:id="2616" w:author="MCC TF160" w:date="2023-03-13T14:39:00Z"/>
              </w:rPr>
            </w:pPr>
            <w:ins w:id="2617" w:author="MCC TF160" w:date="2023-03-13T14:39:00Z">
              <w:r w:rsidRPr="008F64F6">
                <w:t>Port_ps</w:t>
              </w:r>
            </w:ins>
          </w:p>
        </w:tc>
        <w:tc>
          <w:tcPr>
            <w:tcW w:w="2464" w:type="dxa"/>
            <w:shd w:val="clear" w:color="auto" w:fill="auto"/>
          </w:tcPr>
          <w:p w14:paraId="3257B063" w14:textId="77777777" w:rsidR="00DF09B6" w:rsidRPr="008F64F6" w:rsidRDefault="00DF09B6" w:rsidP="00806E9B">
            <w:pPr>
              <w:pStyle w:val="TAL"/>
              <w:rPr>
                <w:ins w:id="2618" w:author="MCC TF160" w:date="2023-03-13T14:39:00Z"/>
              </w:rPr>
            </w:pPr>
            <w:ins w:id="2619" w:author="MCC TF160" w:date="2023-03-13T14:39:00Z">
              <w:r w:rsidRPr="008F64F6">
                <w:t>PortNumber_Type</w:t>
              </w:r>
            </w:ins>
          </w:p>
        </w:tc>
        <w:tc>
          <w:tcPr>
            <w:tcW w:w="493" w:type="dxa"/>
            <w:shd w:val="clear" w:color="auto" w:fill="auto"/>
          </w:tcPr>
          <w:p w14:paraId="69168CEB" w14:textId="77777777" w:rsidR="00DF09B6" w:rsidRPr="008F64F6" w:rsidRDefault="00DF09B6" w:rsidP="00806E9B">
            <w:pPr>
              <w:pStyle w:val="TAL"/>
              <w:rPr>
                <w:ins w:id="2620" w:author="MCC TF160" w:date="2023-03-13T14:39:00Z"/>
              </w:rPr>
            </w:pPr>
          </w:p>
        </w:tc>
        <w:tc>
          <w:tcPr>
            <w:tcW w:w="5421" w:type="dxa"/>
            <w:shd w:val="clear" w:color="auto" w:fill="auto"/>
          </w:tcPr>
          <w:p w14:paraId="2129141A" w14:textId="77777777" w:rsidR="00DF09B6" w:rsidRPr="008F64F6" w:rsidRDefault="00DF09B6" w:rsidP="00806E9B">
            <w:pPr>
              <w:pStyle w:val="TAL"/>
              <w:rPr>
                <w:ins w:id="2621" w:author="MCC TF160" w:date="2023-03-13T14:39:00Z"/>
              </w:rPr>
            </w:pPr>
            <w:ins w:id="2622" w:author="MCC TF160" w:date="2023-03-13T14:39:00Z">
              <w:r w:rsidRPr="008F64F6">
                <w:t>network side: Server</w:t>
              </w:r>
            </w:ins>
          </w:p>
        </w:tc>
      </w:tr>
      <w:tr w:rsidR="00DF09B6" w14:paraId="75ADA2C1" w14:textId="77777777" w:rsidTr="00806E9B">
        <w:trPr>
          <w:ins w:id="2623" w:author="MCC TF160" w:date="2023-03-13T14:39:00Z"/>
        </w:trPr>
        <w:tc>
          <w:tcPr>
            <w:tcW w:w="1479" w:type="dxa"/>
            <w:shd w:val="clear" w:color="auto" w:fill="auto"/>
          </w:tcPr>
          <w:p w14:paraId="30225787" w14:textId="77777777" w:rsidR="00DF09B6" w:rsidRPr="008F64F6" w:rsidRDefault="00DF09B6" w:rsidP="00806E9B">
            <w:pPr>
              <w:pStyle w:val="TAL"/>
              <w:rPr>
                <w:ins w:id="2624" w:author="MCC TF160" w:date="2023-03-13T14:39:00Z"/>
              </w:rPr>
            </w:pPr>
            <w:ins w:id="2625" w:author="MCC TF160" w:date="2023-03-13T14:39:00Z">
              <w:r w:rsidRPr="008F64F6">
                <w:t>Port_pc</w:t>
              </w:r>
            </w:ins>
          </w:p>
        </w:tc>
        <w:tc>
          <w:tcPr>
            <w:tcW w:w="2464" w:type="dxa"/>
            <w:shd w:val="clear" w:color="auto" w:fill="auto"/>
          </w:tcPr>
          <w:p w14:paraId="3084A6E4" w14:textId="77777777" w:rsidR="00DF09B6" w:rsidRPr="008F64F6" w:rsidRDefault="00DF09B6" w:rsidP="00806E9B">
            <w:pPr>
              <w:pStyle w:val="TAL"/>
              <w:rPr>
                <w:ins w:id="2626" w:author="MCC TF160" w:date="2023-03-13T14:39:00Z"/>
              </w:rPr>
            </w:pPr>
            <w:ins w:id="2627" w:author="MCC TF160" w:date="2023-03-13T14:39:00Z">
              <w:r w:rsidRPr="008F64F6">
                <w:t>PortNumber_Type</w:t>
              </w:r>
            </w:ins>
          </w:p>
        </w:tc>
        <w:tc>
          <w:tcPr>
            <w:tcW w:w="493" w:type="dxa"/>
            <w:shd w:val="clear" w:color="auto" w:fill="auto"/>
          </w:tcPr>
          <w:p w14:paraId="6C03524A" w14:textId="77777777" w:rsidR="00DF09B6" w:rsidRPr="008F64F6" w:rsidRDefault="00DF09B6" w:rsidP="00806E9B">
            <w:pPr>
              <w:pStyle w:val="TAL"/>
              <w:rPr>
                <w:ins w:id="2628" w:author="MCC TF160" w:date="2023-03-13T14:39:00Z"/>
              </w:rPr>
            </w:pPr>
          </w:p>
        </w:tc>
        <w:tc>
          <w:tcPr>
            <w:tcW w:w="5421" w:type="dxa"/>
            <w:shd w:val="clear" w:color="auto" w:fill="auto"/>
          </w:tcPr>
          <w:p w14:paraId="5678DC70" w14:textId="77777777" w:rsidR="00DF09B6" w:rsidRPr="008F64F6" w:rsidRDefault="00DF09B6" w:rsidP="00806E9B">
            <w:pPr>
              <w:pStyle w:val="TAL"/>
              <w:rPr>
                <w:ins w:id="2629" w:author="MCC TF160" w:date="2023-03-13T14:39:00Z"/>
              </w:rPr>
            </w:pPr>
            <w:ins w:id="2630" w:author="MCC TF160" w:date="2023-03-13T14:39:00Z">
              <w:r w:rsidRPr="008F64F6">
                <w:t>network side: Client</w:t>
              </w:r>
            </w:ins>
          </w:p>
        </w:tc>
      </w:tr>
    </w:tbl>
    <w:p w14:paraId="2149BFCD" w14:textId="77777777" w:rsidR="00DF09B6" w:rsidRDefault="00DF09B6" w:rsidP="00DF09B6">
      <w:pPr>
        <w:rPr>
          <w:ins w:id="2631" w:author="MCC TF160" w:date="2023-03-13T14:39:00Z"/>
        </w:rPr>
      </w:pPr>
    </w:p>
    <w:p w14:paraId="254FCE5A" w14:textId="77777777" w:rsidR="00DF09B6" w:rsidRDefault="00DF09B6" w:rsidP="00DF09B6">
      <w:pPr>
        <w:pStyle w:val="TH"/>
        <w:rPr>
          <w:ins w:id="2632" w:author="MCC TF160" w:date="2023-03-13T14:39:00Z"/>
        </w:rPr>
      </w:pPr>
      <w:ins w:id="2633" w:author="MCC TF160" w:date="2023-03-13T14:39:00Z">
        <w:r>
          <w:t>IMS_SPIs_Type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4161218B" w14:textId="77777777" w:rsidTr="00806E9B">
        <w:trPr>
          <w:ins w:id="2634" w:author="MCC TF160" w:date="2023-03-13T14:39:00Z"/>
        </w:trPr>
        <w:tc>
          <w:tcPr>
            <w:tcW w:w="9857" w:type="dxa"/>
            <w:gridSpan w:val="4"/>
            <w:shd w:val="clear" w:color="auto" w:fill="E0E0E0"/>
          </w:tcPr>
          <w:p w14:paraId="01AC12FD" w14:textId="77777777" w:rsidR="00DF09B6" w:rsidRPr="008F64F6" w:rsidRDefault="00DF09B6" w:rsidP="00806E9B">
            <w:pPr>
              <w:pStyle w:val="TAL"/>
              <w:rPr>
                <w:ins w:id="2635" w:author="MCC TF160" w:date="2023-03-13T14:39:00Z"/>
                <w:b/>
              </w:rPr>
            </w:pPr>
            <w:ins w:id="2636" w:author="MCC TF160" w:date="2023-03-13T14:39:00Z">
              <w:r w:rsidRPr="008F64F6">
                <w:rPr>
                  <w:b/>
                </w:rPr>
                <w:t>TTCN-3 Record Type</w:t>
              </w:r>
            </w:ins>
          </w:p>
        </w:tc>
      </w:tr>
      <w:tr w:rsidR="00DF09B6" w14:paraId="20A36104" w14:textId="77777777" w:rsidTr="00806E9B">
        <w:trPr>
          <w:ins w:id="2637" w:author="MCC TF160" w:date="2023-03-13T14:39:00Z"/>
        </w:trPr>
        <w:tc>
          <w:tcPr>
            <w:tcW w:w="1479" w:type="dxa"/>
            <w:tcBorders>
              <w:bottom w:val="single" w:sz="4" w:space="0" w:color="auto"/>
            </w:tcBorders>
            <w:shd w:val="clear" w:color="auto" w:fill="E0E0E0"/>
          </w:tcPr>
          <w:p w14:paraId="46509CBA" w14:textId="77777777" w:rsidR="00DF09B6" w:rsidRPr="008F64F6" w:rsidRDefault="00DF09B6" w:rsidP="00806E9B">
            <w:pPr>
              <w:pStyle w:val="TAL"/>
              <w:rPr>
                <w:ins w:id="2638" w:author="MCC TF160" w:date="2023-03-13T14:39:00Z"/>
                <w:b/>
              </w:rPr>
            </w:pPr>
            <w:bookmarkStart w:id="2639" w:name="IMS_SPIs_Type" w:colFirst="1" w:colLast="1"/>
            <w:ins w:id="2640" w:author="MCC TF160" w:date="2023-03-13T14:39:00Z">
              <w:r w:rsidRPr="008F64F6">
                <w:rPr>
                  <w:b/>
                </w:rPr>
                <w:t>Name</w:t>
              </w:r>
            </w:ins>
          </w:p>
        </w:tc>
        <w:tc>
          <w:tcPr>
            <w:tcW w:w="8378" w:type="dxa"/>
            <w:gridSpan w:val="3"/>
            <w:tcBorders>
              <w:bottom w:val="single" w:sz="4" w:space="0" w:color="auto"/>
            </w:tcBorders>
            <w:shd w:val="clear" w:color="auto" w:fill="FFFF99"/>
          </w:tcPr>
          <w:p w14:paraId="1D996423" w14:textId="77777777" w:rsidR="00DF09B6" w:rsidRPr="008F64F6" w:rsidRDefault="00DF09B6" w:rsidP="00806E9B">
            <w:pPr>
              <w:pStyle w:val="TAL"/>
              <w:rPr>
                <w:ins w:id="2641" w:author="MCC TF160" w:date="2023-03-13T14:39:00Z"/>
                <w:b/>
              </w:rPr>
            </w:pPr>
            <w:ins w:id="2642" w:author="MCC TF160" w:date="2023-03-13T14:39:00Z">
              <w:r w:rsidRPr="008F64F6">
                <w:rPr>
                  <w:b/>
                </w:rPr>
                <w:t>IMS_SPIs_Type</w:t>
              </w:r>
            </w:ins>
          </w:p>
        </w:tc>
      </w:tr>
      <w:bookmarkEnd w:id="2639"/>
      <w:tr w:rsidR="00DF09B6" w14:paraId="4B4F0B26" w14:textId="77777777" w:rsidTr="00806E9B">
        <w:trPr>
          <w:ins w:id="2643" w:author="MCC TF160" w:date="2023-03-13T14:39:00Z"/>
        </w:trPr>
        <w:tc>
          <w:tcPr>
            <w:tcW w:w="1479" w:type="dxa"/>
            <w:tcBorders>
              <w:bottom w:val="double" w:sz="4" w:space="0" w:color="auto"/>
            </w:tcBorders>
            <w:shd w:val="clear" w:color="auto" w:fill="E0E0E0"/>
          </w:tcPr>
          <w:p w14:paraId="36CDA92D" w14:textId="77777777" w:rsidR="00DF09B6" w:rsidRPr="008F64F6" w:rsidRDefault="00DF09B6" w:rsidP="00806E9B">
            <w:pPr>
              <w:pStyle w:val="TAL"/>
              <w:rPr>
                <w:ins w:id="2644" w:author="MCC TF160" w:date="2023-03-13T14:39:00Z"/>
                <w:b/>
              </w:rPr>
            </w:pPr>
            <w:ins w:id="2645" w:author="MCC TF160" w:date="2023-03-13T14:39:00Z">
              <w:r w:rsidRPr="008F64F6">
                <w:rPr>
                  <w:b/>
                </w:rPr>
                <w:t>Comment</w:t>
              </w:r>
            </w:ins>
          </w:p>
        </w:tc>
        <w:tc>
          <w:tcPr>
            <w:tcW w:w="8378" w:type="dxa"/>
            <w:gridSpan w:val="3"/>
            <w:tcBorders>
              <w:bottom w:val="double" w:sz="4" w:space="0" w:color="auto"/>
            </w:tcBorders>
            <w:shd w:val="clear" w:color="auto" w:fill="auto"/>
          </w:tcPr>
          <w:p w14:paraId="0ADFEB35" w14:textId="77777777" w:rsidR="00DF09B6" w:rsidRPr="008F64F6" w:rsidRDefault="00DF09B6" w:rsidP="00806E9B">
            <w:pPr>
              <w:pStyle w:val="TAL"/>
              <w:rPr>
                <w:ins w:id="2646" w:author="MCC TF160" w:date="2023-03-13T14:39:00Z"/>
              </w:rPr>
            </w:pPr>
          </w:p>
        </w:tc>
      </w:tr>
      <w:tr w:rsidR="00DF09B6" w14:paraId="1FE59CDE" w14:textId="77777777" w:rsidTr="00806E9B">
        <w:trPr>
          <w:ins w:id="2647" w:author="MCC TF160" w:date="2023-03-13T14:39:00Z"/>
        </w:trPr>
        <w:tc>
          <w:tcPr>
            <w:tcW w:w="1479" w:type="dxa"/>
            <w:tcBorders>
              <w:top w:val="double" w:sz="4" w:space="0" w:color="auto"/>
            </w:tcBorders>
            <w:shd w:val="clear" w:color="auto" w:fill="auto"/>
          </w:tcPr>
          <w:p w14:paraId="326B81CE" w14:textId="77777777" w:rsidR="00DF09B6" w:rsidRPr="008F64F6" w:rsidRDefault="00DF09B6" w:rsidP="00806E9B">
            <w:pPr>
              <w:pStyle w:val="TAL"/>
              <w:rPr>
                <w:ins w:id="2648" w:author="MCC TF160" w:date="2023-03-13T14:39:00Z"/>
              </w:rPr>
            </w:pPr>
            <w:ins w:id="2649" w:author="MCC TF160" w:date="2023-03-13T14:39:00Z">
              <w:r w:rsidRPr="008F64F6">
                <w:t>SPI_us</w:t>
              </w:r>
            </w:ins>
          </w:p>
        </w:tc>
        <w:tc>
          <w:tcPr>
            <w:tcW w:w="2464" w:type="dxa"/>
            <w:tcBorders>
              <w:top w:val="double" w:sz="4" w:space="0" w:color="auto"/>
            </w:tcBorders>
            <w:shd w:val="clear" w:color="auto" w:fill="auto"/>
          </w:tcPr>
          <w:p w14:paraId="615F7CDF" w14:textId="77777777" w:rsidR="00DF09B6" w:rsidRPr="008F64F6" w:rsidRDefault="00DF09B6" w:rsidP="00806E9B">
            <w:pPr>
              <w:pStyle w:val="TAL"/>
              <w:rPr>
                <w:ins w:id="2650" w:author="MCC TF160" w:date="2023-03-13T14:39:00Z"/>
              </w:rPr>
            </w:pPr>
            <w:ins w:id="2651" w:author="MCC TF160" w:date="2023-03-13T14:39:00Z">
              <w:r w:rsidRPr="008F64F6">
                <w:t>IPsec_SPI_Type</w:t>
              </w:r>
            </w:ins>
          </w:p>
        </w:tc>
        <w:tc>
          <w:tcPr>
            <w:tcW w:w="493" w:type="dxa"/>
            <w:tcBorders>
              <w:top w:val="double" w:sz="4" w:space="0" w:color="auto"/>
            </w:tcBorders>
            <w:shd w:val="clear" w:color="auto" w:fill="auto"/>
          </w:tcPr>
          <w:p w14:paraId="27466A54" w14:textId="77777777" w:rsidR="00DF09B6" w:rsidRPr="008F64F6" w:rsidRDefault="00DF09B6" w:rsidP="00806E9B">
            <w:pPr>
              <w:pStyle w:val="TAL"/>
              <w:rPr>
                <w:ins w:id="2652" w:author="MCC TF160" w:date="2023-03-13T14:39:00Z"/>
              </w:rPr>
            </w:pPr>
          </w:p>
        </w:tc>
        <w:tc>
          <w:tcPr>
            <w:tcW w:w="5421" w:type="dxa"/>
            <w:tcBorders>
              <w:top w:val="double" w:sz="4" w:space="0" w:color="auto"/>
            </w:tcBorders>
            <w:shd w:val="clear" w:color="auto" w:fill="auto"/>
          </w:tcPr>
          <w:p w14:paraId="5369E0E5" w14:textId="77777777" w:rsidR="00DF09B6" w:rsidRPr="008F64F6" w:rsidRDefault="00DF09B6" w:rsidP="00806E9B">
            <w:pPr>
              <w:pStyle w:val="TAL"/>
              <w:rPr>
                <w:ins w:id="2653" w:author="MCC TF160" w:date="2023-03-13T14:39:00Z"/>
              </w:rPr>
            </w:pPr>
            <w:ins w:id="2654" w:author="MCC TF160" w:date="2023-03-13T14:39:00Z">
              <w:r w:rsidRPr="008F64F6">
                <w:t>SPI at UE side: assigned by the UE</w:t>
              </w:r>
            </w:ins>
          </w:p>
        </w:tc>
      </w:tr>
      <w:tr w:rsidR="00DF09B6" w14:paraId="4D79BF25" w14:textId="77777777" w:rsidTr="00806E9B">
        <w:trPr>
          <w:ins w:id="2655" w:author="MCC TF160" w:date="2023-03-13T14:39:00Z"/>
        </w:trPr>
        <w:tc>
          <w:tcPr>
            <w:tcW w:w="1479" w:type="dxa"/>
            <w:shd w:val="clear" w:color="auto" w:fill="auto"/>
          </w:tcPr>
          <w:p w14:paraId="46BFA4CC" w14:textId="77777777" w:rsidR="00DF09B6" w:rsidRPr="008F64F6" w:rsidRDefault="00DF09B6" w:rsidP="00806E9B">
            <w:pPr>
              <w:pStyle w:val="TAL"/>
              <w:rPr>
                <w:ins w:id="2656" w:author="MCC TF160" w:date="2023-03-13T14:39:00Z"/>
              </w:rPr>
            </w:pPr>
            <w:ins w:id="2657" w:author="MCC TF160" w:date="2023-03-13T14:39:00Z">
              <w:r w:rsidRPr="008F64F6">
                <w:t>SPI_uc</w:t>
              </w:r>
            </w:ins>
          </w:p>
        </w:tc>
        <w:tc>
          <w:tcPr>
            <w:tcW w:w="2464" w:type="dxa"/>
            <w:shd w:val="clear" w:color="auto" w:fill="auto"/>
          </w:tcPr>
          <w:p w14:paraId="41221022" w14:textId="77777777" w:rsidR="00DF09B6" w:rsidRPr="008F64F6" w:rsidRDefault="00DF09B6" w:rsidP="00806E9B">
            <w:pPr>
              <w:pStyle w:val="TAL"/>
              <w:rPr>
                <w:ins w:id="2658" w:author="MCC TF160" w:date="2023-03-13T14:39:00Z"/>
              </w:rPr>
            </w:pPr>
            <w:ins w:id="2659" w:author="MCC TF160" w:date="2023-03-13T14:39:00Z">
              <w:r w:rsidRPr="008F64F6">
                <w:t>IPsec_SPI_Type</w:t>
              </w:r>
            </w:ins>
          </w:p>
        </w:tc>
        <w:tc>
          <w:tcPr>
            <w:tcW w:w="493" w:type="dxa"/>
            <w:shd w:val="clear" w:color="auto" w:fill="auto"/>
          </w:tcPr>
          <w:p w14:paraId="52D1C304" w14:textId="77777777" w:rsidR="00DF09B6" w:rsidRPr="008F64F6" w:rsidRDefault="00DF09B6" w:rsidP="00806E9B">
            <w:pPr>
              <w:pStyle w:val="TAL"/>
              <w:rPr>
                <w:ins w:id="2660" w:author="MCC TF160" w:date="2023-03-13T14:39:00Z"/>
              </w:rPr>
            </w:pPr>
          </w:p>
        </w:tc>
        <w:tc>
          <w:tcPr>
            <w:tcW w:w="5421" w:type="dxa"/>
            <w:shd w:val="clear" w:color="auto" w:fill="auto"/>
          </w:tcPr>
          <w:p w14:paraId="5433420D" w14:textId="77777777" w:rsidR="00DF09B6" w:rsidRPr="008F64F6" w:rsidRDefault="00DF09B6" w:rsidP="00806E9B">
            <w:pPr>
              <w:pStyle w:val="TAL"/>
              <w:rPr>
                <w:ins w:id="2661" w:author="MCC TF160" w:date="2023-03-13T14:39:00Z"/>
              </w:rPr>
            </w:pPr>
            <w:ins w:id="2662" w:author="MCC TF160" w:date="2023-03-13T14:39:00Z">
              <w:r w:rsidRPr="008F64F6">
                <w:t>SPI at UE side: assigned by the UE</w:t>
              </w:r>
            </w:ins>
          </w:p>
        </w:tc>
      </w:tr>
      <w:tr w:rsidR="00DF09B6" w14:paraId="0B3EA895" w14:textId="77777777" w:rsidTr="00806E9B">
        <w:trPr>
          <w:ins w:id="2663" w:author="MCC TF160" w:date="2023-03-13T14:39:00Z"/>
        </w:trPr>
        <w:tc>
          <w:tcPr>
            <w:tcW w:w="1479" w:type="dxa"/>
            <w:shd w:val="clear" w:color="auto" w:fill="auto"/>
          </w:tcPr>
          <w:p w14:paraId="52A6C0C9" w14:textId="77777777" w:rsidR="00DF09B6" w:rsidRPr="008F64F6" w:rsidRDefault="00DF09B6" w:rsidP="00806E9B">
            <w:pPr>
              <w:pStyle w:val="TAL"/>
              <w:rPr>
                <w:ins w:id="2664" w:author="MCC TF160" w:date="2023-03-13T14:39:00Z"/>
              </w:rPr>
            </w:pPr>
            <w:ins w:id="2665" w:author="MCC TF160" w:date="2023-03-13T14:39:00Z">
              <w:r w:rsidRPr="008F64F6">
                <w:t>SPI_ps</w:t>
              </w:r>
            </w:ins>
          </w:p>
        </w:tc>
        <w:tc>
          <w:tcPr>
            <w:tcW w:w="2464" w:type="dxa"/>
            <w:shd w:val="clear" w:color="auto" w:fill="auto"/>
          </w:tcPr>
          <w:p w14:paraId="623ED0C2" w14:textId="77777777" w:rsidR="00DF09B6" w:rsidRPr="008F64F6" w:rsidRDefault="00DF09B6" w:rsidP="00806E9B">
            <w:pPr>
              <w:pStyle w:val="TAL"/>
              <w:rPr>
                <w:ins w:id="2666" w:author="MCC TF160" w:date="2023-03-13T14:39:00Z"/>
              </w:rPr>
            </w:pPr>
            <w:ins w:id="2667" w:author="MCC TF160" w:date="2023-03-13T14:39:00Z">
              <w:r w:rsidRPr="008F64F6">
                <w:t>IPsec_SPI_Type</w:t>
              </w:r>
            </w:ins>
          </w:p>
        </w:tc>
        <w:tc>
          <w:tcPr>
            <w:tcW w:w="493" w:type="dxa"/>
            <w:shd w:val="clear" w:color="auto" w:fill="auto"/>
          </w:tcPr>
          <w:p w14:paraId="1EDB9857" w14:textId="77777777" w:rsidR="00DF09B6" w:rsidRPr="008F64F6" w:rsidRDefault="00DF09B6" w:rsidP="00806E9B">
            <w:pPr>
              <w:pStyle w:val="TAL"/>
              <w:rPr>
                <w:ins w:id="2668" w:author="MCC TF160" w:date="2023-03-13T14:39:00Z"/>
              </w:rPr>
            </w:pPr>
            <w:ins w:id="2669" w:author="MCC TF160" w:date="2023-03-13T14:39:00Z">
              <w:r w:rsidRPr="008F64F6">
                <w:t>opt</w:t>
              </w:r>
            </w:ins>
          </w:p>
        </w:tc>
        <w:tc>
          <w:tcPr>
            <w:tcW w:w="5421" w:type="dxa"/>
            <w:shd w:val="clear" w:color="auto" w:fill="auto"/>
          </w:tcPr>
          <w:p w14:paraId="697010BA" w14:textId="77777777" w:rsidR="00DF09B6" w:rsidRPr="008F64F6" w:rsidRDefault="00DF09B6" w:rsidP="00806E9B">
            <w:pPr>
              <w:pStyle w:val="TAL"/>
              <w:rPr>
                <w:ins w:id="2670" w:author="MCC TF160" w:date="2023-03-13T14:39:00Z"/>
              </w:rPr>
            </w:pPr>
            <w:ins w:id="2671" w:author="MCC TF160" w:date="2023-03-13T14:39:00Z">
              <w:r w:rsidRPr="008F64F6">
                <w:t>SPI at network side: to be assigned by TTCN</w:t>
              </w:r>
            </w:ins>
          </w:p>
        </w:tc>
      </w:tr>
      <w:tr w:rsidR="00DF09B6" w14:paraId="55FB6A2E" w14:textId="77777777" w:rsidTr="00806E9B">
        <w:trPr>
          <w:ins w:id="2672" w:author="MCC TF160" w:date="2023-03-13T14:39:00Z"/>
        </w:trPr>
        <w:tc>
          <w:tcPr>
            <w:tcW w:w="1479" w:type="dxa"/>
            <w:shd w:val="clear" w:color="auto" w:fill="auto"/>
          </w:tcPr>
          <w:p w14:paraId="7DD61D03" w14:textId="77777777" w:rsidR="00DF09B6" w:rsidRPr="008F64F6" w:rsidRDefault="00DF09B6" w:rsidP="00806E9B">
            <w:pPr>
              <w:pStyle w:val="TAL"/>
              <w:rPr>
                <w:ins w:id="2673" w:author="MCC TF160" w:date="2023-03-13T14:39:00Z"/>
              </w:rPr>
            </w:pPr>
            <w:ins w:id="2674" w:author="MCC TF160" w:date="2023-03-13T14:39:00Z">
              <w:r w:rsidRPr="008F64F6">
                <w:t>SPI_pc</w:t>
              </w:r>
            </w:ins>
          </w:p>
        </w:tc>
        <w:tc>
          <w:tcPr>
            <w:tcW w:w="2464" w:type="dxa"/>
            <w:shd w:val="clear" w:color="auto" w:fill="auto"/>
          </w:tcPr>
          <w:p w14:paraId="1A2407D5" w14:textId="77777777" w:rsidR="00DF09B6" w:rsidRPr="008F64F6" w:rsidRDefault="00DF09B6" w:rsidP="00806E9B">
            <w:pPr>
              <w:pStyle w:val="TAL"/>
              <w:rPr>
                <w:ins w:id="2675" w:author="MCC TF160" w:date="2023-03-13T14:39:00Z"/>
              </w:rPr>
            </w:pPr>
            <w:ins w:id="2676" w:author="MCC TF160" w:date="2023-03-13T14:39:00Z">
              <w:r w:rsidRPr="008F64F6">
                <w:t>IPsec_SPI_Type</w:t>
              </w:r>
            </w:ins>
          </w:p>
        </w:tc>
        <w:tc>
          <w:tcPr>
            <w:tcW w:w="493" w:type="dxa"/>
            <w:shd w:val="clear" w:color="auto" w:fill="auto"/>
          </w:tcPr>
          <w:p w14:paraId="734D4713" w14:textId="77777777" w:rsidR="00DF09B6" w:rsidRPr="008F64F6" w:rsidRDefault="00DF09B6" w:rsidP="00806E9B">
            <w:pPr>
              <w:pStyle w:val="TAL"/>
              <w:rPr>
                <w:ins w:id="2677" w:author="MCC TF160" w:date="2023-03-13T14:39:00Z"/>
              </w:rPr>
            </w:pPr>
            <w:ins w:id="2678" w:author="MCC TF160" w:date="2023-03-13T14:39:00Z">
              <w:r w:rsidRPr="008F64F6">
                <w:t>opt</w:t>
              </w:r>
            </w:ins>
          </w:p>
        </w:tc>
        <w:tc>
          <w:tcPr>
            <w:tcW w:w="5421" w:type="dxa"/>
            <w:shd w:val="clear" w:color="auto" w:fill="auto"/>
          </w:tcPr>
          <w:p w14:paraId="76AC95CA" w14:textId="77777777" w:rsidR="00DF09B6" w:rsidRPr="008F64F6" w:rsidRDefault="00DF09B6" w:rsidP="00806E9B">
            <w:pPr>
              <w:pStyle w:val="TAL"/>
              <w:rPr>
                <w:ins w:id="2679" w:author="MCC TF160" w:date="2023-03-13T14:39:00Z"/>
              </w:rPr>
            </w:pPr>
            <w:ins w:id="2680" w:author="MCC TF160" w:date="2023-03-13T14:39:00Z">
              <w:r w:rsidRPr="008F64F6">
                <w:t>SPI at network side: to be assigned by TTCN</w:t>
              </w:r>
            </w:ins>
          </w:p>
        </w:tc>
      </w:tr>
    </w:tbl>
    <w:p w14:paraId="29255408" w14:textId="77777777" w:rsidR="00DF09B6" w:rsidRDefault="00DF09B6" w:rsidP="00DF09B6">
      <w:pPr>
        <w:rPr>
          <w:ins w:id="2681" w:author="MCC TF160" w:date="2023-03-13T14:39:00Z"/>
        </w:rPr>
      </w:pPr>
    </w:p>
    <w:p w14:paraId="18159146" w14:textId="77777777" w:rsidR="00DF09B6" w:rsidRDefault="00DF09B6" w:rsidP="00DF09B6">
      <w:pPr>
        <w:pStyle w:val="TH"/>
        <w:rPr>
          <w:ins w:id="2682" w:author="MCC TF160" w:date="2023-03-13T14:39:00Z"/>
        </w:rPr>
      </w:pPr>
      <w:ins w:id="2683" w:author="MCC TF160" w:date="2023-03-13T14:39:00Z">
        <w:r>
          <w:t>IMS_SecurityInfo_Type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680E1B12" w14:textId="77777777" w:rsidTr="00806E9B">
        <w:trPr>
          <w:ins w:id="2684" w:author="MCC TF160" w:date="2023-03-13T14:39:00Z"/>
        </w:trPr>
        <w:tc>
          <w:tcPr>
            <w:tcW w:w="9857" w:type="dxa"/>
            <w:gridSpan w:val="4"/>
            <w:shd w:val="clear" w:color="auto" w:fill="E0E0E0"/>
          </w:tcPr>
          <w:p w14:paraId="0E72E028" w14:textId="77777777" w:rsidR="00DF09B6" w:rsidRPr="008F64F6" w:rsidRDefault="00DF09B6" w:rsidP="00806E9B">
            <w:pPr>
              <w:pStyle w:val="TAL"/>
              <w:rPr>
                <w:ins w:id="2685" w:author="MCC TF160" w:date="2023-03-13T14:39:00Z"/>
                <w:b/>
              </w:rPr>
            </w:pPr>
            <w:ins w:id="2686" w:author="MCC TF160" w:date="2023-03-13T14:39:00Z">
              <w:r w:rsidRPr="008F64F6">
                <w:rPr>
                  <w:b/>
                </w:rPr>
                <w:t>TTCN-3 Record Type</w:t>
              </w:r>
            </w:ins>
          </w:p>
        </w:tc>
      </w:tr>
      <w:tr w:rsidR="00DF09B6" w14:paraId="5B3D0E2D" w14:textId="77777777" w:rsidTr="00806E9B">
        <w:trPr>
          <w:ins w:id="2687" w:author="MCC TF160" w:date="2023-03-13T14:39:00Z"/>
        </w:trPr>
        <w:tc>
          <w:tcPr>
            <w:tcW w:w="1479" w:type="dxa"/>
            <w:tcBorders>
              <w:bottom w:val="single" w:sz="4" w:space="0" w:color="auto"/>
            </w:tcBorders>
            <w:shd w:val="clear" w:color="auto" w:fill="E0E0E0"/>
          </w:tcPr>
          <w:p w14:paraId="003178C1" w14:textId="77777777" w:rsidR="00DF09B6" w:rsidRPr="008F64F6" w:rsidRDefault="00DF09B6" w:rsidP="00806E9B">
            <w:pPr>
              <w:pStyle w:val="TAL"/>
              <w:rPr>
                <w:ins w:id="2688" w:author="MCC TF160" w:date="2023-03-13T14:39:00Z"/>
                <w:b/>
              </w:rPr>
            </w:pPr>
            <w:bookmarkStart w:id="2689" w:name="IMS_SecurityInfo_Type" w:colFirst="1" w:colLast="1"/>
            <w:ins w:id="2690" w:author="MCC TF160" w:date="2023-03-13T14:39:00Z">
              <w:r w:rsidRPr="008F64F6">
                <w:rPr>
                  <w:b/>
                </w:rPr>
                <w:t>Name</w:t>
              </w:r>
            </w:ins>
          </w:p>
        </w:tc>
        <w:tc>
          <w:tcPr>
            <w:tcW w:w="8378" w:type="dxa"/>
            <w:gridSpan w:val="3"/>
            <w:tcBorders>
              <w:bottom w:val="single" w:sz="4" w:space="0" w:color="auto"/>
            </w:tcBorders>
            <w:shd w:val="clear" w:color="auto" w:fill="FFFF99"/>
          </w:tcPr>
          <w:p w14:paraId="04F23738" w14:textId="77777777" w:rsidR="00DF09B6" w:rsidRPr="008F64F6" w:rsidRDefault="00DF09B6" w:rsidP="00806E9B">
            <w:pPr>
              <w:pStyle w:val="TAL"/>
              <w:rPr>
                <w:ins w:id="2691" w:author="MCC TF160" w:date="2023-03-13T14:39:00Z"/>
                <w:b/>
              </w:rPr>
            </w:pPr>
            <w:ins w:id="2692" w:author="MCC TF160" w:date="2023-03-13T14:39:00Z">
              <w:r w:rsidRPr="008F64F6">
                <w:rPr>
                  <w:b/>
                </w:rPr>
                <w:t>IMS_SecurityInfo_Type</w:t>
              </w:r>
            </w:ins>
          </w:p>
        </w:tc>
      </w:tr>
      <w:bookmarkEnd w:id="2689"/>
      <w:tr w:rsidR="00DF09B6" w14:paraId="03D0B63B" w14:textId="77777777" w:rsidTr="00806E9B">
        <w:trPr>
          <w:ins w:id="2693" w:author="MCC TF160" w:date="2023-03-13T14:39:00Z"/>
        </w:trPr>
        <w:tc>
          <w:tcPr>
            <w:tcW w:w="1479" w:type="dxa"/>
            <w:tcBorders>
              <w:bottom w:val="double" w:sz="4" w:space="0" w:color="auto"/>
            </w:tcBorders>
            <w:shd w:val="clear" w:color="auto" w:fill="E0E0E0"/>
          </w:tcPr>
          <w:p w14:paraId="5055AA5A" w14:textId="77777777" w:rsidR="00DF09B6" w:rsidRPr="008F64F6" w:rsidRDefault="00DF09B6" w:rsidP="00806E9B">
            <w:pPr>
              <w:pStyle w:val="TAL"/>
              <w:rPr>
                <w:ins w:id="2694" w:author="MCC TF160" w:date="2023-03-13T14:39:00Z"/>
                <w:b/>
              </w:rPr>
            </w:pPr>
            <w:ins w:id="2695" w:author="MCC TF160" w:date="2023-03-13T14:39:00Z">
              <w:r w:rsidRPr="008F64F6">
                <w:rPr>
                  <w:b/>
                </w:rPr>
                <w:t>Comment</w:t>
              </w:r>
            </w:ins>
          </w:p>
        </w:tc>
        <w:tc>
          <w:tcPr>
            <w:tcW w:w="8378" w:type="dxa"/>
            <w:gridSpan w:val="3"/>
            <w:tcBorders>
              <w:bottom w:val="double" w:sz="4" w:space="0" w:color="auto"/>
            </w:tcBorders>
            <w:shd w:val="clear" w:color="auto" w:fill="auto"/>
          </w:tcPr>
          <w:p w14:paraId="017515C4" w14:textId="77777777" w:rsidR="00DF09B6" w:rsidRPr="008F64F6" w:rsidRDefault="00DF09B6" w:rsidP="00806E9B">
            <w:pPr>
              <w:pStyle w:val="TAL"/>
              <w:rPr>
                <w:ins w:id="2696" w:author="MCC TF160" w:date="2023-03-13T14:39:00Z"/>
              </w:rPr>
            </w:pPr>
          </w:p>
        </w:tc>
      </w:tr>
      <w:tr w:rsidR="00DF09B6" w14:paraId="7828B500" w14:textId="77777777" w:rsidTr="00806E9B">
        <w:trPr>
          <w:ins w:id="2697" w:author="MCC TF160" w:date="2023-03-13T14:39:00Z"/>
        </w:trPr>
        <w:tc>
          <w:tcPr>
            <w:tcW w:w="1479" w:type="dxa"/>
            <w:tcBorders>
              <w:top w:val="double" w:sz="4" w:space="0" w:color="auto"/>
            </w:tcBorders>
            <w:shd w:val="clear" w:color="auto" w:fill="auto"/>
          </w:tcPr>
          <w:p w14:paraId="78EBA77C" w14:textId="77777777" w:rsidR="00DF09B6" w:rsidRPr="008F64F6" w:rsidRDefault="00DF09B6" w:rsidP="00806E9B">
            <w:pPr>
              <w:pStyle w:val="TAL"/>
              <w:rPr>
                <w:ins w:id="2698" w:author="MCC TF160" w:date="2023-03-13T14:39:00Z"/>
              </w:rPr>
            </w:pPr>
            <w:ins w:id="2699" w:author="MCC TF160" w:date="2023-03-13T14:39:00Z">
              <w:r w:rsidRPr="008F64F6">
                <w:t>ProtectedPorts</w:t>
              </w:r>
            </w:ins>
          </w:p>
        </w:tc>
        <w:tc>
          <w:tcPr>
            <w:tcW w:w="2464" w:type="dxa"/>
            <w:tcBorders>
              <w:top w:val="double" w:sz="4" w:space="0" w:color="auto"/>
            </w:tcBorders>
            <w:shd w:val="clear" w:color="auto" w:fill="auto"/>
          </w:tcPr>
          <w:p w14:paraId="03853246" w14:textId="77777777" w:rsidR="00DF09B6" w:rsidRPr="008F64F6" w:rsidRDefault="00DF09B6" w:rsidP="00806E9B">
            <w:pPr>
              <w:pStyle w:val="TAL"/>
              <w:rPr>
                <w:ins w:id="2700" w:author="MCC TF160" w:date="2023-03-13T14:39:00Z"/>
              </w:rPr>
            </w:pPr>
            <w:ins w:id="2701" w:author="MCC TF160" w:date="2023-03-13T14:39:00Z">
              <w:r>
                <w:fldChar w:fldCharType="begin"/>
              </w:r>
              <w:r>
                <w:instrText>HYPERLINK \l "IMS_ProtectedPorts_Type"</w:instrText>
              </w:r>
              <w:r>
                <w:fldChar w:fldCharType="separate"/>
              </w:r>
              <w:r>
                <w:rPr>
                  <w:rStyle w:val="Hyperlink"/>
                </w:rPr>
                <w:t>IMS_ProtectedPorts_Type</w:t>
              </w:r>
              <w:r>
                <w:rPr>
                  <w:rStyle w:val="Hyperlink"/>
                </w:rPr>
                <w:fldChar w:fldCharType="end"/>
              </w:r>
            </w:ins>
          </w:p>
        </w:tc>
        <w:tc>
          <w:tcPr>
            <w:tcW w:w="493" w:type="dxa"/>
            <w:tcBorders>
              <w:top w:val="double" w:sz="4" w:space="0" w:color="auto"/>
            </w:tcBorders>
            <w:shd w:val="clear" w:color="auto" w:fill="auto"/>
          </w:tcPr>
          <w:p w14:paraId="27E66326" w14:textId="77777777" w:rsidR="00DF09B6" w:rsidRPr="008F64F6" w:rsidRDefault="00DF09B6" w:rsidP="00806E9B">
            <w:pPr>
              <w:pStyle w:val="TAL"/>
              <w:rPr>
                <w:ins w:id="2702" w:author="MCC TF160" w:date="2023-03-13T14:39:00Z"/>
              </w:rPr>
            </w:pPr>
          </w:p>
        </w:tc>
        <w:tc>
          <w:tcPr>
            <w:tcW w:w="5421" w:type="dxa"/>
            <w:tcBorders>
              <w:top w:val="double" w:sz="4" w:space="0" w:color="auto"/>
            </w:tcBorders>
            <w:shd w:val="clear" w:color="auto" w:fill="auto"/>
          </w:tcPr>
          <w:p w14:paraId="4C7679BA" w14:textId="77777777" w:rsidR="00DF09B6" w:rsidRPr="008F64F6" w:rsidRDefault="00DF09B6" w:rsidP="00806E9B">
            <w:pPr>
              <w:pStyle w:val="TAL"/>
              <w:rPr>
                <w:ins w:id="2703" w:author="MCC TF160" w:date="2023-03-13T14:39:00Z"/>
              </w:rPr>
            </w:pPr>
          </w:p>
        </w:tc>
      </w:tr>
      <w:tr w:rsidR="00DF09B6" w14:paraId="19382863" w14:textId="77777777" w:rsidTr="00806E9B">
        <w:trPr>
          <w:ins w:id="2704" w:author="MCC TF160" w:date="2023-03-13T14:39:00Z"/>
        </w:trPr>
        <w:tc>
          <w:tcPr>
            <w:tcW w:w="1479" w:type="dxa"/>
            <w:shd w:val="clear" w:color="auto" w:fill="auto"/>
          </w:tcPr>
          <w:p w14:paraId="4CB4B86F" w14:textId="77777777" w:rsidR="00DF09B6" w:rsidRPr="008F64F6" w:rsidRDefault="00DF09B6" w:rsidP="00806E9B">
            <w:pPr>
              <w:pStyle w:val="TAL"/>
              <w:rPr>
                <w:ins w:id="2705" w:author="MCC TF160" w:date="2023-03-13T14:39:00Z"/>
              </w:rPr>
            </w:pPr>
            <w:ins w:id="2706" w:author="MCC TF160" w:date="2023-03-13T14:39:00Z">
              <w:r w:rsidRPr="008F64F6">
                <w:t>SPIs</w:t>
              </w:r>
            </w:ins>
          </w:p>
        </w:tc>
        <w:tc>
          <w:tcPr>
            <w:tcW w:w="2464" w:type="dxa"/>
            <w:shd w:val="clear" w:color="auto" w:fill="auto"/>
          </w:tcPr>
          <w:p w14:paraId="4C1468D8" w14:textId="77777777" w:rsidR="00DF09B6" w:rsidRPr="008F64F6" w:rsidRDefault="00DF09B6" w:rsidP="00806E9B">
            <w:pPr>
              <w:pStyle w:val="TAL"/>
              <w:rPr>
                <w:ins w:id="2707" w:author="MCC TF160" w:date="2023-03-13T14:39:00Z"/>
              </w:rPr>
            </w:pPr>
            <w:ins w:id="2708" w:author="MCC TF160" w:date="2023-03-13T14:39:00Z">
              <w:r>
                <w:fldChar w:fldCharType="begin"/>
              </w:r>
              <w:r>
                <w:instrText>HYPERLINK \l "IMS_SPIs_Type"</w:instrText>
              </w:r>
              <w:r>
                <w:fldChar w:fldCharType="separate"/>
              </w:r>
              <w:r>
                <w:rPr>
                  <w:rStyle w:val="Hyperlink"/>
                </w:rPr>
                <w:t>IMS_SPIs_Type</w:t>
              </w:r>
              <w:r>
                <w:rPr>
                  <w:rStyle w:val="Hyperlink"/>
                </w:rPr>
                <w:fldChar w:fldCharType="end"/>
              </w:r>
            </w:ins>
          </w:p>
        </w:tc>
        <w:tc>
          <w:tcPr>
            <w:tcW w:w="493" w:type="dxa"/>
            <w:shd w:val="clear" w:color="auto" w:fill="auto"/>
          </w:tcPr>
          <w:p w14:paraId="4606FD3C" w14:textId="77777777" w:rsidR="00DF09B6" w:rsidRPr="008F64F6" w:rsidRDefault="00DF09B6" w:rsidP="00806E9B">
            <w:pPr>
              <w:pStyle w:val="TAL"/>
              <w:rPr>
                <w:ins w:id="2709" w:author="MCC TF160" w:date="2023-03-13T14:39:00Z"/>
              </w:rPr>
            </w:pPr>
          </w:p>
        </w:tc>
        <w:tc>
          <w:tcPr>
            <w:tcW w:w="5421" w:type="dxa"/>
            <w:shd w:val="clear" w:color="auto" w:fill="auto"/>
          </w:tcPr>
          <w:p w14:paraId="152DCDAD" w14:textId="77777777" w:rsidR="00DF09B6" w:rsidRPr="008F64F6" w:rsidRDefault="00DF09B6" w:rsidP="00806E9B">
            <w:pPr>
              <w:pStyle w:val="TAL"/>
              <w:rPr>
                <w:ins w:id="2710" w:author="MCC TF160" w:date="2023-03-13T14:39:00Z"/>
              </w:rPr>
            </w:pPr>
          </w:p>
        </w:tc>
      </w:tr>
      <w:tr w:rsidR="00DF09B6" w14:paraId="0A98E30C" w14:textId="77777777" w:rsidTr="00806E9B">
        <w:trPr>
          <w:ins w:id="2711" w:author="MCC TF160" w:date="2023-03-13T14:39:00Z"/>
        </w:trPr>
        <w:tc>
          <w:tcPr>
            <w:tcW w:w="1479" w:type="dxa"/>
            <w:shd w:val="clear" w:color="auto" w:fill="auto"/>
          </w:tcPr>
          <w:p w14:paraId="1A721CD5" w14:textId="77777777" w:rsidR="00DF09B6" w:rsidRPr="008F64F6" w:rsidRDefault="00DF09B6" w:rsidP="00806E9B">
            <w:pPr>
              <w:pStyle w:val="TAL"/>
              <w:rPr>
                <w:ins w:id="2712" w:author="MCC TF160" w:date="2023-03-13T14:39:00Z"/>
              </w:rPr>
            </w:pPr>
            <w:ins w:id="2713" w:author="MCC TF160" w:date="2023-03-13T14:39:00Z">
              <w:r w:rsidRPr="008F64F6">
                <w:t>IntegrityAlgorithm</w:t>
              </w:r>
            </w:ins>
          </w:p>
        </w:tc>
        <w:tc>
          <w:tcPr>
            <w:tcW w:w="2464" w:type="dxa"/>
            <w:shd w:val="clear" w:color="auto" w:fill="auto"/>
          </w:tcPr>
          <w:p w14:paraId="26C8DA11" w14:textId="77777777" w:rsidR="00DF09B6" w:rsidRPr="008F64F6" w:rsidRDefault="00DF09B6" w:rsidP="00806E9B">
            <w:pPr>
              <w:pStyle w:val="TAL"/>
              <w:rPr>
                <w:ins w:id="2714" w:author="MCC TF160" w:date="2023-03-13T14:39:00Z"/>
              </w:rPr>
            </w:pPr>
            <w:ins w:id="2715" w:author="MCC TF160" w:date="2023-03-13T14:39:00Z">
              <w:r w:rsidRPr="008F64F6">
                <w:t>IPsec_IntegrityAlgorithm_Type</w:t>
              </w:r>
            </w:ins>
          </w:p>
        </w:tc>
        <w:tc>
          <w:tcPr>
            <w:tcW w:w="493" w:type="dxa"/>
            <w:shd w:val="clear" w:color="auto" w:fill="auto"/>
          </w:tcPr>
          <w:p w14:paraId="02628AFB" w14:textId="77777777" w:rsidR="00DF09B6" w:rsidRPr="008F64F6" w:rsidRDefault="00DF09B6" w:rsidP="00806E9B">
            <w:pPr>
              <w:pStyle w:val="TAL"/>
              <w:rPr>
                <w:ins w:id="2716" w:author="MCC TF160" w:date="2023-03-13T14:39:00Z"/>
              </w:rPr>
            </w:pPr>
          </w:p>
        </w:tc>
        <w:tc>
          <w:tcPr>
            <w:tcW w:w="5421" w:type="dxa"/>
            <w:shd w:val="clear" w:color="auto" w:fill="auto"/>
          </w:tcPr>
          <w:p w14:paraId="197A79A1" w14:textId="77777777" w:rsidR="00DF09B6" w:rsidRPr="008F64F6" w:rsidRDefault="00DF09B6" w:rsidP="00806E9B">
            <w:pPr>
              <w:pStyle w:val="TAL"/>
              <w:rPr>
                <w:ins w:id="2717" w:author="MCC TF160" w:date="2023-03-13T14:39:00Z"/>
              </w:rPr>
            </w:pPr>
          </w:p>
        </w:tc>
      </w:tr>
      <w:tr w:rsidR="00DF09B6" w14:paraId="0D2A9F66" w14:textId="77777777" w:rsidTr="00806E9B">
        <w:trPr>
          <w:ins w:id="2718" w:author="MCC TF160" w:date="2023-03-13T14:39:00Z"/>
        </w:trPr>
        <w:tc>
          <w:tcPr>
            <w:tcW w:w="1479" w:type="dxa"/>
            <w:shd w:val="clear" w:color="auto" w:fill="auto"/>
          </w:tcPr>
          <w:p w14:paraId="264AE767" w14:textId="77777777" w:rsidR="00DF09B6" w:rsidRPr="008F64F6" w:rsidRDefault="00DF09B6" w:rsidP="00806E9B">
            <w:pPr>
              <w:pStyle w:val="TAL"/>
              <w:rPr>
                <w:ins w:id="2719" w:author="MCC TF160" w:date="2023-03-13T14:39:00Z"/>
              </w:rPr>
            </w:pPr>
            <w:ins w:id="2720" w:author="MCC TF160" w:date="2023-03-13T14:39:00Z">
              <w:r w:rsidRPr="008F64F6">
                <w:t>CipheringAlgorithm</w:t>
              </w:r>
            </w:ins>
          </w:p>
        </w:tc>
        <w:tc>
          <w:tcPr>
            <w:tcW w:w="2464" w:type="dxa"/>
            <w:shd w:val="clear" w:color="auto" w:fill="auto"/>
          </w:tcPr>
          <w:p w14:paraId="229C1C0F" w14:textId="77777777" w:rsidR="00DF09B6" w:rsidRPr="008F64F6" w:rsidRDefault="00DF09B6" w:rsidP="00806E9B">
            <w:pPr>
              <w:pStyle w:val="TAL"/>
              <w:rPr>
                <w:ins w:id="2721" w:author="MCC TF160" w:date="2023-03-13T14:39:00Z"/>
              </w:rPr>
            </w:pPr>
            <w:ins w:id="2722" w:author="MCC TF160" w:date="2023-03-13T14:39:00Z">
              <w:r w:rsidRPr="008F64F6">
                <w:t>IPsec_CipheringAlgorithm_Type</w:t>
              </w:r>
            </w:ins>
          </w:p>
        </w:tc>
        <w:tc>
          <w:tcPr>
            <w:tcW w:w="493" w:type="dxa"/>
            <w:shd w:val="clear" w:color="auto" w:fill="auto"/>
          </w:tcPr>
          <w:p w14:paraId="59ED236B" w14:textId="77777777" w:rsidR="00DF09B6" w:rsidRPr="008F64F6" w:rsidRDefault="00DF09B6" w:rsidP="00806E9B">
            <w:pPr>
              <w:pStyle w:val="TAL"/>
              <w:rPr>
                <w:ins w:id="2723" w:author="MCC TF160" w:date="2023-03-13T14:39:00Z"/>
              </w:rPr>
            </w:pPr>
          </w:p>
        </w:tc>
        <w:tc>
          <w:tcPr>
            <w:tcW w:w="5421" w:type="dxa"/>
            <w:shd w:val="clear" w:color="auto" w:fill="auto"/>
          </w:tcPr>
          <w:p w14:paraId="7974B402" w14:textId="77777777" w:rsidR="00DF09B6" w:rsidRPr="008F64F6" w:rsidRDefault="00DF09B6" w:rsidP="00806E9B">
            <w:pPr>
              <w:pStyle w:val="TAL"/>
              <w:rPr>
                <w:ins w:id="2724" w:author="MCC TF160" w:date="2023-03-13T14:39:00Z"/>
              </w:rPr>
            </w:pPr>
          </w:p>
        </w:tc>
      </w:tr>
    </w:tbl>
    <w:p w14:paraId="3731CA79" w14:textId="77777777" w:rsidR="00DF09B6" w:rsidRDefault="00DF09B6" w:rsidP="00DF09B6">
      <w:pPr>
        <w:rPr>
          <w:ins w:id="2725" w:author="MCC TF160" w:date="2023-03-13T14:39:00Z"/>
        </w:rPr>
      </w:pPr>
    </w:p>
    <w:p w14:paraId="0C314333" w14:textId="77777777" w:rsidR="00DF09B6" w:rsidRDefault="00DF09B6" w:rsidP="00DF09B6">
      <w:pPr>
        <w:pStyle w:val="TH"/>
        <w:rPr>
          <w:ins w:id="2726" w:author="MCC TF160" w:date="2023-03-13T14:39:00Z"/>
        </w:rPr>
      </w:pPr>
      <w:ins w:id="2727" w:author="MCC TF160" w:date="2023-03-13T14:39:00Z">
        <w:r>
          <w:t>IMS_RegistrationInfo_Type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6665F6DC" w14:textId="77777777" w:rsidTr="00806E9B">
        <w:trPr>
          <w:ins w:id="2728" w:author="MCC TF160" w:date="2023-03-13T14:39:00Z"/>
        </w:trPr>
        <w:tc>
          <w:tcPr>
            <w:tcW w:w="9857" w:type="dxa"/>
            <w:gridSpan w:val="4"/>
            <w:shd w:val="clear" w:color="auto" w:fill="E0E0E0"/>
          </w:tcPr>
          <w:p w14:paraId="58EBBAB1" w14:textId="77777777" w:rsidR="00DF09B6" w:rsidRPr="008F64F6" w:rsidRDefault="00DF09B6" w:rsidP="00806E9B">
            <w:pPr>
              <w:pStyle w:val="TAL"/>
              <w:rPr>
                <w:ins w:id="2729" w:author="MCC TF160" w:date="2023-03-13T14:39:00Z"/>
                <w:b/>
              </w:rPr>
            </w:pPr>
            <w:ins w:id="2730" w:author="MCC TF160" w:date="2023-03-13T14:39:00Z">
              <w:r w:rsidRPr="008F64F6">
                <w:rPr>
                  <w:b/>
                </w:rPr>
                <w:t>TTCN-3 Record Type</w:t>
              </w:r>
            </w:ins>
          </w:p>
        </w:tc>
      </w:tr>
      <w:tr w:rsidR="00DF09B6" w14:paraId="0ECAD315" w14:textId="77777777" w:rsidTr="00806E9B">
        <w:trPr>
          <w:ins w:id="2731" w:author="MCC TF160" w:date="2023-03-13T14:39:00Z"/>
        </w:trPr>
        <w:tc>
          <w:tcPr>
            <w:tcW w:w="1479" w:type="dxa"/>
            <w:tcBorders>
              <w:bottom w:val="single" w:sz="4" w:space="0" w:color="auto"/>
            </w:tcBorders>
            <w:shd w:val="clear" w:color="auto" w:fill="E0E0E0"/>
          </w:tcPr>
          <w:p w14:paraId="70BC389A" w14:textId="77777777" w:rsidR="00DF09B6" w:rsidRPr="008F64F6" w:rsidRDefault="00DF09B6" w:rsidP="00806E9B">
            <w:pPr>
              <w:pStyle w:val="TAL"/>
              <w:rPr>
                <w:ins w:id="2732" w:author="MCC TF160" w:date="2023-03-13T14:39:00Z"/>
                <w:b/>
              </w:rPr>
            </w:pPr>
            <w:bookmarkStart w:id="2733" w:name="IMS_RegistrationInfo_Type" w:colFirst="1" w:colLast="1"/>
            <w:ins w:id="2734" w:author="MCC TF160" w:date="2023-03-13T14:39:00Z">
              <w:r w:rsidRPr="008F64F6">
                <w:rPr>
                  <w:b/>
                </w:rPr>
                <w:t>Name</w:t>
              </w:r>
            </w:ins>
          </w:p>
        </w:tc>
        <w:tc>
          <w:tcPr>
            <w:tcW w:w="8378" w:type="dxa"/>
            <w:gridSpan w:val="3"/>
            <w:tcBorders>
              <w:bottom w:val="single" w:sz="4" w:space="0" w:color="auto"/>
            </w:tcBorders>
            <w:shd w:val="clear" w:color="auto" w:fill="FFFF99"/>
          </w:tcPr>
          <w:p w14:paraId="7FD44E3F" w14:textId="77777777" w:rsidR="00DF09B6" w:rsidRPr="008F64F6" w:rsidRDefault="00DF09B6" w:rsidP="00806E9B">
            <w:pPr>
              <w:pStyle w:val="TAL"/>
              <w:rPr>
                <w:ins w:id="2735" w:author="MCC TF160" w:date="2023-03-13T14:39:00Z"/>
                <w:b/>
              </w:rPr>
            </w:pPr>
            <w:ins w:id="2736" w:author="MCC TF160" w:date="2023-03-13T14:39:00Z">
              <w:r w:rsidRPr="008F64F6">
                <w:rPr>
                  <w:b/>
                </w:rPr>
                <w:t>IMS_RegistrationInfo_Type</w:t>
              </w:r>
            </w:ins>
          </w:p>
        </w:tc>
      </w:tr>
      <w:bookmarkEnd w:id="2733"/>
      <w:tr w:rsidR="00DF09B6" w14:paraId="359AA162" w14:textId="77777777" w:rsidTr="00806E9B">
        <w:trPr>
          <w:ins w:id="2737" w:author="MCC TF160" w:date="2023-03-13T14:39:00Z"/>
        </w:trPr>
        <w:tc>
          <w:tcPr>
            <w:tcW w:w="1479" w:type="dxa"/>
            <w:tcBorders>
              <w:bottom w:val="double" w:sz="4" w:space="0" w:color="auto"/>
            </w:tcBorders>
            <w:shd w:val="clear" w:color="auto" w:fill="E0E0E0"/>
          </w:tcPr>
          <w:p w14:paraId="16107A6A" w14:textId="77777777" w:rsidR="00DF09B6" w:rsidRPr="008F64F6" w:rsidRDefault="00DF09B6" w:rsidP="00806E9B">
            <w:pPr>
              <w:pStyle w:val="TAL"/>
              <w:rPr>
                <w:ins w:id="2738" w:author="MCC TF160" w:date="2023-03-13T14:39:00Z"/>
                <w:b/>
              </w:rPr>
            </w:pPr>
            <w:ins w:id="2739" w:author="MCC TF160" w:date="2023-03-13T14:39:00Z">
              <w:r w:rsidRPr="008F64F6">
                <w:rPr>
                  <w:b/>
                </w:rPr>
                <w:t>Comment</w:t>
              </w:r>
            </w:ins>
          </w:p>
        </w:tc>
        <w:tc>
          <w:tcPr>
            <w:tcW w:w="8378" w:type="dxa"/>
            <w:gridSpan w:val="3"/>
            <w:tcBorders>
              <w:bottom w:val="double" w:sz="4" w:space="0" w:color="auto"/>
            </w:tcBorders>
            <w:shd w:val="clear" w:color="auto" w:fill="auto"/>
          </w:tcPr>
          <w:p w14:paraId="1134E750" w14:textId="77777777" w:rsidR="00DF09B6" w:rsidRPr="008F64F6" w:rsidRDefault="00DF09B6" w:rsidP="00806E9B">
            <w:pPr>
              <w:pStyle w:val="TAL"/>
              <w:rPr>
                <w:ins w:id="2740" w:author="MCC TF160" w:date="2023-03-13T14:39:00Z"/>
              </w:rPr>
            </w:pPr>
          </w:p>
        </w:tc>
      </w:tr>
      <w:tr w:rsidR="00DF09B6" w14:paraId="58ABAE77" w14:textId="77777777" w:rsidTr="00806E9B">
        <w:trPr>
          <w:ins w:id="2741" w:author="MCC TF160" w:date="2023-03-13T14:39:00Z"/>
        </w:trPr>
        <w:tc>
          <w:tcPr>
            <w:tcW w:w="1479" w:type="dxa"/>
            <w:tcBorders>
              <w:top w:val="double" w:sz="4" w:space="0" w:color="auto"/>
            </w:tcBorders>
            <w:shd w:val="clear" w:color="auto" w:fill="auto"/>
          </w:tcPr>
          <w:p w14:paraId="082E04B9" w14:textId="77777777" w:rsidR="00DF09B6" w:rsidRPr="008F64F6" w:rsidRDefault="00DF09B6" w:rsidP="00806E9B">
            <w:pPr>
              <w:pStyle w:val="TAL"/>
              <w:rPr>
                <w:ins w:id="2742" w:author="MCC TF160" w:date="2023-03-13T14:39:00Z"/>
              </w:rPr>
            </w:pPr>
            <w:ins w:id="2743" w:author="MCC TF160" w:date="2023-03-13T14:39:00Z">
              <w:r w:rsidRPr="008F64F6">
                <w:t>NW_Address</w:t>
              </w:r>
            </w:ins>
          </w:p>
        </w:tc>
        <w:tc>
          <w:tcPr>
            <w:tcW w:w="2464" w:type="dxa"/>
            <w:tcBorders>
              <w:top w:val="double" w:sz="4" w:space="0" w:color="auto"/>
            </w:tcBorders>
            <w:shd w:val="clear" w:color="auto" w:fill="auto"/>
          </w:tcPr>
          <w:p w14:paraId="6877D1B2" w14:textId="77777777" w:rsidR="00DF09B6" w:rsidRPr="008F64F6" w:rsidRDefault="00DF09B6" w:rsidP="00806E9B">
            <w:pPr>
              <w:pStyle w:val="TAL"/>
              <w:rPr>
                <w:ins w:id="2744" w:author="MCC TF160" w:date="2023-03-13T14:39:00Z"/>
              </w:rPr>
            </w:pPr>
            <w:ins w:id="2745" w:author="MCC TF160" w:date="2023-03-13T14:39:00Z">
              <w:r w:rsidRPr="008F64F6">
                <w:t>IP_AddrInfo_Type</w:t>
              </w:r>
            </w:ins>
          </w:p>
        </w:tc>
        <w:tc>
          <w:tcPr>
            <w:tcW w:w="493" w:type="dxa"/>
            <w:tcBorders>
              <w:top w:val="double" w:sz="4" w:space="0" w:color="auto"/>
            </w:tcBorders>
            <w:shd w:val="clear" w:color="auto" w:fill="auto"/>
          </w:tcPr>
          <w:p w14:paraId="57B4851C" w14:textId="77777777" w:rsidR="00DF09B6" w:rsidRPr="008F64F6" w:rsidRDefault="00DF09B6" w:rsidP="00806E9B">
            <w:pPr>
              <w:pStyle w:val="TAL"/>
              <w:rPr>
                <w:ins w:id="2746" w:author="MCC TF160" w:date="2023-03-13T14:39:00Z"/>
              </w:rPr>
            </w:pPr>
          </w:p>
        </w:tc>
        <w:tc>
          <w:tcPr>
            <w:tcW w:w="5421" w:type="dxa"/>
            <w:tcBorders>
              <w:top w:val="double" w:sz="4" w:space="0" w:color="auto"/>
            </w:tcBorders>
            <w:shd w:val="clear" w:color="auto" w:fill="auto"/>
          </w:tcPr>
          <w:p w14:paraId="43636F25" w14:textId="77777777" w:rsidR="00DF09B6" w:rsidRPr="008F64F6" w:rsidRDefault="00DF09B6" w:rsidP="00806E9B">
            <w:pPr>
              <w:pStyle w:val="TAL"/>
              <w:rPr>
                <w:ins w:id="2747" w:author="MCC TF160" w:date="2023-03-13T14:39:00Z"/>
              </w:rPr>
            </w:pPr>
            <w:ins w:id="2748" w:author="MCC TF160" w:date="2023-03-13T14:39:00Z">
              <w:r w:rsidRPr="008F64F6">
                <w:t>network address of the chosen IMS server (e.g. IPv4, IPv6)</w:t>
              </w:r>
            </w:ins>
          </w:p>
        </w:tc>
      </w:tr>
      <w:tr w:rsidR="00DF09B6" w14:paraId="0C4632EC" w14:textId="77777777" w:rsidTr="00806E9B">
        <w:trPr>
          <w:ins w:id="2749" w:author="MCC TF160" w:date="2023-03-13T14:39:00Z"/>
        </w:trPr>
        <w:tc>
          <w:tcPr>
            <w:tcW w:w="1479" w:type="dxa"/>
            <w:shd w:val="clear" w:color="auto" w:fill="auto"/>
          </w:tcPr>
          <w:p w14:paraId="4D50E4C5" w14:textId="77777777" w:rsidR="00DF09B6" w:rsidRPr="008F64F6" w:rsidRDefault="00DF09B6" w:rsidP="00806E9B">
            <w:pPr>
              <w:pStyle w:val="TAL"/>
              <w:rPr>
                <w:ins w:id="2750" w:author="MCC TF160" w:date="2023-03-13T14:39:00Z"/>
              </w:rPr>
            </w:pPr>
            <w:ins w:id="2751" w:author="MCC TF160" w:date="2023-03-13T14:39:00Z">
              <w:r w:rsidRPr="008F64F6">
                <w:t>UE_Address</w:t>
              </w:r>
            </w:ins>
          </w:p>
        </w:tc>
        <w:tc>
          <w:tcPr>
            <w:tcW w:w="2464" w:type="dxa"/>
            <w:shd w:val="clear" w:color="auto" w:fill="auto"/>
          </w:tcPr>
          <w:p w14:paraId="336535BB" w14:textId="77777777" w:rsidR="00DF09B6" w:rsidRPr="008F64F6" w:rsidRDefault="00DF09B6" w:rsidP="00806E9B">
            <w:pPr>
              <w:pStyle w:val="TAL"/>
              <w:rPr>
                <w:ins w:id="2752" w:author="MCC TF160" w:date="2023-03-13T14:39:00Z"/>
              </w:rPr>
            </w:pPr>
            <w:ins w:id="2753" w:author="MCC TF160" w:date="2023-03-13T14:39:00Z">
              <w:r w:rsidRPr="008F64F6">
                <w:t>IP_AddrInfo_Type</w:t>
              </w:r>
            </w:ins>
          </w:p>
        </w:tc>
        <w:tc>
          <w:tcPr>
            <w:tcW w:w="493" w:type="dxa"/>
            <w:shd w:val="clear" w:color="auto" w:fill="auto"/>
          </w:tcPr>
          <w:p w14:paraId="4CCB0A72" w14:textId="77777777" w:rsidR="00DF09B6" w:rsidRPr="008F64F6" w:rsidRDefault="00DF09B6" w:rsidP="00806E9B">
            <w:pPr>
              <w:pStyle w:val="TAL"/>
              <w:rPr>
                <w:ins w:id="2754" w:author="MCC TF160" w:date="2023-03-13T14:39:00Z"/>
              </w:rPr>
            </w:pPr>
          </w:p>
        </w:tc>
        <w:tc>
          <w:tcPr>
            <w:tcW w:w="5421" w:type="dxa"/>
            <w:shd w:val="clear" w:color="auto" w:fill="auto"/>
          </w:tcPr>
          <w:p w14:paraId="245C8425" w14:textId="77777777" w:rsidR="00DF09B6" w:rsidRPr="008F64F6" w:rsidRDefault="00DF09B6" w:rsidP="00806E9B">
            <w:pPr>
              <w:pStyle w:val="TAL"/>
              <w:rPr>
                <w:ins w:id="2755" w:author="MCC TF160" w:date="2023-03-13T14:39:00Z"/>
              </w:rPr>
            </w:pPr>
            <w:ins w:id="2756" w:author="MCC TF160" w:date="2023-03-13T14:39:00Z">
              <w:r w:rsidRPr="008F64F6">
                <w:t>UE address as used for security protected connections</w:t>
              </w:r>
            </w:ins>
          </w:p>
        </w:tc>
      </w:tr>
      <w:tr w:rsidR="00DF09B6" w14:paraId="7CBE1673" w14:textId="77777777" w:rsidTr="00806E9B">
        <w:trPr>
          <w:ins w:id="2757" w:author="MCC TF160" w:date="2023-03-13T14:39:00Z"/>
        </w:trPr>
        <w:tc>
          <w:tcPr>
            <w:tcW w:w="1479" w:type="dxa"/>
            <w:shd w:val="clear" w:color="auto" w:fill="auto"/>
          </w:tcPr>
          <w:p w14:paraId="7C1C330A" w14:textId="77777777" w:rsidR="00DF09B6" w:rsidRPr="008F64F6" w:rsidRDefault="00DF09B6" w:rsidP="00806E9B">
            <w:pPr>
              <w:pStyle w:val="TAL"/>
              <w:rPr>
                <w:ins w:id="2758" w:author="MCC TF160" w:date="2023-03-13T14:39:00Z"/>
              </w:rPr>
            </w:pPr>
            <w:ins w:id="2759" w:author="MCC TF160" w:date="2023-03-13T14:39:00Z">
              <w:r w:rsidRPr="008F64F6">
                <w:t>SecurityInfo</w:t>
              </w:r>
            </w:ins>
          </w:p>
        </w:tc>
        <w:tc>
          <w:tcPr>
            <w:tcW w:w="2464" w:type="dxa"/>
            <w:shd w:val="clear" w:color="auto" w:fill="auto"/>
          </w:tcPr>
          <w:p w14:paraId="60DF0662" w14:textId="77777777" w:rsidR="00DF09B6" w:rsidRPr="008F64F6" w:rsidRDefault="00DF09B6" w:rsidP="00806E9B">
            <w:pPr>
              <w:pStyle w:val="TAL"/>
              <w:rPr>
                <w:ins w:id="2760" w:author="MCC TF160" w:date="2023-03-13T14:39:00Z"/>
              </w:rPr>
            </w:pPr>
            <w:ins w:id="2761" w:author="MCC TF160" w:date="2023-03-13T14:39:00Z">
              <w:r>
                <w:fldChar w:fldCharType="begin"/>
              </w:r>
              <w:r>
                <w:instrText>HYPERLINK \l "IMS_SecurityInfo_Type"</w:instrText>
              </w:r>
              <w:r>
                <w:fldChar w:fldCharType="separate"/>
              </w:r>
              <w:r>
                <w:rPr>
                  <w:rStyle w:val="Hyperlink"/>
                </w:rPr>
                <w:t>IMS_SecurityInfo_Type</w:t>
              </w:r>
              <w:r>
                <w:rPr>
                  <w:rStyle w:val="Hyperlink"/>
                </w:rPr>
                <w:fldChar w:fldCharType="end"/>
              </w:r>
            </w:ins>
          </w:p>
        </w:tc>
        <w:tc>
          <w:tcPr>
            <w:tcW w:w="493" w:type="dxa"/>
            <w:shd w:val="clear" w:color="auto" w:fill="auto"/>
          </w:tcPr>
          <w:p w14:paraId="6704D243" w14:textId="77777777" w:rsidR="00DF09B6" w:rsidRPr="008F64F6" w:rsidRDefault="00DF09B6" w:rsidP="00806E9B">
            <w:pPr>
              <w:pStyle w:val="TAL"/>
              <w:rPr>
                <w:ins w:id="2762" w:author="MCC TF160" w:date="2023-03-13T14:39:00Z"/>
              </w:rPr>
            </w:pPr>
            <w:ins w:id="2763" w:author="MCC TF160" w:date="2023-03-13T14:39:00Z">
              <w:r w:rsidRPr="008F64F6">
                <w:t>opt</w:t>
              </w:r>
            </w:ins>
          </w:p>
        </w:tc>
        <w:tc>
          <w:tcPr>
            <w:tcW w:w="5421" w:type="dxa"/>
            <w:shd w:val="clear" w:color="auto" w:fill="auto"/>
          </w:tcPr>
          <w:p w14:paraId="3F034D6D" w14:textId="77777777" w:rsidR="00DF09B6" w:rsidRPr="008F64F6" w:rsidRDefault="00DF09B6" w:rsidP="00806E9B">
            <w:pPr>
              <w:pStyle w:val="TAL"/>
              <w:rPr>
                <w:ins w:id="2764" w:author="MCC TF160" w:date="2023-03-13T14:39:00Z"/>
              </w:rPr>
            </w:pPr>
            <w:ins w:id="2765" w:author="MCC TF160" w:date="2023-03-13T14:39:00Z">
              <w:r w:rsidRPr="008F64F6">
                <w:t>omit in case of GIBA</w:t>
              </w:r>
            </w:ins>
          </w:p>
        </w:tc>
      </w:tr>
    </w:tbl>
    <w:p w14:paraId="23704166" w14:textId="77777777" w:rsidR="00DF09B6" w:rsidRDefault="00DF09B6" w:rsidP="00DF09B6">
      <w:pPr>
        <w:rPr>
          <w:ins w:id="2766" w:author="MCC TF160" w:date="2023-03-13T14:39:00Z"/>
        </w:rPr>
      </w:pPr>
    </w:p>
    <w:p w14:paraId="2489B734" w14:textId="77777777" w:rsidR="00DF09B6" w:rsidRDefault="00DF09B6" w:rsidP="00DF09B6">
      <w:pPr>
        <w:pStyle w:val="TH"/>
        <w:rPr>
          <w:ins w:id="2767" w:author="MCC TF160" w:date="2023-03-13T14:39:00Z"/>
        </w:rPr>
      </w:pPr>
      <w:ins w:id="2768" w:author="MCC TF160" w:date="2023-03-13T14:39:00Z">
        <w:r>
          <w:t>IMS_PortsAndSecurityConfigReq_Type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659B4D5B" w14:textId="77777777" w:rsidTr="00806E9B">
        <w:trPr>
          <w:ins w:id="2769" w:author="MCC TF160" w:date="2023-03-13T14:39:00Z"/>
        </w:trPr>
        <w:tc>
          <w:tcPr>
            <w:tcW w:w="9857" w:type="dxa"/>
            <w:gridSpan w:val="4"/>
            <w:shd w:val="clear" w:color="auto" w:fill="E0E0E0"/>
          </w:tcPr>
          <w:p w14:paraId="524614DD" w14:textId="77777777" w:rsidR="00DF09B6" w:rsidRPr="008F64F6" w:rsidRDefault="00DF09B6" w:rsidP="00806E9B">
            <w:pPr>
              <w:pStyle w:val="TAL"/>
              <w:rPr>
                <w:ins w:id="2770" w:author="MCC TF160" w:date="2023-03-13T14:39:00Z"/>
                <w:b/>
              </w:rPr>
            </w:pPr>
            <w:ins w:id="2771" w:author="MCC TF160" w:date="2023-03-13T14:39:00Z">
              <w:r w:rsidRPr="008F64F6">
                <w:rPr>
                  <w:b/>
                </w:rPr>
                <w:t>TTCN-3 Record Type</w:t>
              </w:r>
            </w:ins>
          </w:p>
        </w:tc>
      </w:tr>
      <w:tr w:rsidR="00DF09B6" w14:paraId="1E1E76DD" w14:textId="77777777" w:rsidTr="00806E9B">
        <w:trPr>
          <w:ins w:id="2772" w:author="MCC TF160" w:date="2023-03-13T14:39:00Z"/>
        </w:trPr>
        <w:tc>
          <w:tcPr>
            <w:tcW w:w="1479" w:type="dxa"/>
            <w:tcBorders>
              <w:bottom w:val="single" w:sz="4" w:space="0" w:color="auto"/>
            </w:tcBorders>
            <w:shd w:val="clear" w:color="auto" w:fill="E0E0E0"/>
          </w:tcPr>
          <w:p w14:paraId="11F38B8E" w14:textId="77777777" w:rsidR="00DF09B6" w:rsidRPr="008F64F6" w:rsidRDefault="00DF09B6" w:rsidP="00806E9B">
            <w:pPr>
              <w:pStyle w:val="TAL"/>
              <w:rPr>
                <w:ins w:id="2773" w:author="MCC TF160" w:date="2023-03-13T14:39:00Z"/>
                <w:b/>
              </w:rPr>
            </w:pPr>
            <w:bookmarkStart w:id="2774" w:name="IMS_PortsAndSecurityConfigReq_Type" w:colFirst="1" w:colLast="1"/>
            <w:ins w:id="2775" w:author="MCC TF160" w:date="2023-03-13T14:39:00Z">
              <w:r w:rsidRPr="008F64F6">
                <w:rPr>
                  <w:b/>
                </w:rPr>
                <w:t>Name</w:t>
              </w:r>
            </w:ins>
          </w:p>
        </w:tc>
        <w:tc>
          <w:tcPr>
            <w:tcW w:w="8378" w:type="dxa"/>
            <w:gridSpan w:val="3"/>
            <w:tcBorders>
              <w:bottom w:val="single" w:sz="4" w:space="0" w:color="auto"/>
            </w:tcBorders>
            <w:shd w:val="clear" w:color="auto" w:fill="FFFF99"/>
          </w:tcPr>
          <w:p w14:paraId="473D84DA" w14:textId="77777777" w:rsidR="00DF09B6" w:rsidRPr="008F64F6" w:rsidRDefault="00DF09B6" w:rsidP="00806E9B">
            <w:pPr>
              <w:pStyle w:val="TAL"/>
              <w:rPr>
                <w:ins w:id="2776" w:author="MCC TF160" w:date="2023-03-13T14:39:00Z"/>
                <w:b/>
              </w:rPr>
            </w:pPr>
            <w:ins w:id="2777" w:author="MCC TF160" w:date="2023-03-13T14:39:00Z">
              <w:r w:rsidRPr="008F64F6">
                <w:rPr>
                  <w:b/>
                </w:rPr>
                <w:t>IMS_PortsAndSecurityConfigReq_Type</w:t>
              </w:r>
            </w:ins>
          </w:p>
        </w:tc>
      </w:tr>
      <w:bookmarkEnd w:id="2774"/>
      <w:tr w:rsidR="00DF09B6" w14:paraId="0A1A8AE6" w14:textId="77777777" w:rsidTr="00806E9B">
        <w:trPr>
          <w:ins w:id="2778" w:author="MCC TF160" w:date="2023-03-13T14:39:00Z"/>
        </w:trPr>
        <w:tc>
          <w:tcPr>
            <w:tcW w:w="1479" w:type="dxa"/>
            <w:tcBorders>
              <w:bottom w:val="double" w:sz="4" w:space="0" w:color="auto"/>
            </w:tcBorders>
            <w:shd w:val="clear" w:color="auto" w:fill="E0E0E0"/>
          </w:tcPr>
          <w:p w14:paraId="11C2C3B2" w14:textId="77777777" w:rsidR="00DF09B6" w:rsidRPr="008F64F6" w:rsidRDefault="00DF09B6" w:rsidP="00806E9B">
            <w:pPr>
              <w:pStyle w:val="TAL"/>
              <w:rPr>
                <w:ins w:id="2779" w:author="MCC TF160" w:date="2023-03-13T14:39:00Z"/>
                <w:b/>
              </w:rPr>
            </w:pPr>
            <w:ins w:id="2780" w:author="MCC TF160" w:date="2023-03-13T14:39:00Z">
              <w:r w:rsidRPr="008F64F6">
                <w:rPr>
                  <w:b/>
                </w:rPr>
                <w:t>Comment</w:t>
              </w:r>
            </w:ins>
          </w:p>
        </w:tc>
        <w:tc>
          <w:tcPr>
            <w:tcW w:w="8378" w:type="dxa"/>
            <w:gridSpan w:val="3"/>
            <w:tcBorders>
              <w:bottom w:val="double" w:sz="4" w:space="0" w:color="auto"/>
            </w:tcBorders>
            <w:shd w:val="clear" w:color="auto" w:fill="auto"/>
          </w:tcPr>
          <w:p w14:paraId="77DA3B1C" w14:textId="77777777" w:rsidR="00DF09B6" w:rsidRPr="008F64F6" w:rsidRDefault="00DF09B6" w:rsidP="00806E9B">
            <w:pPr>
              <w:pStyle w:val="TAL"/>
              <w:rPr>
                <w:ins w:id="2781" w:author="MCC TF160" w:date="2023-03-13T14:39:00Z"/>
              </w:rPr>
            </w:pPr>
          </w:p>
        </w:tc>
      </w:tr>
      <w:tr w:rsidR="00DF09B6" w14:paraId="04932A31" w14:textId="77777777" w:rsidTr="00806E9B">
        <w:trPr>
          <w:ins w:id="2782" w:author="MCC TF160" w:date="2023-03-13T14:39:00Z"/>
        </w:trPr>
        <w:tc>
          <w:tcPr>
            <w:tcW w:w="1479" w:type="dxa"/>
            <w:tcBorders>
              <w:top w:val="double" w:sz="4" w:space="0" w:color="auto"/>
            </w:tcBorders>
            <w:shd w:val="clear" w:color="auto" w:fill="auto"/>
          </w:tcPr>
          <w:p w14:paraId="374F586C" w14:textId="77777777" w:rsidR="00DF09B6" w:rsidRPr="008F64F6" w:rsidRDefault="00DF09B6" w:rsidP="00806E9B">
            <w:pPr>
              <w:pStyle w:val="TAL"/>
              <w:rPr>
                <w:ins w:id="2783" w:author="MCC TF160" w:date="2023-03-13T14:39:00Z"/>
              </w:rPr>
            </w:pPr>
            <w:ins w:id="2784" w:author="MCC TF160" w:date="2023-03-13T14:39:00Z">
              <w:r w:rsidRPr="008F64F6">
                <w:t>UnprotectedPort_us</w:t>
              </w:r>
            </w:ins>
          </w:p>
        </w:tc>
        <w:tc>
          <w:tcPr>
            <w:tcW w:w="2464" w:type="dxa"/>
            <w:tcBorders>
              <w:top w:val="double" w:sz="4" w:space="0" w:color="auto"/>
            </w:tcBorders>
            <w:shd w:val="clear" w:color="auto" w:fill="auto"/>
          </w:tcPr>
          <w:p w14:paraId="79FFE9EB" w14:textId="77777777" w:rsidR="00DF09B6" w:rsidRPr="008F64F6" w:rsidRDefault="00DF09B6" w:rsidP="00806E9B">
            <w:pPr>
              <w:pStyle w:val="TAL"/>
              <w:rPr>
                <w:ins w:id="2785" w:author="MCC TF160" w:date="2023-03-13T14:39:00Z"/>
              </w:rPr>
            </w:pPr>
            <w:ins w:id="2786" w:author="MCC TF160" w:date="2023-03-13T14:39:00Z">
              <w:r w:rsidRPr="008F64F6">
                <w:t>PortNumber_Type</w:t>
              </w:r>
            </w:ins>
          </w:p>
        </w:tc>
        <w:tc>
          <w:tcPr>
            <w:tcW w:w="493" w:type="dxa"/>
            <w:tcBorders>
              <w:top w:val="double" w:sz="4" w:space="0" w:color="auto"/>
            </w:tcBorders>
            <w:shd w:val="clear" w:color="auto" w:fill="auto"/>
          </w:tcPr>
          <w:p w14:paraId="69BDCF89" w14:textId="77777777" w:rsidR="00DF09B6" w:rsidRPr="008F64F6" w:rsidRDefault="00DF09B6" w:rsidP="00806E9B">
            <w:pPr>
              <w:pStyle w:val="TAL"/>
              <w:rPr>
                <w:ins w:id="2787" w:author="MCC TF160" w:date="2023-03-13T14:39:00Z"/>
              </w:rPr>
            </w:pPr>
            <w:ins w:id="2788" w:author="MCC TF160" w:date="2023-03-13T14:39:00Z">
              <w:r w:rsidRPr="008F64F6">
                <w:t>opt</w:t>
              </w:r>
            </w:ins>
          </w:p>
        </w:tc>
        <w:tc>
          <w:tcPr>
            <w:tcW w:w="5421" w:type="dxa"/>
            <w:tcBorders>
              <w:top w:val="double" w:sz="4" w:space="0" w:color="auto"/>
            </w:tcBorders>
            <w:shd w:val="clear" w:color="auto" w:fill="auto"/>
          </w:tcPr>
          <w:p w14:paraId="31CF9BA7" w14:textId="77777777" w:rsidR="00DF09B6" w:rsidRPr="008F64F6" w:rsidRDefault="00DF09B6" w:rsidP="00806E9B">
            <w:pPr>
              <w:pStyle w:val="TAL"/>
              <w:rPr>
                <w:ins w:id="2789" w:author="MCC TF160" w:date="2023-03-13T14:39:00Z"/>
              </w:rPr>
            </w:pPr>
            <w:ins w:id="2790" w:author="MCC TF160" w:date="2023-03-13T14:39:00Z">
              <w:r w:rsidRPr="008F64F6">
                <w:t>5060 per default</w:t>
              </w:r>
            </w:ins>
          </w:p>
        </w:tc>
      </w:tr>
      <w:tr w:rsidR="00DF09B6" w14:paraId="6884B9DE" w14:textId="77777777" w:rsidTr="00806E9B">
        <w:trPr>
          <w:ins w:id="2791" w:author="MCC TF160" w:date="2023-03-13T14:39:00Z"/>
        </w:trPr>
        <w:tc>
          <w:tcPr>
            <w:tcW w:w="1479" w:type="dxa"/>
            <w:shd w:val="clear" w:color="auto" w:fill="auto"/>
          </w:tcPr>
          <w:p w14:paraId="1CC64915" w14:textId="77777777" w:rsidR="00DF09B6" w:rsidRPr="008F64F6" w:rsidRDefault="00DF09B6" w:rsidP="00806E9B">
            <w:pPr>
              <w:pStyle w:val="TAL"/>
              <w:rPr>
                <w:ins w:id="2792" w:author="MCC TF160" w:date="2023-03-13T14:39:00Z"/>
              </w:rPr>
            </w:pPr>
            <w:ins w:id="2793" w:author="MCC TF160" w:date="2023-03-13T14:39:00Z">
              <w:r w:rsidRPr="008F64F6">
                <w:t>RegistrationInfo</w:t>
              </w:r>
            </w:ins>
          </w:p>
        </w:tc>
        <w:tc>
          <w:tcPr>
            <w:tcW w:w="2464" w:type="dxa"/>
            <w:shd w:val="clear" w:color="auto" w:fill="auto"/>
          </w:tcPr>
          <w:p w14:paraId="7DEE75B4" w14:textId="77777777" w:rsidR="00DF09B6" w:rsidRPr="008F64F6" w:rsidRDefault="00DF09B6" w:rsidP="00806E9B">
            <w:pPr>
              <w:pStyle w:val="TAL"/>
              <w:rPr>
                <w:ins w:id="2794" w:author="MCC TF160" w:date="2023-03-13T14:39:00Z"/>
              </w:rPr>
            </w:pPr>
            <w:ins w:id="2795" w:author="MCC TF160" w:date="2023-03-13T14:39:00Z">
              <w:r>
                <w:fldChar w:fldCharType="begin"/>
              </w:r>
              <w:r>
                <w:instrText>HYPERLINK \l "IMS_RegistrationInfo_Type"</w:instrText>
              </w:r>
              <w:r>
                <w:fldChar w:fldCharType="separate"/>
              </w:r>
              <w:r>
                <w:rPr>
                  <w:rStyle w:val="Hyperlink"/>
                </w:rPr>
                <w:t>IMS_RegistrationInfo_Type</w:t>
              </w:r>
              <w:r>
                <w:rPr>
                  <w:rStyle w:val="Hyperlink"/>
                </w:rPr>
                <w:fldChar w:fldCharType="end"/>
              </w:r>
            </w:ins>
          </w:p>
        </w:tc>
        <w:tc>
          <w:tcPr>
            <w:tcW w:w="493" w:type="dxa"/>
            <w:shd w:val="clear" w:color="auto" w:fill="auto"/>
          </w:tcPr>
          <w:p w14:paraId="40267ABE" w14:textId="77777777" w:rsidR="00DF09B6" w:rsidRPr="008F64F6" w:rsidRDefault="00DF09B6" w:rsidP="00806E9B">
            <w:pPr>
              <w:pStyle w:val="TAL"/>
              <w:rPr>
                <w:ins w:id="2796" w:author="MCC TF160" w:date="2023-03-13T14:39:00Z"/>
              </w:rPr>
            </w:pPr>
            <w:ins w:id="2797" w:author="MCC TF160" w:date="2023-03-13T14:39:00Z">
              <w:r w:rsidRPr="008F64F6">
                <w:t>opt</w:t>
              </w:r>
            </w:ins>
          </w:p>
        </w:tc>
        <w:tc>
          <w:tcPr>
            <w:tcW w:w="5421" w:type="dxa"/>
            <w:shd w:val="clear" w:color="auto" w:fill="auto"/>
          </w:tcPr>
          <w:p w14:paraId="1F3FAAB6" w14:textId="77777777" w:rsidR="00DF09B6" w:rsidRPr="008F64F6" w:rsidRDefault="00DF09B6" w:rsidP="00806E9B">
            <w:pPr>
              <w:pStyle w:val="TAL"/>
              <w:rPr>
                <w:ins w:id="2798" w:author="MCC TF160" w:date="2023-03-13T14:39:00Z"/>
              </w:rPr>
            </w:pPr>
          </w:p>
        </w:tc>
      </w:tr>
    </w:tbl>
    <w:p w14:paraId="46DB6ADD" w14:textId="77777777" w:rsidR="00DF09B6" w:rsidRDefault="00DF09B6" w:rsidP="00DF09B6">
      <w:pPr>
        <w:rPr>
          <w:ins w:id="2799" w:author="MCC TF160" w:date="2023-03-13T14:39:00Z"/>
        </w:rPr>
      </w:pPr>
    </w:p>
    <w:p w14:paraId="6A9F8BBB" w14:textId="77777777" w:rsidR="00DF09B6" w:rsidRDefault="00DF09B6" w:rsidP="00DF09B6">
      <w:pPr>
        <w:pStyle w:val="TH"/>
        <w:rPr>
          <w:ins w:id="2800" w:author="MCC TF160" w:date="2023-03-13T14:39:00Z"/>
        </w:rPr>
      </w:pPr>
      <w:ins w:id="2801" w:author="MCC TF160" w:date="2023-03-13T14:39:00Z">
        <w:r>
          <w:lastRenderedPageBreak/>
          <w:t>IMS_SecurityReleaseMode_Type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F09B6" w14:paraId="42B8444E" w14:textId="77777777" w:rsidTr="00806E9B">
        <w:trPr>
          <w:ins w:id="2802" w:author="MCC TF160" w:date="2023-03-13T14:39:00Z"/>
        </w:trPr>
        <w:tc>
          <w:tcPr>
            <w:tcW w:w="9857" w:type="dxa"/>
            <w:gridSpan w:val="2"/>
            <w:shd w:val="clear" w:color="auto" w:fill="E0E0E0"/>
          </w:tcPr>
          <w:p w14:paraId="05C070E9" w14:textId="77777777" w:rsidR="00DF09B6" w:rsidRPr="008F64F6" w:rsidRDefault="00DF09B6" w:rsidP="00806E9B">
            <w:pPr>
              <w:pStyle w:val="TAL"/>
              <w:rPr>
                <w:ins w:id="2803" w:author="MCC TF160" w:date="2023-03-13T14:39:00Z"/>
                <w:b/>
              </w:rPr>
            </w:pPr>
            <w:ins w:id="2804" w:author="MCC TF160" w:date="2023-03-13T14:39:00Z">
              <w:r w:rsidRPr="008F64F6">
                <w:rPr>
                  <w:b/>
                </w:rPr>
                <w:t>TTCN-3 Enumerated Type</w:t>
              </w:r>
            </w:ins>
          </w:p>
        </w:tc>
      </w:tr>
      <w:tr w:rsidR="00DF09B6" w14:paraId="484EEFA5" w14:textId="77777777" w:rsidTr="00806E9B">
        <w:trPr>
          <w:ins w:id="2805" w:author="MCC TF160" w:date="2023-03-13T14:39:00Z"/>
        </w:trPr>
        <w:tc>
          <w:tcPr>
            <w:tcW w:w="1971" w:type="dxa"/>
            <w:tcBorders>
              <w:bottom w:val="single" w:sz="4" w:space="0" w:color="auto"/>
            </w:tcBorders>
            <w:shd w:val="clear" w:color="auto" w:fill="E0E0E0"/>
          </w:tcPr>
          <w:p w14:paraId="32213DE0" w14:textId="77777777" w:rsidR="00DF09B6" w:rsidRPr="008F64F6" w:rsidRDefault="00DF09B6" w:rsidP="00806E9B">
            <w:pPr>
              <w:pStyle w:val="TAL"/>
              <w:rPr>
                <w:ins w:id="2806" w:author="MCC TF160" w:date="2023-03-13T14:39:00Z"/>
                <w:b/>
              </w:rPr>
            </w:pPr>
            <w:bookmarkStart w:id="2807" w:name="IMS_SecurityReleaseMode_Type" w:colFirst="1" w:colLast="1"/>
            <w:ins w:id="2808" w:author="MCC TF160" w:date="2023-03-13T14:39:00Z">
              <w:r w:rsidRPr="008F64F6">
                <w:rPr>
                  <w:b/>
                </w:rPr>
                <w:t>Name</w:t>
              </w:r>
            </w:ins>
          </w:p>
        </w:tc>
        <w:tc>
          <w:tcPr>
            <w:tcW w:w="7886" w:type="dxa"/>
            <w:tcBorders>
              <w:bottom w:val="single" w:sz="4" w:space="0" w:color="auto"/>
            </w:tcBorders>
            <w:shd w:val="clear" w:color="auto" w:fill="FFFF99"/>
          </w:tcPr>
          <w:p w14:paraId="404F9689" w14:textId="77777777" w:rsidR="00DF09B6" w:rsidRPr="008F64F6" w:rsidRDefault="00DF09B6" w:rsidP="00806E9B">
            <w:pPr>
              <w:pStyle w:val="TAL"/>
              <w:rPr>
                <w:ins w:id="2809" w:author="MCC TF160" w:date="2023-03-13T14:39:00Z"/>
                <w:b/>
              </w:rPr>
            </w:pPr>
            <w:ins w:id="2810" w:author="MCC TF160" w:date="2023-03-13T14:39:00Z">
              <w:r w:rsidRPr="008F64F6">
                <w:rPr>
                  <w:b/>
                </w:rPr>
                <w:t>IMS_SecurityReleaseMode_Type</w:t>
              </w:r>
            </w:ins>
          </w:p>
        </w:tc>
      </w:tr>
      <w:bookmarkEnd w:id="2807"/>
      <w:tr w:rsidR="00DF09B6" w14:paraId="3DC8850A" w14:textId="77777777" w:rsidTr="00806E9B">
        <w:trPr>
          <w:ins w:id="2811" w:author="MCC TF160" w:date="2023-03-13T14:39:00Z"/>
        </w:trPr>
        <w:tc>
          <w:tcPr>
            <w:tcW w:w="1971" w:type="dxa"/>
            <w:tcBorders>
              <w:bottom w:val="double" w:sz="4" w:space="0" w:color="auto"/>
            </w:tcBorders>
            <w:shd w:val="clear" w:color="auto" w:fill="E0E0E0"/>
          </w:tcPr>
          <w:p w14:paraId="174C59AC" w14:textId="77777777" w:rsidR="00DF09B6" w:rsidRPr="008F64F6" w:rsidRDefault="00DF09B6" w:rsidP="00806E9B">
            <w:pPr>
              <w:pStyle w:val="TAL"/>
              <w:rPr>
                <w:ins w:id="2812" w:author="MCC TF160" w:date="2023-03-13T14:39:00Z"/>
                <w:b/>
              </w:rPr>
            </w:pPr>
            <w:ins w:id="2813" w:author="MCC TF160" w:date="2023-03-13T14:39:00Z">
              <w:r w:rsidRPr="008F64F6">
                <w:rPr>
                  <w:b/>
                </w:rPr>
                <w:t>Comment</w:t>
              </w:r>
            </w:ins>
          </w:p>
        </w:tc>
        <w:tc>
          <w:tcPr>
            <w:tcW w:w="7886" w:type="dxa"/>
            <w:tcBorders>
              <w:bottom w:val="double" w:sz="4" w:space="0" w:color="auto"/>
            </w:tcBorders>
            <w:shd w:val="clear" w:color="auto" w:fill="auto"/>
          </w:tcPr>
          <w:p w14:paraId="6718CEF5" w14:textId="77777777" w:rsidR="00DF09B6" w:rsidRPr="008F64F6" w:rsidRDefault="00DF09B6" w:rsidP="00806E9B">
            <w:pPr>
              <w:pStyle w:val="TAL"/>
              <w:rPr>
                <w:ins w:id="2814" w:author="MCC TF160" w:date="2023-03-13T14:39:00Z"/>
              </w:rPr>
            </w:pPr>
          </w:p>
        </w:tc>
      </w:tr>
      <w:tr w:rsidR="00DF09B6" w14:paraId="309A3F89" w14:textId="77777777" w:rsidTr="00806E9B">
        <w:trPr>
          <w:ins w:id="2815" w:author="MCC TF160" w:date="2023-03-13T14:39:00Z"/>
        </w:trPr>
        <w:tc>
          <w:tcPr>
            <w:tcW w:w="1971" w:type="dxa"/>
            <w:tcBorders>
              <w:top w:val="double" w:sz="4" w:space="0" w:color="auto"/>
            </w:tcBorders>
            <w:shd w:val="clear" w:color="auto" w:fill="auto"/>
          </w:tcPr>
          <w:p w14:paraId="50A4AA06" w14:textId="77777777" w:rsidR="00DF09B6" w:rsidRPr="008F64F6" w:rsidRDefault="00DF09B6" w:rsidP="00806E9B">
            <w:pPr>
              <w:pStyle w:val="TAL"/>
              <w:rPr>
                <w:ins w:id="2816" w:author="MCC TF160" w:date="2023-03-13T14:39:00Z"/>
              </w:rPr>
            </w:pPr>
            <w:ins w:id="2817" w:author="MCC TF160" w:date="2023-03-13T14:39:00Z">
              <w:r w:rsidRPr="008F64F6">
                <w:t>full</w:t>
              </w:r>
            </w:ins>
          </w:p>
        </w:tc>
        <w:tc>
          <w:tcPr>
            <w:tcW w:w="7886" w:type="dxa"/>
            <w:tcBorders>
              <w:top w:val="double" w:sz="4" w:space="0" w:color="auto"/>
            </w:tcBorders>
            <w:shd w:val="clear" w:color="auto" w:fill="auto"/>
          </w:tcPr>
          <w:p w14:paraId="581B7667" w14:textId="77777777" w:rsidR="00DF09B6" w:rsidRPr="008F64F6" w:rsidRDefault="00DF09B6" w:rsidP="00806E9B">
            <w:pPr>
              <w:pStyle w:val="TAL"/>
              <w:rPr>
                <w:ins w:id="2818" w:author="MCC TF160" w:date="2023-03-13T14:39:00Z"/>
              </w:rPr>
            </w:pPr>
            <w:ins w:id="2819" w:author="MCC TF160" w:date="2023-03-13T14:39:00Z">
              <w:r w:rsidRPr="008F64F6">
                <w:t>all protected and unprotected security contexts shall be released (e.g. at de-registration)</w:t>
              </w:r>
            </w:ins>
          </w:p>
        </w:tc>
      </w:tr>
      <w:tr w:rsidR="00DF09B6" w14:paraId="57D71196" w14:textId="77777777" w:rsidTr="00806E9B">
        <w:trPr>
          <w:ins w:id="2820" w:author="MCC TF160" w:date="2023-03-13T14:39:00Z"/>
        </w:trPr>
        <w:tc>
          <w:tcPr>
            <w:tcW w:w="1971" w:type="dxa"/>
            <w:shd w:val="clear" w:color="auto" w:fill="auto"/>
          </w:tcPr>
          <w:p w14:paraId="288436C0" w14:textId="77777777" w:rsidR="00DF09B6" w:rsidRPr="008F64F6" w:rsidRDefault="00DF09B6" w:rsidP="00806E9B">
            <w:pPr>
              <w:pStyle w:val="TAL"/>
              <w:rPr>
                <w:ins w:id="2821" w:author="MCC TF160" w:date="2023-03-13T14:39:00Z"/>
              </w:rPr>
            </w:pPr>
            <w:ins w:id="2822" w:author="MCC TF160" w:date="2023-03-13T14:39:00Z">
              <w:r w:rsidRPr="008F64F6">
                <w:t>keepUnprotected</w:t>
              </w:r>
            </w:ins>
          </w:p>
        </w:tc>
        <w:tc>
          <w:tcPr>
            <w:tcW w:w="7886" w:type="dxa"/>
            <w:shd w:val="clear" w:color="auto" w:fill="auto"/>
          </w:tcPr>
          <w:p w14:paraId="73351E44" w14:textId="77777777" w:rsidR="00DF09B6" w:rsidRPr="008F64F6" w:rsidRDefault="00DF09B6" w:rsidP="00806E9B">
            <w:pPr>
              <w:pStyle w:val="TAL"/>
              <w:rPr>
                <w:ins w:id="2823" w:author="MCC TF160" w:date="2023-03-13T14:39:00Z"/>
              </w:rPr>
            </w:pPr>
            <w:ins w:id="2824" w:author="MCC TF160" w:date="2023-03-13T14:39:00Z">
              <w:r w:rsidRPr="008F64F6">
                <w:t>all protected security contexts shall be released but the unprotected security context shall be kept</w:t>
              </w:r>
            </w:ins>
          </w:p>
        </w:tc>
      </w:tr>
      <w:tr w:rsidR="00DF09B6" w14:paraId="6E53AFE2" w14:textId="77777777" w:rsidTr="00806E9B">
        <w:trPr>
          <w:ins w:id="2825" w:author="MCC TF160" w:date="2023-03-13T14:39:00Z"/>
        </w:trPr>
        <w:tc>
          <w:tcPr>
            <w:tcW w:w="1971" w:type="dxa"/>
            <w:shd w:val="clear" w:color="auto" w:fill="auto"/>
          </w:tcPr>
          <w:p w14:paraId="70CA7D22" w14:textId="77777777" w:rsidR="00DF09B6" w:rsidRPr="008F64F6" w:rsidRDefault="00DF09B6" w:rsidP="00806E9B">
            <w:pPr>
              <w:pStyle w:val="TAL"/>
              <w:rPr>
                <w:ins w:id="2826" w:author="MCC TF160" w:date="2023-03-13T14:39:00Z"/>
              </w:rPr>
            </w:pPr>
            <w:ins w:id="2827" w:author="MCC TF160" w:date="2023-03-13T14:39:00Z">
              <w:r w:rsidRPr="008F64F6">
                <w:t>oldestProtectedContextOnly</w:t>
              </w:r>
            </w:ins>
          </w:p>
        </w:tc>
        <w:tc>
          <w:tcPr>
            <w:tcW w:w="7886" w:type="dxa"/>
            <w:shd w:val="clear" w:color="auto" w:fill="auto"/>
          </w:tcPr>
          <w:p w14:paraId="232F72CC" w14:textId="77777777" w:rsidR="00DF09B6" w:rsidRPr="008F64F6" w:rsidRDefault="00DF09B6" w:rsidP="00806E9B">
            <w:pPr>
              <w:pStyle w:val="TAL"/>
              <w:rPr>
                <w:ins w:id="2828" w:author="MCC TF160" w:date="2023-03-13T14:39:00Z"/>
              </w:rPr>
            </w:pPr>
            <w:ins w:id="2829" w:author="MCC TF160" w:date="2023-03-13T14:39:00Z">
              <w:r w:rsidRPr="008F64F6">
                <w:t>only the oldest protected security context shall be released</w:t>
              </w:r>
            </w:ins>
          </w:p>
        </w:tc>
      </w:tr>
    </w:tbl>
    <w:p w14:paraId="1B8F5EA6" w14:textId="77777777" w:rsidR="00DF09B6" w:rsidRDefault="00DF09B6" w:rsidP="00DF09B6">
      <w:pPr>
        <w:rPr>
          <w:ins w:id="2830" w:author="MCC TF160" w:date="2023-03-13T14:39:00Z"/>
        </w:rPr>
      </w:pPr>
    </w:p>
    <w:p w14:paraId="662ECF5C" w14:textId="77777777" w:rsidR="00DF09B6" w:rsidRDefault="00DF09B6" w:rsidP="00DF09B6">
      <w:pPr>
        <w:pStyle w:val="TH"/>
        <w:rPr>
          <w:ins w:id="2831" w:author="MCC TF160" w:date="2023-03-13T14:39:00Z"/>
        </w:rPr>
      </w:pPr>
      <w:ins w:id="2832" w:author="MCC TF160" w:date="2023-03-13T14:39:00Z">
        <w:r>
          <w:t>IMS_SecurityRelease_Type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231C336B" w14:textId="77777777" w:rsidTr="00806E9B">
        <w:trPr>
          <w:ins w:id="2833" w:author="MCC TF160" w:date="2023-03-13T14:39:00Z"/>
        </w:trPr>
        <w:tc>
          <w:tcPr>
            <w:tcW w:w="9857" w:type="dxa"/>
            <w:gridSpan w:val="4"/>
            <w:shd w:val="clear" w:color="auto" w:fill="E0E0E0"/>
          </w:tcPr>
          <w:p w14:paraId="2CD5DA15" w14:textId="77777777" w:rsidR="00DF09B6" w:rsidRPr="008F64F6" w:rsidRDefault="00DF09B6" w:rsidP="00806E9B">
            <w:pPr>
              <w:pStyle w:val="TAL"/>
              <w:rPr>
                <w:ins w:id="2834" w:author="MCC TF160" w:date="2023-03-13T14:39:00Z"/>
                <w:b/>
              </w:rPr>
            </w:pPr>
            <w:ins w:id="2835" w:author="MCC TF160" w:date="2023-03-13T14:39:00Z">
              <w:r w:rsidRPr="008F64F6">
                <w:rPr>
                  <w:b/>
                </w:rPr>
                <w:t>TTCN-3 Record Type</w:t>
              </w:r>
            </w:ins>
          </w:p>
        </w:tc>
      </w:tr>
      <w:tr w:rsidR="00DF09B6" w14:paraId="48081837" w14:textId="77777777" w:rsidTr="00806E9B">
        <w:trPr>
          <w:ins w:id="2836" w:author="MCC TF160" w:date="2023-03-13T14:39:00Z"/>
        </w:trPr>
        <w:tc>
          <w:tcPr>
            <w:tcW w:w="1479" w:type="dxa"/>
            <w:tcBorders>
              <w:bottom w:val="single" w:sz="4" w:space="0" w:color="auto"/>
            </w:tcBorders>
            <w:shd w:val="clear" w:color="auto" w:fill="E0E0E0"/>
          </w:tcPr>
          <w:p w14:paraId="0BED56E8" w14:textId="77777777" w:rsidR="00DF09B6" w:rsidRPr="008F64F6" w:rsidRDefault="00DF09B6" w:rsidP="00806E9B">
            <w:pPr>
              <w:pStyle w:val="TAL"/>
              <w:rPr>
                <w:ins w:id="2837" w:author="MCC TF160" w:date="2023-03-13T14:39:00Z"/>
                <w:b/>
              </w:rPr>
            </w:pPr>
            <w:bookmarkStart w:id="2838" w:name="IMS_SecurityRelease_Type" w:colFirst="1" w:colLast="1"/>
            <w:ins w:id="2839" w:author="MCC TF160" w:date="2023-03-13T14:39:00Z">
              <w:r w:rsidRPr="008F64F6">
                <w:rPr>
                  <w:b/>
                </w:rPr>
                <w:t>Name</w:t>
              </w:r>
            </w:ins>
          </w:p>
        </w:tc>
        <w:tc>
          <w:tcPr>
            <w:tcW w:w="8378" w:type="dxa"/>
            <w:gridSpan w:val="3"/>
            <w:tcBorders>
              <w:bottom w:val="single" w:sz="4" w:space="0" w:color="auto"/>
            </w:tcBorders>
            <w:shd w:val="clear" w:color="auto" w:fill="FFFF99"/>
          </w:tcPr>
          <w:p w14:paraId="2B2BBD40" w14:textId="77777777" w:rsidR="00DF09B6" w:rsidRPr="008F64F6" w:rsidRDefault="00DF09B6" w:rsidP="00806E9B">
            <w:pPr>
              <w:pStyle w:val="TAL"/>
              <w:rPr>
                <w:ins w:id="2840" w:author="MCC TF160" w:date="2023-03-13T14:39:00Z"/>
                <w:b/>
              </w:rPr>
            </w:pPr>
            <w:ins w:id="2841" w:author="MCC TF160" w:date="2023-03-13T14:39:00Z">
              <w:r w:rsidRPr="008F64F6">
                <w:rPr>
                  <w:b/>
                </w:rPr>
                <w:t>IMS_SecurityRelease_Type</w:t>
              </w:r>
            </w:ins>
          </w:p>
        </w:tc>
      </w:tr>
      <w:bookmarkEnd w:id="2838"/>
      <w:tr w:rsidR="00DF09B6" w14:paraId="5538E0FB" w14:textId="77777777" w:rsidTr="00806E9B">
        <w:trPr>
          <w:ins w:id="2842" w:author="MCC TF160" w:date="2023-03-13T14:39:00Z"/>
        </w:trPr>
        <w:tc>
          <w:tcPr>
            <w:tcW w:w="1479" w:type="dxa"/>
            <w:tcBorders>
              <w:bottom w:val="double" w:sz="4" w:space="0" w:color="auto"/>
            </w:tcBorders>
            <w:shd w:val="clear" w:color="auto" w:fill="E0E0E0"/>
          </w:tcPr>
          <w:p w14:paraId="7995D942" w14:textId="77777777" w:rsidR="00DF09B6" w:rsidRPr="008F64F6" w:rsidRDefault="00DF09B6" w:rsidP="00806E9B">
            <w:pPr>
              <w:pStyle w:val="TAL"/>
              <w:rPr>
                <w:ins w:id="2843" w:author="MCC TF160" w:date="2023-03-13T14:39:00Z"/>
                <w:b/>
              </w:rPr>
            </w:pPr>
            <w:ins w:id="2844" w:author="MCC TF160" w:date="2023-03-13T14:39:00Z">
              <w:r w:rsidRPr="008F64F6">
                <w:rPr>
                  <w:b/>
                </w:rPr>
                <w:t>Comment</w:t>
              </w:r>
            </w:ins>
          </w:p>
        </w:tc>
        <w:tc>
          <w:tcPr>
            <w:tcW w:w="8378" w:type="dxa"/>
            <w:gridSpan w:val="3"/>
            <w:tcBorders>
              <w:bottom w:val="double" w:sz="4" w:space="0" w:color="auto"/>
            </w:tcBorders>
            <w:shd w:val="clear" w:color="auto" w:fill="auto"/>
          </w:tcPr>
          <w:p w14:paraId="04BCACAB" w14:textId="77777777" w:rsidR="00DF09B6" w:rsidRPr="008F64F6" w:rsidRDefault="00DF09B6" w:rsidP="00806E9B">
            <w:pPr>
              <w:pStyle w:val="TAL"/>
              <w:rPr>
                <w:ins w:id="2845" w:author="MCC TF160" w:date="2023-03-13T14:39:00Z"/>
              </w:rPr>
            </w:pPr>
          </w:p>
        </w:tc>
      </w:tr>
      <w:tr w:rsidR="00DF09B6" w14:paraId="0E8562BC" w14:textId="77777777" w:rsidTr="00806E9B">
        <w:trPr>
          <w:ins w:id="2846" w:author="MCC TF160" w:date="2023-03-13T14:39:00Z"/>
        </w:trPr>
        <w:tc>
          <w:tcPr>
            <w:tcW w:w="1479" w:type="dxa"/>
            <w:tcBorders>
              <w:top w:val="double" w:sz="4" w:space="0" w:color="auto"/>
            </w:tcBorders>
            <w:shd w:val="clear" w:color="auto" w:fill="auto"/>
          </w:tcPr>
          <w:p w14:paraId="021BD441" w14:textId="77777777" w:rsidR="00DF09B6" w:rsidRPr="008F64F6" w:rsidRDefault="00DF09B6" w:rsidP="00806E9B">
            <w:pPr>
              <w:pStyle w:val="TAL"/>
              <w:rPr>
                <w:ins w:id="2847" w:author="MCC TF160" w:date="2023-03-13T14:39:00Z"/>
              </w:rPr>
            </w:pPr>
            <w:ins w:id="2848" w:author="MCC TF160" w:date="2023-03-13T14:39:00Z">
              <w:r w:rsidRPr="008F64F6">
                <w:t>Mode</w:t>
              </w:r>
            </w:ins>
          </w:p>
        </w:tc>
        <w:tc>
          <w:tcPr>
            <w:tcW w:w="2464" w:type="dxa"/>
            <w:tcBorders>
              <w:top w:val="double" w:sz="4" w:space="0" w:color="auto"/>
            </w:tcBorders>
            <w:shd w:val="clear" w:color="auto" w:fill="auto"/>
          </w:tcPr>
          <w:p w14:paraId="00AA77A4" w14:textId="77777777" w:rsidR="00DF09B6" w:rsidRPr="008F64F6" w:rsidRDefault="00DF09B6" w:rsidP="00806E9B">
            <w:pPr>
              <w:pStyle w:val="TAL"/>
              <w:rPr>
                <w:ins w:id="2849" w:author="MCC TF160" w:date="2023-03-13T14:39:00Z"/>
              </w:rPr>
            </w:pPr>
            <w:ins w:id="2850" w:author="MCC TF160" w:date="2023-03-13T14:39:00Z">
              <w:r>
                <w:fldChar w:fldCharType="begin"/>
              </w:r>
              <w:r>
                <w:instrText>HYPERLINK \l "IMS_SecurityReleaseMode_Type"</w:instrText>
              </w:r>
              <w:r>
                <w:fldChar w:fldCharType="separate"/>
              </w:r>
              <w:r>
                <w:rPr>
                  <w:rStyle w:val="Hyperlink"/>
                </w:rPr>
                <w:t>IMS_SecurityReleaseMode_Type</w:t>
              </w:r>
              <w:r>
                <w:rPr>
                  <w:rStyle w:val="Hyperlink"/>
                </w:rPr>
                <w:fldChar w:fldCharType="end"/>
              </w:r>
            </w:ins>
          </w:p>
        </w:tc>
        <w:tc>
          <w:tcPr>
            <w:tcW w:w="493" w:type="dxa"/>
            <w:tcBorders>
              <w:top w:val="double" w:sz="4" w:space="0" w:color="auto"/>
            </w:tcBorders>
            <w:shd w:val="clear" w:color="auto" w:fill="auto"/>
          </w:tcPr>
          <w:p w14:paraId="26BC80A2" w14:textId="77777777" w:rsidR="00DF09B6" w:rsidRPr="008F64F6" w:rsidRDefault="00DF09B6" w:rsidP="00806E9B">
            <w:pPr>
              <w:pStyle w:val="TAL"/>
              <w:rPr>
                <w:ins w:id="2851" w:author="MCC TF160" w:date="2023-03-13T14:39:00Z"/>
              </w:rPr>
            </w:pPr>
          </w:p>
        </w:tc>
        <w:tc>
          <w:tcPr>
            <w:tcW w:w="5421" w:type="dxa"/>
            <w:tcBorders>
              <w:top w:val="double" w:sz="4" w:space="0" w:color="auto"/>
            </w:tcBorders>
            <w:shd w:val="clear" w:color="auto" w:fill="auto"/>
          </w:tcPr>
          <w:p w14:paraId="289F9E37" w14:textId="77777777" w:rsidR="00DF09B6" w:rsidRPr="008F64F6" w:rsidRDefault="00DF09B6" w:rsidP="00806E9B">
            <w:pPr>
              <w:pStyle w:val="TAL"/>
              <w:rPr>
                <w:ins w:id="2852" w:author="MCC TF160" w:date="2023-03-13T14:39:00Z"/>
              </w:rPr>
            </w:pPr>
          </w:p>
        </w:tc>
      </w:tr>
      <w:tr w:rsidR="00DF09B6" w14:paraId="71AC2DBD" w14:textId="77777777" w:rsidTr="00806E9B">
        <w:trPr>
          <w:ins w:id="2853" w:author="MCC TF160" w:date="2023-03-13T14:39:00Z"/>
        </w:trPr>
        <w:tc>
          <w:tcPr>
            <w:tcW w:w="1479" w:type="dxa"/>
            <w:shd w:val="clear" w:color="auto" w:fill="auto"/>
          </w:tcPr>
          <w:p w14:paraId="2E2991B7" w14:textId="77777777" w:rsidR="00DF09B6" w:rsidRPr="008F64F6" w:rsidRDefault="00DF09B6" w:rsidP="00806E9B">
            <w:pPr>
              <w:pStyle w:val="TAL"/>
              <w:rPr>
                <w:ins w:id="2854" w:author="MCC TF160" w:date="2023-03-13T14:39:00Z"/>
              </w:rPr>
            </w:pPr>
            <w:ins w:id="2855" w:author="MCC TF160" w:date="2023-03-13T14:39:00Z">
              <w:r w:rsidRPr="008F64F6">
                <w:t>WaitForCNF</w:t>
              </w:r>
            </w:ins>
          </w:p>
        </w:tc>
        <w:tc>
          <w:tcPr>
            <w:tcW w:w="2464" w:type="dxa"/>
            <w:shd w:val="clear" w:color="auto" w:fill="auto"/>
          </w:tcPr>
          <w:p w14:paraId="0BC7D949" w14:textId="77777777" w:rsidR="00DF09B6" w:rsidRPr="008F64F6" w:rsidRDefault="00DF09B6" w:rsidP="00806E9B">
            <w:pPr>
              <w:pStyle w:val="TAL"/>
              <w:rPr>
                <w:ins w:id="2856" w:author="MCC TF160" w:date="2023-03-13T14:39:00Z"/>
              </w:rPr>
            </w:pPr>
            <w:ins w:id="2857" w:author="MCC TF160" w:date="2023-03-13T14:39:00Z">
              <w:r w:rsidRPr="008F64F6">
                <w:t>boolean</w:t>
              </w:r>
            </w:ins>
          </w:p>
        </w:tc>
        <w:tc>
          <w:tcPr>
            <w:tcW w:w="493" w:type="dxa"/>
            <w:shd w:val="clear" w:color="auto" w:fill="auto"/>
          </w:tcPr>
          <w:p w14:paraId="0CE77F68" w14:textId="77777777" w:rsidR="00DF09B6" w:rsidRPr="008F64F6" w:rsidRDefault="00DF09B6" w:rsidP="00806E9B">
            <w:pPr>
              <w:pStyle w:val="TAL"/>
              <w:rPr>
                <w:ins w:id="2858" w:author="MCC TF160" w:date="2023-03-13T14:39:00Z"/>
              </w:rPr>
            </w:pPr>
          </w:p>
        </w:tc>
        <w:tc>
          <w:tcPr>
            <w:tcW w:w="5421" w:type="dxa"/>
            <w:shd w:val="clear" w:color="auto" w:fill="auto"/>
          </w:tcPr>
          <w:p w14:paraId="280F6541" w14:textId="77777777" w:rsidR="00DF09B6" w:rsidRPr="008F64F6" w:rsidRDefault="00DF09B6" w:rsidP="00806E9B">
            <w:pPr>
              <w:pStyle w:val="TAL"/>
              <w:rPr>
                <w:ins w:id="2859" w:author="MCC TF160" w:date="2023-03-13T14:39:00Z"/>
              </w:rPr>
            </w:pPr>
          </w:p>
        </w:tc>
      </w:tr>
    </w:tbl>
    <w:p w14:paraId="756399EA" w14:textId="77777777" w:rsidR="00DF09B6" w:rsidRDefault="00DF09B6" w:rsidP="00DF09B6">
      <w:pPr>
        <w:rPr>
          <w:ins w:id="2860" w:author="MCC TF160" w:date="2023-03-13T14:39:00Z"/>
        </w:rPr>
      </w:pPr>
    </w:p>
    <w:p w14:paraId="09149DF9" w14:textId="77777777" w:rsidR="00DF09B6" w:rsidRDefault="00DF09B6" w:rsidP="00DF09B6">
      <w:pPr>
        <w:pStyle w:val="TH"/>
        <w:rPr>
          <w:ins w:id="2861" w:author="MCC TF160" w:date="2023-03-13T14:39:00Z"/>
        </w:rPr>
      </w:pPr>
      <w:ins w:id="2862" w:author="MCC TF160" w:date="2023-03-13T14:39:00Z">
        <w:r>
          <w:t>IMS_RestartPCSCF_Type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63CC4B2B" w14:textId="77777777" w:rsidTr="00806E9B">
        <w:trPr>
          <w:ins w:id="2863" w:author="MCC TF160" w:date="2023-03-13T14:39:00Z"/>
        </w:trPr>
        <w:tc>
          <w:tcPr>
            <w:tcW w:w="9857" w:type="dxa"/>
            <w:gridSpan w:val="4"/>
            <w:shd w:val="clear" w:color="auto" w:fill="E0E0E0"/>
          </w:tcPr>
          <w:p w14:paraId="76FD0596" w14:textId="77777777" w:rsidR="00DF09B6" w:rsidRPr="008F64F6" w:rsidRDefault="00DF09B6" w:rsidP="00806E9B">
            <w:pPr>
              <w:pStyle w:val="TAL"/>
              <w:rPr>
                <w:ins w:id="2864" w:author="MCC TF160" w:date="2023-03-13T14:39:00Z"/>
                <w:b/>
              </w:rPr>
            </w:pPr>
            <w:ins w:id="2865" w:author="MCC TF160" w:date="2023-03-13T14:39:00Z">
              <w:r w:rsidRPr="008F64F6">
                <w:rPr>
                  <w:b/>
                </w:rPr>
                <w:t>TTCN-3 Record Type</w:t>
              </w:r>
            </w:ins>
          </w:p>
        </w:tc>
      </w:tr>
      <w:tr w:rsidR="00DF09B6" w14:paraId="08ED94A9" w14:textId="77777777" w:rsidTr="00806E9B">
        <w:trPr>
          <w:ins w:id="2866" w:author="MCC TF160" w:date="2023-03-13T14:39:00Z"/>
        </w:trPr>
        <w:tc>
          <w:tcPr>
            <w:tcW w:w="1479" w:type="dxa"/>
            <w:tcBorders>
              <w:bottom w:val="single" w:sz="4" w:space="0" w:color="auto"/>
            </w:tcBorders>
            <w:shd w:val="clear" w:color="auto" w:fill="E0E0E0"/>
          </w:tcPr>
          <w:p w14:paraId="2F6C9E3E" w14:textId="77777777" w:rsidR="00DF09B6" w:rsidRPr="008F64F6" w:rsidRDefault="00DF09B6" w:rsidP="00806E9B">
            <w:pPr>
              <w:pStyle w:val="TAL"/>
              <w:rPr>
                <w:ins w:id="2867" w:author="MCC TF160" w:date="2023-03-13T14:39:00Z"/>
                <w:b/>
              </w:rPr>
            </w:pPr>
            <w:bookmarkStart w:id="2868" w:name="IMS_RestartPCSCF_Type" w:colFirst="1" w:colLast="1"/>
            <w:ins w:id="2869" w:author="MCC TF160" w:date="2023-03-13T14:39:00Z">
              <w:r w:rsidRPr="008F64F6">
                <w:rPr>
                  <w:b/>
                </w:rPr>
                <w:t>Name</w:t>
              </w:r>
            </w:ins>
          </w:p>
        </w:tc>
        <w:tc>
          <w:tcPr>
            <w:tcW w:w="8378" w:type="dxa"/>
            <w:gridSpan w:val="3"/>
            <w:tcBorders>
              <w:bottom w:val="single" w:sz="4" w:space="0" w:color="auto"/>
            </w:tcBorders>
            <w:shd w:val="clear" w:color="auto" w:fill="FFFF99"/>
          </w:tcPr>
          <w:p w14:paraId="74FF8065" w14:textId="77777777" w:rsidR="00DF09B6" w:rsidRPr="008F64F6" w:rsidRDefault="00DF09B6" w:rsidP="00806E9B">
            <w:pPr>
              <w:pStyle w:val="TAL"/>
              <w:rPr>
                <w:ins w:id="2870" w:author="MCC TF160" w:date="2023-03-13T14:39:00Z"/>
                <w:b/>
              </w:rPr>
            </w:pPr>
            <w:ins w:id="2871" w:author="MCC TF160" w:date="2023-03-13T14:39:00Z">
              <w:r w:rsidRPr="008F64F6">
                <w:rPr>
                  <w:b/>
                </w:rPr>
                <w:t>IMS_RestartPCSCF_Type</w:t>
              </w:r>
            </w:ins>
          </w:p>
        </w:tc>
      </w:tr>
      <w:bookmarkEnd w:id="2868"/>
      <w:tr w:rsidR="00DF09B6" w14:paraId="24763571" w14:textId="77777777" w:rsidTr="00806E9B">
        <w:trPr>
          <w:ins w:id="2872" w:author="MCC TF160" w:date="2023-03-13T14:39:00Z"/>
        </w:trPr>
        <w:tc>
          <w:tcPr>
            <w:tcW w:w="1479" w:type="dxa"/>
            <w:tcBorders>
              <w:bottom w:val="double" w:sz="4" w:space="0" w:color="auto"/>
            </w:tcBorders>
            <w:shd w:val="clear" w:color="auto" w:fill="E0E0E0"/>
          </w:tcPr>
          <w:p w14:paraId="1D6CD583" w14:textId="77777777" w:rsidR="00DF09B6" w:rsidRPr="008F64F6" w:rsidRDefault="00DF09B6" w:rsidP="00806E9B">
            <w:pPr>
              <w:pStyle w:val="TAL"/>
              <w:rPr>
                <w:ins w:id="2873" w:author="MCC TF160" w:date="2023-03-13T14:39:00Z"/>
                <w:b/>
              </w:rPr>
            </w:pPr>
            <w:ins w:id="2874" w:author="MCC TF160" w:date="2023-03-13T14:39:00Z">
              <w:r w:rsidRPr="008F64F6">
                <w:rPr>
                  <w:b/>
                </w:rPr>
                <w:t>Comment</w:t>
              </w:r>
            </w:ins>
          </w:p>
        </w:tc>
        <w:tc>
          <w:tcPr>
            <w:tcW w:w="8378" w:type="dxa"/>
            <w:gridSpan w:val="3"/>
            <w:tcBorders>
              <w:bottom w:val="double" w:sz="4" w:space="0" w:color="auto"/>
            </w:tcBorders>
            <w:shd w:val="clear" w:color="auto" w:fill="auto"/>
          </w:tcPr>
          <w:p w14:paraId="7347CC51" w14:textId="77777777" w:rsidR="00DF09B6" w:rsidRPr="008F64F6" w:rsidRDefault="00DF09B6" w:rsidP="00806E9B">
            <w:pPr>
              <w:pStyle w:val="TAL"/>
              <w:rPr>
                <w:ins w:id="2875" w:author="MCC TF160" w:date="2023-03-13T14:39:00Z"/>
              </w:rPr>
            </w:pPr>
          </w:p>
        </w:tc>
      </w:tr>
      <w:tr w:rsidR="00DF09B6" w14:paraId="264A6526" w14:textId="77777777" w:rsidTr="00806E9B">
        <w:trPr>
          <w:ins w:id="2876" w:author="MCC TF160" w:date="2023-03-13T14:39:00Z"/>
        </w:trPr>
        <w:tc>
          <w:tcPr>
            <w:tcW w:w="1479" w:type="dxa"/>
            <w:tcBorders>
              <w:top w:val="double" w:sz="4" w:space="0" w:color="auto"/>
            </w:tcBorders>
            <w:shd w:val="clear" w:color="auto" w:fill="auto"/>
          </w:tcPr>
          <w:p w14:paraId="65ECE6D2" w14:textId="77777777" w:rsidR="00DF09B6" w:rsidRPr="008F64F6" w:rsidRDefault="00DF09B6" w:rsidP="00806E9B">
            <w:pPr>
              <w:pStyle w:val="TAL"/>
              <w:rPr>
                <w:ins w:id="2877" w:author="MCC TF160" w:date="2023-03-13T14:39:00Z"/>
              </w:rPr>
            </w:pPr>
            <w:ins w:id="2878" w:author="MCC TF160" w:date="2023-03-13T14:39:00Z">
              <w:r w:rsidRPr="008F64F6">
                <w:t>PdnIndex</w:t>
              </w:r>
            </w:ins>
          </w:p>
        </w:tc>
        <w:tc>
          <w:tcPr>
            <w:tcW w:w="2464" w:type="dxa"/>
            <w:tcBorders>
              <w:top w:val="double" w:sz="4" w:space="0" w:color="auto"/>
            </w:tcBorders>
            <w:shd w:val="clear" w:color="auto" w:fill="auto"/>
          </w:tcPr>
          <w:p w14:paraId="4C5FFE06" w14:textId="77777777" w:rsidR="00DF09B6" w:rsidRPr="008F64F6" w:rsidRDefault="00DF09B6" w:rsidP="00806E9B">
            <w:pPr>
              <w:pStyle w:val="TAL"/>
              <w:rPr>
                <w:ins w:id="2879" w:author="MCC TF160" w:date="2023-03-13T14:39:00Z"/>
              </w:rPr>
            </w:pPr>
            <w:ins w:id="2880" w:author="MCC TF160" w:date="2023-03-13T14:39:00Z">
              <w:r w:rsidRPr="008F64F6">
                <w:t>PDN_Index_Type</w:t>
              </w:r>
            </w:ins>
          </w:p>
        </w:tc>
        <w:tc>
          <w:tcPr>
            <w:tcW w:w="493" w:type="dxa"/>
            <w:tcBorders>
              <w:top w:val="double" w:sz="4" w:space="0" w:color="auto"/>
            </w:tcBorders>
            <w:shd w:val="clear" w:color="auto" w:fill="auto"/>
          </w:tcPr>
          <w:p w14:paraId="19A11010" w14:textId="77777777" w:rsidR="00DF09B6" w:rsidRPr="008F64F6" w:rsidRDefault="00DF09B6" w:rsidP="00806E9B">
            <w:pPr>
              <w:pStyle w:val="TAL"/>
              <w:rPr>
                <w:ins w:id="2881" w:author="MCC TF160" w:date="2023-03-13T14:39:00Z"/>
              </w:rPr>
            </w:pPr>
          </w:p>
        </w:tc>
        <w:tc>
          <w:tcPr>
            <w:tcW w:w="5421" w:type="dxa"/>
            <w:tcBorders>
              <w:top w:val="double" w:sz="4" w:space="0" w:color="auto"/>
            </w:tcBorders>
            <w:shd w:val="clear" w:color="auto" w:fill="auto"/>
          </w:tcPr>
          <w:p w14:paraId="52F1EE28" w14:textId="77777777" w:rsidR="00DF09B6" w:rsidRPr="008F64F6" w:rsidRDefault="00DF09B6" w:rsidP="00806E9B">
            <w:pPr>
              <w:pStyle w:val="TAL"/>
              <w:rPr>
                <w:ins w:id="2882" w:author="MCC TF160" w:date="2023-03-13T14:39:00Z"/>
              </w:rPr>
            </w:pPr>
          </w:p>
        </w:tc>
      </w:tr>
      <w:tr w:rsidR="00DF09B6" w14:paraId="3EB5BA83" w14:textId="77777777" w:rsidTr="00806E9B">
        <w:trPr>
          <w:ins w:id="2883" w:author="MCC TF160" w:date="2023-03-13T14:39:00Z"/>
        </w:trPr>
        <w:tc>
          <w:tcPr>
            <w:tcW w:w="1479" w:type="dxa"/>
            <w:shd w:val="clear" w:color="auto" w:fill="auto"/>
          </w:tcPr>
          <w:p w14:paraId="0F173CDF" w14:textId="77777777" w:rsidR="00DF09B6" w:rsidRPr="008F64F6" w:rsidRDefault="00DF09B6" w:rsidP="00806E9B">
            <w:pPr>
              <w:pStyle w:val="TAL"/>
              <w:rPr>
                <w:ins w:id="2884" w:author="MCC TF160" w:date="2023-03-13T14:39:00Z"/>
              </w:rPr>
            </w:pPr>
            <w:ins w:id="2885" w:author="MCC TF160" w:date="2023-03-13T14:39:00Z">
              <w:r w:rsidRPr="008F64F6">
                <w:t>IPAddressIPv4</w:t>
              </w:r>
            </w:ins>
          </w:p>
        </w:tc>
        <w:tc>
          <w:tcPr>
            <w:tcW w:w="2464" w:type="dxa"/>
            <w:shd w:val="clear" w:color="auto" w:fill="auto"/>
          </w:tcPr>
          <w:p w14:paraId="0986F73B" w14:textId="77777777" w:rsidR="00DF09B6" w:rsidRPr="008F64F6" w:rsidRDefault="00DF09B6" w:rsidP="00806E9B">
            <w:pPr>
              <w:pStyle w:val="TAL"/>
              <w:rPr>
                <w:ins w:id="2886" w:author="MCC TF160" w:date="2023-03-13T14:39:00Z"/>
              </w:rPr>
            </w:pPr>
            <w:ins w:id="2887" w:author="MCC TF160" w:date="2023-03-13T14:39:00Z">
              <w:r w:rsidRPr="008F64F6">
                <w:t>charstring</w:t>
              </w:r>
            </w:ins>
          </w:p>
        </w:tc>
        <w:tc>
          <w:tcPr>
            <w:tcW w:w="493" w:type="dxa"/>
            <w:shd w:val="clear" w:color="auto" w:fill="auto"/>
          </w:tcPr>
          <w:p w14:paraId="19C73919" w14:textId="77777777" w:rsidR="00DF09B6" w:rsidRPr="008F64F6" w:rsidRDefault="00DF09B6" w:rsidP="00806E9B">
            <w:pPr>
              <w:pStyle w:val="TAL"/>
              <w:rPr>
                <w:ins w:id="2888" w:author="MCC TF160" w:date="2023-03-13T14:39:00Z"/>
              </w:rPr>
            </w:pPr>
          </w:p>
        </w:tc>
        <w:tc>
          <w:tcPr>
            <w:tcW w:w="5421" w:type="dxa"/>
            <w:shd w:val="clear" w:color="auto" w:fill="auto"/>
          </w:tcPr>
          <w:p w14:paraId="0AE6436F" w14:textId="77777777" w:rsidR="00DF09B6" w:rsidRPr="008F64F6" w:rsidRDefault="00DF09B6" w:rsidP="00806E9B">
            <w:pPr>
              <w:pStyle w:val="TAL"/>
              <w:rPr>
                <w:ins w:id="2889" w:author="MCC TF160" w:date="2023-03-13T14:39:00Z"/>
              </w:rPr>
            </w:pPr>
          </w:p>
        </w:tc>
      </w:tr>
      <w:tr w:rsidR="00DF09B6" w14:paraId="17E62E8B" w14:textId="77777777" w:rsidTr="00806E9B">
        <w:trPr>
          <w:ins w:id="2890" w:author="MCC TF160" w:date="2023-03-13T14:39:00Z"/>
        </w:trPr>
        <w:tc>
          <w:tcPr>
            <w:tcW w:w="1479" w:type="dxa"/>
            <w:shd w:val="clear" w:color="auto" w:fill="auto"/>
          </w:tcPr>
          <w:p w14:paraId="5CC10E7A" w14:textId="77777777" w:rsidR="00DF09B6" w:rsidRPr="008F64F6" w:rsidRDefault="00DF09B6" w:rsidP="00806E9B">
            <w:pPr>
              <w:pStyle w:val="TAL"/>
              <w:rPr>
                <w:ins w:id="2891" w:author="MCC TF160" w:date="2023-03-13T14:39:00Z"/>
              </w:rPr>
            </w:pPr>
            <w:ins w:id="2892" w:author="MCC TF160" w:date="2023-03-13T14:39:00Z">
              <w:r w:rsidRPr="008F64F6">
                <w:t>IPAddressIPv6</w:t>
              </w:r>
            </w:ins>
          </w:p>
        </w:tc>
        <w:tc>
          <w:tcPr>
            <w:tcW w:w="2464" w:type="dxa"/>
            <w:shd w:val="clear" w:color="auto" w:fill="auto"/>
          </w:tcPr>
          <w:p w14:paraId="755544D2" w14:textId="77777777" w:rsidR="00DF09B6" w:rsidRPr="008F64F6" w:rsidRDefault="00DF09B6" w:rsidP="00806E9B">
            <w:pPr>
              <w:pStyle w:val="TAL"/>
              <w:rPr>
                <w:ins w:id="2893" w:author="MCC TF160" w:date="2023-03-13T14:39:00Z"/>
              </w:rPr>
            </w:pPr>
            <w:ins w:id="2894" w:author="MCC TF160" w:date="2023-03-13T14:39:00Z">
              <w:r w:rsidRPr="008F64F6">
                <w:t>charstring</w:t>
              </w:r>
            </w:ins>
          </w:p>
        </w:tc>
        <w:tc>
          <w:tcPr>
            <w:tcW w:w="493" w:type="dxa"/>
            <w:shd w:val="clear" w:color="auto" w:fill="auto"/>
          </w:tcPr>
          <w:p w14:paraId="633E18B5" w14:textId="77777777" w:rsidR="00DF09B6" w:rsidRPr="008F64F6" w:rsidRDefault="00DF09B6" w:rsidP="00806E9B">
            <w:pPr>
              <w:pStyle w:val="TAL"/>
              <w:rPr>
                <w:ins w:id="2895" w:author="MCC TF160" w:date="2023-03-13T14:39:00Z"/>
              </w:rPr>
            </w:pPr>
          </w:p>
        </w:tc>
        <w:tc>
          <w:tcPr>
            <w:tcW w:w="5421" w:type="dxa"/>
            <w:shd w:val="clear" w:color="auto" w:fill="auto"/>
          </w:tcPr>
          <w:p w14:paraId="6046D1A9" w14:textId="77777777" w:rsidR="00DF09B6" w:rsidRPr="008F64F6" w:rsidRDefault="00DF09B6" w:rsidP="00806E9B">
            <w:pPr>
              <w:pStyle w:val="TAL"/>
              <w:rPr>
                <w:ins w:id="2896" w:author="MCC TF160" w:date="2023-03-13T14:39:00Z"/>
              </w:rPr>
            </w:pPr>
          </w:p>
        </w:tc>
      </w:tr>
    </w:tbl>
    <w:p w14:paraId="74943E6B" w14:textId="77777777" w:rsidR="00DF09B6" w:rsidRDefault="00DF09B6" w:rsidP="00DF09B6">
      <w:pPr>
        <w:rPr>
          <w:ins w:id="2897" w:author="MCC TF160" w:date="2023-03-13T14:39:00Z"/>
        </w:rPr>
      </w:pPr>
    </w:p>
    <w:p w14:paraId="762B8A5A" w14:textId="77777777" w:rsidR="00DF09B6" w:rsidRDefault="00DF09B6" w:rsidP="00DF09B6">
      <w:pPr>
        <w:pStyle w:val="TH"/>
        <w:rPr>
          <w:ins w:id="2898" w:author="MCC TF160" w:date="2023-03-13T14:39:00Z"/>
        </w:rPr>
      </w:pPr>
      <w:ins w:id="2899" w:author="MCC TF160" w:date="2023-03-13T14:39:00Z">
        <w:r>
          <w:t>IMS_CONFIG_REQ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F09B6" w14:paraId="4181DAC1" w14:textId="77777777" w:rsidTr="00806E9B">
        <w:trPr>
          <w:ins w:id="2900" w:author="MCC TF160" w:date="2023-03-13T14:39:00Z"/>
        </w:trPr>
        <w:tc>
          <w:tcPr>
            <w:tcW w:w="9857" w:type="dxa"/>
            <w:gridSpan w:val="3"/>
            <w:shd w:val="clear" w:color="auto" w:fill="E0E0E0"/>
          </w:tcPr>
          <w:p w14:paraId="7F6785B8" w14:textId="77777777" w:rsidR="00DF09B6" w:rsidRPr="008F64F6" w:rsidRDefault="00DF09B6" w:rsidP="00806E9B">
            <w:pPr>
              <w:pStyle w:val="TAL"/>
              <w:rPr>
                <w:ins w:id="2901" w:author="MCC TF160" w:date="2023-03-13T14:39:00Z"/>
                <w:b/>
              </w:rPr>
            </w:pPr>
            <w:ins w:id="2902" w:author="MCC TF160" w:date="2023-03-13T14:39:00Z">
              <w:r w:rsidRPr="008F64F6">
                <w:rPr>
                  <w:b/>
                </w:rPr>
                <w:t>TTCN-3 Union Type</w:t>
              </w:r>
            </w:ins>
          </w:p>
        </w:tc>
      </w:tr>
      <w:tr w:rsidR="00DF09B6" w14:paraId="7313A094" w14:textId="77777777" w:rsidTr="00806E9B">
        <w:trPr>
          <w:ins w:id="2903" w:author="MCC TF160" w:date="2023-03-13T14:39:00Z"/>
        </w:trPr>
        <w:tc>
          <w:tcPr>
            <w:tcW w:w="1479" w:type="dxa"/>
            <w:tcBorders>
              <w:bottom w:val="single" w:sz="4" w:space="0" w:color="auto"/>
            </w:tcBorders>
            <w:shd w:val="clear" w:color="auto" w:fill="E0E0E0"/>
          </w:tcPr>
          <w:p w14:paraId="2DB20225" w14:textId="77777777" w:rsidR="00DF09B6" w:rsidRPr="008F64F6" w:rsidRDefault="00DF09B6" w:rsidP="00806E9B">
            <w:pPr>
              <w:pStyle w:val="TAL"/>
              <w:rPr>
                <w:ins w:id="2904" w:author="MCC TF160" w:date="2023-03-13T14:39:00Z"/>
                <w:b/>
              </w:rPr>
            </w:pPr>
            <w:bookmarkStart w:id="2905" w:name="IMS_CONFIG_REQ" w:colFirst="1" w:colLast="1"/>
            <w:ins w:id="2906" w:author="MCC TF160" w:date="2023-03-13T14:39:00Z">
              <w:r w:rsidRPr="008F64F6">
                <w:rPr>
                  <w:b/>
                </w:rPr>
                <w:t>Name</w:t>
              </w:r>
            </w:ins>
          </w:p>
        </w:tc>
        <w:tc>
          <w:tcPr>
            <w:tcW w:w="8378" w:type="dxa"/>
            <w:gridSpan w:val="2"/>
            <w:tcBorders>
              <w:bottom w:val="single" w:sz="4" w:space="0" w:color="auto"/>
            </w:tcBorders>
            <w:shd w:val="clear" w:color="auto" w:fill="FFFF99"/>
          </w:tcPr>
          <w:p w14:paraId="21090BBA" w14:textId="77777777" w:rsidR="00DF09B6" w:rsidRPr="008F64F6" w:rsidRDefault="00DF09B6" w:rsidP="00806E9B">
            <w:pPr>
              <w:pStyle w:val="TAL"/>
              <w:rPr>
                <w:ins w:id="2907" w:author="MCC TF160" w:date="2023-03-13T14:39:00Z"/>
                <w:b/>
              </w:rPr>
            </w:pPr>
            <w:ins w:id="2908" w:author="MCC TF160" w:date="2023-03-13T14:39:00Z">
              <w:r w:rsidRPr="008F64F6">
                <w:rPr>
                  <w:b/>
                </w:rPr>
                <w:t>IMS_CONFIG_REQ</w:t>
              </w:r>
            </w:ins>
          </w:p>
        </w:tc>
      </w:tr>
      <w:bookmarkEnd w:id="2905"/>
      <w:tr w:rsidR="00DF09B6" w14:paraId="4F613D2C" w14:textId="77777777" w:rsidTr="00806E9B">
        <w:trPr>
          <w:ins w:id="2909" w:author="MCC TF160" w:date="2023-03-13T14:39:00Z"/>
        </w:trPr>
        <w:tc>
          <w:tcPr>
            <w:tcW w:w="1479" w:type="dxa"/>
            <w:tcBorders>
              <w:bottom w:val="double" w:sz="4" w:space="0" w:color="auto"/>
            </w:tcBorders>
            <w:shd w:val="clear" w:color="auto" w:fill="E0E0E0"/>
          </w:tcPr>
          <w:p w14:paraId="53044EF1" w14:textId="77777777" w:rsidR="00DF09B6" w:rsidRPr="008F64F6" w:rsidRDefault="00DF09B6" w:rsidP="00806E9B">
            <w:pPr>
              <w:pStyle w:val="TAL"/>
              <w:rPr>
                <w:ins w:id="2910" w:author="MCC TF160" w:date="2023-03-13T14:39:00Z"/>
                <w:b/>
              </w:rPr>
            </w:pPr>
            <w:ins w:id="2911" w:author="MCC TF160" w:date="2023-03-13T14:39:00Z">
              <w:r w:rsidRPr="008F64F6">
                <w:rPr>
                  <w:b/>
                </w:rPr>
                <w:t>Comment</w:t>
              </w:r>
            </w:ins>
          </w:p>
        </w:tc>
        <w:tc>
          <w:tcPr>
            <w:tcW w:w="8378" w:type="dxa"/>
            <w:gridSpan w:val="2"/>
            <w:tcBorders>
              <w:bottom w:val="double" w:sz="4" w:space="0" w:color="auto"/>
            </w:tcBorders>
            <w:shd w:val="clear" w:color="auto" w:fill="auto"/>
          </w:tcPr>
          <w:p w14:paraId="67555315" w14:textId="77777777" w:rsidR="00DF09B6" w:rsidRPr="008F64F6" w:rsidRDefault="00DF09B6" w:rsidP="00806E9B">
            <w:pPr>
              <w:pStyle w:val="TAL"/>
              <w:rPr>
                <w:ins w:id="2912" w:author="MCC TF160" w:date="2023-03-13T14:39:00Z"/>
              </w:rPr>
            </w:pPr>
          </w:p>
        </w:tc>
      </w:tr>
      <w:tr w:rsidR="00DF09B6" w14:paraId="287DE78D" w14:textId="77777777" w:rsidTr="00806E9B">
        <w:trPr>
          <w:ins w:id="2913" w:author="MCC TF160" w:date="2023-03-13T14:39:00Z"/>
        </w:trPr>
        <w:tc>
          <w:tcPr>
            <w:tcW w:w="1479" w:type="dxa"/>
            <w:tcBorders>
              <w:top w:val="double" w:sz="4" w:space="0" w:color="auto"/>
            </w:tcBorders>
            <w:shd w:val="clear" w:color="auto" w:fill="auto"/>
          </w:tcPr>
          <w:p w14:paraId="60749414" w14:textId="77777777" w:rsidR="00DF09B6" w:rsidRPr="008F64F6" w:rsidRDefault="00DF09B6" w:rsidP="00806E9B">
            <w:pPr>
              <w:pStyle w:val="TAL"/>
              <w:rPr>
                <w:ins w:id="2914" w:author="MCC TF160" w:date="2023-03-13T14:39:00Z"/>
              </w:rPr>
            </w:pPr>
            <w:ins w:id="2915" w:author="MCC TF160" w:date="2023-03-13T14:39:00Z">
              <w:r w:rsidRPr="008F64F6">
                <w:t>InstallKey</w:t>
              </w:r>
            </w:ins>
          </w:p>
        </w:tc>
        <w:tc>
          <w:tcPr>
            <w:tcW w:w="2957" w:type="dxa"/>
            <w:tcBorders>
              <w:top w:val="double" w:sz="4" w:space="0" w:color="auto"/>
            </w:tcBorders>
            <w:shd w:val="clear" w:color="auto" w:fill="auto"/>
          </w:tcPr>
          <w:p w14:paraId="7361ADF6" w14:textId="77777777" w:rsidR="00DF09B6" w:rsidRPr="008F64F6" w:rsidRDefault="00DF09B6" w:rsidP="00806E9B">
            <w:pPr>
              <w:pStyle w:val="TAL"/>
              <w:rPr>
                <w:ins w:id="2916" w:author="MCC TF160" w:date="2023-03-13T14:39:00Z"/>
              </w:rPr>
            </w:pPr>
            <w:ins w:id="2917" w:author="MCC TF160" w:date="2023-03-13T14:39:00Z">
              <w:r w:rsidRPr="008F64F6">
                <w:t>IPsec_SecurityKeys_Type</w:t>
              </w:r>
            </w:ins>
          </w:p>
        </w:tc>
        <w:tc>
          <w:tcPr>
            <w:tcW w:w="5421" w:type="dxa"/>
            <w:tcBorders>
              <w:top w:val="double" w:sz="4" w:space="0" w:color="auto"/>
            </w:tcBorders>
            <w:shd w:val="clear" w:color="auto" w:fill="auto"/>
          </w:tcPr>
          <w:p w14:paraId="055BA963" w14:textId="77777777" w:rsidR="00DF09B6" w:rsidRPr="008F64F6" w:rsidRDefault="00DF09B6" w:rsidP="00806E9B">
            <w:pPr>
              <w:pStyle w:val="TAL"/>
              <w:rPr>
                <w:ins w:id="2918" w:author="MCC TF160" w:date="2023-03-13T14:39:00Z"/>
              </w:rPr>
            </w:pPr>
          </w:p>
        </w:tc>
      </w:tr>
      <w:tr w:rsidR="00DF09B6" w14:paraId="16E61582" w14:textId="77777777" w:rsidTr="00806E9B">
        <w:trPr>
          <w:ins w:id="2919" w:author="MCC TF160" w:date="2023-03-13T14:39:00Z"/>
        </w:trPr>
        <w:tc>
          <w:tcPr>
            <w:tcW w:w="1479" w:type="dxa"/>
            <w:shd w:val="clear" w:color="auto" w:fill="auto"/>
          </w:tcPr>
          <w:p w14:paraId="0128C2A0" w14:textId="77777777" w:rsidR="00DF09B6" w:rsidRPr="008F64F6" w:rsidRDefault="00DF09B6" w:rsidP="00806E9B">
            <w:pPr>
              <w:pStyle w:val="TAL"/>
              <w:rPr>
                <w:ins w:id="2920" w:author="MCC TF160" w:date="2023-03-13T14:39:00Z"/>
              </w:rPr>
            </w:pPr>
            <w:ins w:id="2921" w:author="MCC TF160" w:date="2023-03-13T14:39:00Z">
              <w:r w:rsidRPr="008F64F6">
                <w:t>PortsAndSecurityConfig</w:t>
              </w:r>
            </w:ins>
          </w:p>
        </w:tc>
        <w:tc>
          <w:tcPr>
            <w:tcW w:w="2957" w:type="dxa"/>
            <w:shd w:val="clear" w:color="auto" w:fill="auto"/>
          </w:tcPr>
          <w:p w14:paraId="13BF22A9" w14:textId="77777777" w:rsidR="00DF09B6" w:rsidRPr="008F64F6" w:rsidRDefault="00DF09B6" w:rsidP="00806E9B">
            <w:pPr>
              <w:pStyle w:val="TAL"/>
              <w:rPr>
                <w:ins w:id="2922" w:author="MCC TF160" w:date="2023-03-13T14:39:00Z"/>
              </w:rPr>
            </w:pPr>
            <w:ins w:id="2923" w:author="MCC TF160" w:date="2023-03-13T14:39:00Z">
              <w:r>
                <w:fldChar w:fldCharType="begin"/>
              </w:r>
              <w:r>
                <w:instrText>HYPERLINK \l "IMS_PortsAndSecurityConfigReq_Type"</w:instrText>
              </w:r>
              <w:r>
                <w:fldChar w:fldCharType="separate"/>
              </w:r>
              <w:r>
                <w:rPr>
                  <w:rStyle w:val="Hyperlink"/>
                </w:rPr>
                <w:t>IMS_PortsAndSecurityConfigReq_Type</w:t>
              </w:r>
              <w:r>
                <w:rPr>
                  <w:rStyle w:val="Hyperlink"/>
                </w:rPr>
                <w:fldChar w:fldCharType="end"/>
              </w:r>
            </w:ins>
          </w:p>
        </w:tc>
        <w:tc>
          <w:tcPr>
            <w:tcW w:w="5421" w:type="dxa"/>
            <w:shd w:val="clear" w:color="auto" w:fill="auto"/>
          </w:tcPr>
          <w:p w14:paraId="26A15928" w14:textId="77777777" w:rsidR="00DF09B6" w:rsidRPr="008F64F6" w:rsidRDefault="00DF09B6" w:rsidP="00806E9B">
            <w:pPr>
              <w:pStyle w:val="TAL"/>
              <w:rPr>
                <w:ins w:id="2924" w:author="MCC TF160" w:date="2023-03-13T14:39:00Z"/>
              </w:rPr>
            </w:pPr>
          </w:p>
        </w:tc>
      </w:tr>
      <w:tr w:rsidR="00DF09B6" w14:paraId="72C49F31" w14:textId="77777777" w:rsidTr="00806E9B">
        <w:trPr>
          <w:ins w:id="2925" w:author="MCC TF160" w:date="2023-03-13T14:39:00Z"/>
        </w:trPr>
        <w:tc>
          <w:tcPr>
            <w:tcW w:w="1479" w:type="dxa"/>
            <w:shd w:val="clear" w:color="auto" w:fill="auto"/>
          </w:tcPr>
          <w:p w14:paraId="13D3E060" w14:textId="77777777" w:rsidR="00DF09B6" w:rsidRPr="008F64F6" w:rsidRDefault="00DF09B6" w:rsidP="00806E9B">
            <w:pPr>
              <w:pStyle w:val="TAL"/>
              <w:rPr>
                <w:ins w:id="2926" w:author="MCC TF160" w:date="2023-03-13T14:39:00Z"/>
              </w:rPr>
            </w:pPr>
            <w:ins w:id="2927" w:author="MCC TF160" w:date="2023-03-13T14:39:00Z">
              <w:r w:rsidRPr="008F64F6">
                <w:t>SecurityRelease</w:t>
              </w:r>
            </w:ins>
          </w:p>
        </w:tc>
        <w:tc>
          <w:tcPr>
            <w:tcW w:w="2957" w:type="dxa"/>
            <w:shd w:val="clear" w:color="auto" w:fill="auto"/>
          </w:tcPr>
          <w:p w14:paraId="4253914A" w14:textId="77777777" w:rsidR="00DF09B6" w:rsidRPr="008F64F6" w:rsidRDefault="00DF09B6" w:rsidP="00806E9B">
            <w:pPr>
              <w:pStyle w:val="TAL"/>
              <w:rPr>
                <w:ins w:id="2928" w:author="MCC TF160" w:date="2023-03-13T14:39:00Z"/>
              </w:rPr>
            </w:pPr>
            <w:ins w:id="2929" w:author="MCC TF160" w:date="2023-03-13T14:39:00Z">
              <w:r>
                <w:fldChar w:fldCharType="begin"/>
              </w:r>
              <w:r>
                <w:instrText>HYPERLINK \l "IMS_SecurityRelease_Type"</w:instrText>
              </w:r>
              <w:r>
                <w:fldChar w:fldCharType="separate"/>
              </w:r>
              <w:r>
                <w:rPr>
                  <w:rStyle w:val="Hyperlink"/>
                </w:rPr>
                <w:t>IMS_SecurityRelease_Type</w:t>
              </w:r>
              <w:r>
                <w:rPr>
                  <w:rStyle w:val="Hyperlink"/>
                </w:rPr>
                <w:fldChar w:fldCharType="end"/>
              </w:r>
            </w:ins>
          </w:p>
        </w:tc>
        <w:tc>
          <w:tcPr>
            <w:tcW w:w="5421" w:type="dxa"/>
            <w:shd w:val="clear" w:color="auto" w:fill="auto"/>
          </w:tcPr>
          <w:p w14:paraId="1AF98DE1" w14:textId="77777777" w:rsidR="00DF09B6" w:rsidRPr="008F64F6" w:rsidRDefault="00DF09B6" w:rsidP="00806E9B">
            <w:pPr>
              <w:pStyle w:val="TAL"/>
              <w:rPr>
                <w:ins w:id="2930" w:author="MCC TF160" w:date="2023-03-13T14:39:00Z"/>
              </w:rPr>
            </w:pPr>
          </w:p>
        </w:tc>
      </w:tr>
      <w:tr w:rsidR="00DF09B6" w14:paraId="6D816CA3" w14:textId="77777777" w:rsidTr="00806E9B">
        <w:trPr>
          <w:ins w:id="2931" w:author="MCC TF160" w:date="2023-03-13T14:39:00Z"/>
        </w:trPr>
        <w:tc>
          <w:tcPr>
            <w:tcW w:w="1479" w:type="dxa"/>
            <w:shd w:val="clear" w:color="auto" w:fill="auto"/>
          </w:tcPr>
          <w:p w14:paraId="7C1C0C50" w14:textId="77777777" w:rsidR="00DF09B6" w:rsidRPr="008F64F6" w:rsidRDefault="00DF09B6" w:rsidP="00806E9B">
            <w:pPr>
              <w:pStyle w:val="TAL"/>
              <w:rPr>
                <w:ins w:id="2932" w:author="MCC TF160" w:date="2023-03-13T14:39:00Z"/>
              </w:rPr>
            </w:pPr>
            <w:ins w:id="2933" w:author="MCC TF160" w:date="2023-03-13T14:39:00Z">
              <w:r w:rsidRPr="008F64F6">
                <w:t>CloseTCP</w:t>
              </w:r>
            </w:ins>
          </w:p>
        </w:tc>
        <w:tc>
          <w:tcPr>
            <w:tcW w:w="2957" w:type="dxa"/>
            <w:shd w:val="clear" w:color="auto" w:fill="auto"/>
          </w:tcPr>
          <w:p w14:paraId="5B116075" w14:textId="77777777" w:rsidR="00DF09B6" w:rsidRPr="008F64F6" w:rsidRDefault="00DF09B6" w:rsidP="00806E9B">
            <w:pPr>
              <w:pStyle w:val="TAL"/>
              <w:rPr>
                <w:ins w:id="2934" w:author="MCC TF160" w:date="2023-03-13T14:39:00Z"/>
              </w:rPr>
            </w:pPr>
            <w:ins w:id="2935" w:author="MCC TF160" w:date="2023-03-13T14:39:00Z">
              <w:r w:rsidRPr="008F64F6">
                <w:t>Null_Type</w:t>
              </w:r>
            </w:ins>
          </w:p>
        </w:tc>
        <w:tc>
          <w:tcPr>
            <w:tcW w:w="5421" w:type="dxa"/>
            <w:shd w:val="clear" w:color="auto" w:fill="auto"/>
          </w:tcPr>
          <w:p w14:paraId="44AE4B09" w14:textId="77777777" w:rsidR="00DF09B6" w:rsidRPr="008F64F6" w:rsidRDefault="00DF09B6" w:rsidP="00806E9B">
            <w:pPr>
              <w:pStyle w:val="TAL"/>
              <w:rPr>
                <w:ins w:id="2936" w:author="MCC TF160" w:date="2023-03-13T14:39:00Z"/>
              </w:rPr>
            </w:pPr>
          </w:p>
        </w:tc>
      </w:tr>
      <w:tr w:rsidR="00DF09B6" w14:paraId="17D4BB84" w14:textId="77777777" w:rsidTr="00806E9B">
        <w:trPr>
          <w:ins w:id="2937" w:author="MCC TF160" w:date="2023-03-13T14:39:00Z"/>
        </w:trPr>
        <w:tc>
          <w:tcPr>
            <w:tcW w:w="1479" w:type="dxa"/>
            <w:shd w:val="clear" w:color="auto" w:fill="auto"/>
          </w:tcPr>
          <w:p w14:paraId="1931974A" w14:textId="77777777" w:rsidR="00DF09B6" w:rsidRPr="008F64F6" w:rsidRDefault="00DF09B6" w:rsidP="00806E9B">
            <w:pPr>
              <w:pStyle w:val="TAL"/>
              <w:rPr>
                <w:ins w:id="2938" w:author="MCC TF160" w:date="2023-03-13T14:39:00Z"/>
              </w:rPr>
            </w:pPr>
            <w:ins w:id="2939" w:author="MCC TF160" w:date="2023-03-13T14:39:00Z">
              <w:r w:rsidRPr="008F64F6">
                <w:t>RestartPCSCF</w:t>
              </w:r>
            </w:ins>
          </w:p>
        </w:tc>
        <w:tc>
          <w:tcPr>
            <w:tcW w:w="2957" w:type="dxa"/>
            <w:shd w:val="clear" w:color="auto" w:fill="auto"/>
          </w:tcPr>
          <w:p w14:paraId="1E859EEB" w14:textId="77777777" w:rsidR="00DF09B6" w:rsidRPr="008F64F6" w:rsidRDefault="00DF09B6" w:rsidP="00806E9B">
            <w:pPr>
              <w:pStyle w:val="TAL"/>
              <w:rPr>
                <w:ins w:id="2940" w:author="MCC TF160" w:date="2023-03-13T14:39:00Z"/>
              </w:rPr>
            </w:pPr>
            <w:ins w:id="2941" w:author="MCC TF160" w:date="2023-03-13T14:39:00Z">
              <w:r>
                <w:fldChar w:fldCharType="begin"/>
              </w:r>
              <w:r>
                <w:instrText>HYPERLINK \l "IMS_RestartPCSCF_Type"</w:instrText>
              </w:r>
              <w:r>
                <w:fldChar w:fldCharType="separate"/>
              </w:r>
              <w:r>
                <w:rPr>
                  <w:rStyle w:val="Hyperlink"/>
                </w:rPr>
                <w:t>IMS_RestartPCSCF_Type</w:t>
              </w:r>
              <w:r>
                <w:rPr>
                  <w:rStyle w:val="Hyperlink"/>
                </w:rPr>
                <w:fldChar w:fldCharType="end"/>
              </w:r>
            </w:ins>
          </w:p>
        </w:tc>
        <w:tc>
          <w:tcPr>
            <w:tcW w:w="5421" w:type="dxa"/>
            <w:shd w:val="clear" w:color="auto" w:fill="auto"/>
          </w:tcPr>
          <w:p w14:paraId="072E5738" w14:textId="77777777" w:rsidR="00DF09B6" w:rsidRPr="008F64F6" w:rsidRDefault="00DF09B6" w:rsidP="00806E9B">
            <w:pPr>
              <w:pStyle w:val="TAL"/>
              <w:rPr>
                <w:ins w:id="2942" w:author="MCC TF160" w:date="2023-03-13T14:39:00Z"/>
              </w:rPr>
            </w:pPr>
          </w:p>
        </w:tc>
      </w:tr>
    </w:tbl>
    <w:p w14:paraId="572A64F5" w14:textId="77777777" w:rsidR="00DF09B6" w:rsidRDefault="00DF09B6" w:rsidP="00DF09B6">
      <w:pPr>
        <w:rPr>
          <w:ins w:id="2943" w:author="MCC TF160" w:date="2023-03-13T14:39:00Z"/>
        </w:rPr>
      </w:pPr>
    </w:p>
    <w:p w14:paraId="106FF914" w14:textId="77777777" w:rsidR="00DF09B6" w:rsidRDefault="00DF09B6" w:rsidP="00DF09B6">
      <w:pPr>
        <w:pStyle w:val="TH"/>
        <w:rPr>
          <w:ins w:id="2944" w:author="MCC TF160" w:date="2023-03-13T14:39:00Z"/>
        </w:rPr>
      </w:pPr>
      <w:ins w:id="2945" w:author="MCC TF160" w:date="2023-03-13T14:39:00Z">
        <w:r>
          <w:t>IMS_CONFIG_CNF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F09B6" w14:paraId="1D0E60F3" w14:textId="77777777" w:rsidTr="00806E9B">
        <w:trPr>
          <w:ins w:id="2946" w:author="MCC TF160" w:date="2023-03-13T14:39:00Z"/>
        </w:trPr>
        <w:tc>
          <w:tcPr>
            <w:tcW w:w="9857" w:type="dxa"/>
            <w:gridSpan w:val="3"/>
            <w:shd w:val="clear" w:color="auto" w:fill="E0E0E0"/>
          </w:tcPr>
          <w:p w14:paraId="32B32139" w14:textId="77777777" w:rsidR="00DF09B6" w:rsidRPr="008F64F6" w:rsidRDefault="00DF09B6" w:rsidP="00806E9B">
            <w:pPr>
              <w:pStyle w:val="TAL"/>
              <w:rPr>
                <w:ins w:id="2947" w:author="MCC TF160" w:date="2023-03-13T14:39:00Z"/>
                <w:b/>
              </w:rPr>
            </w:pPr>
            <w:ins w:id="2948" w:author="MCC TF160" w:date="2023-03-13T14:39:00Z">
              <w:r w:rsidRPr="008F64F6">
                <w:rPr>
                  <w:b/>
                </w:rPr>
                <w:t>TTCN-3 Union Type</w:t>
              </w:r>
            </w:ins>
          </w:p>
        </w:tc>
      </w:tr>
      <w:tr w:rsidR="00DF09B6" w14:paraId="7FAC01B5" w14:textId="77777777" w:rsidTr="00806E9B">
        <w:trPr>
          <w:ins w:id="2949" w:author="MCC TF160" w:date="2023-03-13T14:39:00Z"/>
        </w:trPr>
        <w:tc>
          <w:tcPr>
            <w:tcW w:w="1479" w:type="dxa"/>
            <w:tcBorders>
              <w:bottom w:val="single" w:sz="4" w:space="0" w:color="auto"/>
            </w:tcBorders>
            <w:shd w:val="clear" w:color="auto" w:fill="E0E0E0"/>
          </w:tcPr>
          <w:p w14:paraId="4BAA0A91" w14:textId="77777777" w:rsidR="00DF09B6" w:rsidRPr="008F64F6" w:rsidRDefault="00DF09B6" w:rsidP="00806E9B">
            <w:pPr>
              <w:pStyle w:val="TAL"/>
              <w:rPr>
                <w:ins w:id="2950" w:author="MCC TF160" w:date="2023-03-13T14:39:00Z"/>
                <w:b/>
              </w:rPr>
            </w:pPr>
            <w:bookmarkStart w:id="2951" w:name="IMS_CONFIG_CNF" w:colFirst="1" w:colLast="1"/>
            <w:ins w:id="2952" w:author="MCC TF160" w:date="2023-03-13T14:39:00Z">
              <w:r w:rsidRPr="008F64F6">
                <w:rPr>
                  <w:b/>
                </w:rPr>
                <w:t>Name</w:t>
              </w:r>
            </w:ins>
          </w:p>
        </w:tc>
        <w:tc>
          <w:tcPr>
            <w:tcW w:w="8378" w:type="dxa"/>
            <w:gridSpan w:val="2"/>
            <w:tcBorders>
              <w:bottom w:val="single" w:sz="4" w:space="0" w:color="auto"/>
            </w:tcBorders>
            <w:shd w:val="clear" w:color="auto" w:fill="FFFF99"/>
          </w:tcPr>
          <w:p w14:paraId="556430AB" w14:textId="77777777" w:rsidR="00DF09B6" w:rsidRPr="008F64F6" w:rsidRDefault="00DF09B6" w:rsidP="00806E9B">
            <w:pPr>
              <w:pStyle w:val="TAL"/>
              <w:rPr>
                <w:ins w:id="2953" w:author="MCC TF160" w:date="2023-03-13T14:39:00Z"/>
                <w:b/>
              </w:rPr>
            </w:pPr>
            <w:ins w:id="2954" w:author="MCC TF160" w:date="2023-03-13T14:39:00Z">
              <w:r w:rsidRPr="008F64F6">
                <w:rPr>
                  <w:b/>
                </w:rPr>
                <w:t>IMS_CONFIG_CNF</w:t>
              </w:r>
            </w:ins>
          </w:p>
        </w:tc>
      </w:tr>
      <w:bookmarkEnd w:id="2951"/>
      <w:tr w:rsidR="00DF09B6" w14:paraId="16952D8E" w14:textId="77777777" w:rsidTr="00806E9B">
        <w:trPr>
          <w:ins w:id="2955" w:author="MCC TF160" w:date="2023-03-13T14:39:00Z"/>
        </w:trPr>
        <w:tc>
          <w:tcPr>
            <w:tcW w:w="1479" w:type="dxa"/>
            <w:tcBorders>
              <w:bottom w:val="double" w:sz="4" w:space="0" w:color="auto"/>
            </w:tcBorders>
            <w:shd w:val="clear" w:color="auto" w:fill="E0E0E0"/>
          </w:tcPr>
          <w:p w14:paraId="04CA8B0C" w14:textId="77777777" w:rsidR="00DF09B6" w:rsidRPr="008F64F6" w:rsidRDefault="00DF09B6" w:rsidP="00806E9B">
            <w:pPr>
              <w:pStyle w:val="TAL"/>
              <w:rPr>
                <w:ins w:id="2956" w:author="MCC TF160" w:date="2023-03-13T14:39:00Z"/>
                <w:b/>
              </w:rPr>
            </w:pPr>
            <w:ins w:id="2957" w:author="MCC TF160" w:date="2023-03-13T14:39:00Z">
              <w:r w:rsidRPr="008F64F6">
                <w:rPr>
                  <w:b/>
                </w:rPr>
                <w:t>Comment</w:t>
              </w:r>
            </w:ins>
          </w:p>
        </w:tc>
        <w:tc>
          <w:tcPr>
            <w:tcW w:w="8378" w:type="dxa"/>
            <w:gridSpan w:val="2"/>
            <w:tcBorders>
              <w:bottom w:val="double" w:sz="4" w:space="0" w:color="auto"/>
            </w:tcBorders>
            <w:shd w:val="clear" w:color="auto" w:fill="auto"/>
          </w:tcPr>
          <w:p w14:paraId="6944FC6F" w14:textId="77777777" w:rsidR="00DF09B6" w:rsidRPr="008F64F6" w:rsidRDefault="00DF09B6" w:rsidP="00806E9B">
            <w:pPr>
              <w:pStyle w:val="TAL"/>
              <w:rPr>
                <w:ins w:id="2958" w:author="MCC TF160" w:date="2023-03-13T14:39:00Z"/>
              </w:rPr>
            </w:pPr>
          </w:p>
        </w:tc>
      </w:tr>
      <w:tr w:rsidR="00DF09B6" w14:paraId="7C0CAC30" w14:textId="77777777" w:rsidTr="00806E9B">
        <w:trPr>
          <w:ins w:id="2959" w:author="MCC TF160" w:date="2023-03-13T14:39:00Z"/>
        </w:trPr>
        <w:tc>
          <w:tcPr>
            <w:tcW w:w="1479" w:type="dxa"/>
            <w:tcBorders>
              <w:top w:val="double" w:sz="4" w:space="0" w:color="auto"/>
            </w:tcBorders>
            <w:shd w:val="clear" w:color="auto" w:fill="auto"/>
          </w:tcPr>
          <w:p w14:paraId="74016465" w14:textId="77777777" w:rsidR="00DF09B6" w:rsidRPr="008F64F6" w:rsidRDefault="00DF09B6" w:rsidP="00806E9B">
            <w:pPr>
              <w:pStyle w:val="TAL"/>
              <w:rPr>
                <w:ins w:id="2960" w:author="MCC TF160" w:date="2023-03-13T14:39:00Z"/>
              </w:rPr>
            </w:pPr>
            <w:ins w:id="2961" w:author="MCC TF160" w:date="2023-03-13T14:39:00Z">
              <w:r w:rsidRPr="008F64F6">
                <w:t>InstallKey</w:t>
              </w:r>
            </w:ins>
          </w:p>
        </w:tc>
        <w:tc>
          <w:tcPr>
            <w:tcW w:w="2957" w:type="dxa"/>
            <w:tcBorders>
              <w:top w:val="double" w:sz="4" w:space="0" w:color="auto"/>
            </w:tcBorders>
            <w:shd w:val="clear" w:color="auto" w:fill="auto"/>
          </w:tcPr>
          <w:p w14:paraId="74755F4A" w14:textId="77777777" w:rsidR="00DF09B6" w:rsidRPr="008F64F6" w:rsidRDefault="00DF09B6" w:rsidP="00806E9B">
            <w:pPr>
              <w:pStyle w:val="TAL"/>
              <w:rPr>
                <w:ins w:id="2962" w:author="MCC TF160" w:date="2023-03-13T14:39:00Z"/>
              </w:rPr>
            </w:pPr>
            <w:ins w:id="2963" w:author="MCC TF160" w:date="2023-03-13T14:39:00Z">
              <w:r w:rsidRPr="008F64F6">
                <w:t>Null_Type</w:t>
              </w:r>
            </w:ins>
          </w:p>
        </w:tc>
        <w:tc>
          <w:tcPr>
            <w:tcW w:w="5421" w:type="dxa"/>
            <w:tcBorders>
              <w:top w:val="double" w:sz="4" w:space="0" w:color="auto"/>
            </w:tcBorders>
            <w:shd w:val="clear" w:color="auto" w:fill="auto"/>
          </w:tcPr>
          <w:p w14:paraId="55D5899A" w14:textId="77777777" w:rsidR="00DF09B6" w:rsidRPr="008F64F6" w:rsidRDefault="00DF09B6" w:rsidP="00806E9B">
            <w:pPr>
              <w:pStyle w:val="TAL"/>
              <w:rPr>
                <w:ins w:id="2964" w:author="MCC TF160" w:date="2023-03-13T14:39:00Z"/>
              </w:rPr>
            </w:pPr>
          </w:p>
        </w:tc>
      </w:tr>
      <w:tr w:rsidR="00DF09B6" w14:paraId="2D83EF1B" w14:textId="77777777" w:rsidTr="00806E9B">
        <w:trPr>
          <w:ins w:id="2965" w:author="MCC TF160" w:date="2023-03-13T14:39:00Z"/>
        </w:trPr>
        <w:tc>
          <w:tcPr>
            <w:tcW w:w="1479" w:type="dxa"/>
            <w:shd w:val="clear" w:color="auto" w:fill="auto"/>
          </w:tcPr>
          <w:p w14:paraId="0D36A613" w14:textId="77777777" w:rsidR="00DF09B6" w:rsidRPr="008F64F6" w:rsidRDefault="00DF09B6" w:rsidP="00806E9B">
            <w:pPr>
              <w:pStyle w:val="TAL"/>
              <w:rPr>
                <w:ins w:id="2966" w:author="MCC TF160" w:date="2023-03-13T14:39:00Z"/>
              </w:rPr>
            </w:pPr>
            <w:ins w:id="2967" w:author="MCC TF160" w:date="2023-03-13T14:39:00Z">
              <w:r w:rsidRPr="008F64F6">
                <w:t>PortsAndSecurityConfig</w:t>
              </w:r>
            </w:ins>
          </w:p>
        </w:tc>
        <w:tc>
          <w:tcPr>
            <w:tcW w:w="2957" w:type="dxa"/>
            <w:shd w:val="clear" w:color="auto" w:fill="auto"/>
          </w:tcPr>
          <w:p w14:paraId="048DEB77" w14:textId="77777777" w:rsidR="00DF09B6" w:rsidRPr="008F64F6" w:rsidRDefault="00DF09B6" w:rsidP="00806E9B">
            <w:pPr>
              <w:pStyle w:val="TAL"/>
              <w:rPr>
                <w:ins w:id="2968" w:author="MCC TF160" w:date="2023-03-13T14:39:00Z"/>
              </w:rPr>
            </w:pPr>
            <w:ins w:id="2969" w:author="MCC TF160" w:date="2023-03-13T14:39:00Z">
              <w:r>
                <w:fldChar w:fldCharType="begin"/>
              </w:r>
              <w:r>
                <w:instrText>HYPERLINK \l "IMS_PortsAndSecurityConfigCnf_Type"</w:instrText>
              </w:r>
              <w:r>
                <w:fldChar w:fldCharType="separate"/>
              </w:r>
              <w:r>
                <w:rPr>
                  <w:rStyle w:val="Hyperlink"/>
                </w:rPr>
                <w:t>IMS_PortsAndSecurityConfigCnf_Type</w:t>
              </w:r>
              <w:r>
                <w:rPr>
                  <w:rStyle w:val="Hyperlink"/>
                </w:rPr>
                <w:fldChar w:fldCharType="end"/>
              </w:r>
            </w:ins>
          </w:p>
        </w:tc>
        <w:tc>
          <w:tcPr>
            <w:tcW w:w="5421" w:type="dxa"/>
            <w:shd w:val="clear" w:color="auto" w:fill="auto"/>
          </w:tcPr>
          <w:p w14:paraId="538EEF6C" w14:textId="77777777" w:rsidR="00DF09B6" w:rsidRPr="008F64F6" w:rsidRDefault="00DF09B6" w:rsidP="00806E9B">
            <w:pPr>
              <w:pStyle w:val="TAL"/>
              <w:rPr>
                <w:ins w:id="2970" w:author="MCC TF160" w:date="2023-03-13T14:39:00Z"/>
              </w:rPr>
            </w:pPr>
          </w:p>
        </w:tc>
      </w:tr>
      <w:tr w:rsidR="00DF09B6" w14:paraId="3DFC4EEF" w14:textId="77777777" w:rsidTr="00806E9B">
        <w:trPr>
          <w:ins w:id="2971" w:author="MCC TF160" w:date="2023-03-13T14:39:00Z"/>
        </w:trPr>
        <w:tc>
          <w:tcPr>
            <w:tcW w:w="1479" w:type="dxa"/>
            <w:shd w:val="clear" w:color="auto" w:fill="auto"/>
          </w:tcPr>
          <w:p w14:paraId="3978B5BA" w14:textId="77777777" w:rsidR="00DF09B6" w:rsidRPr="008F64F6" w:rsidRDefault="00DF09B6" w:rsidP="00806E9B">
            <w:pPr>
              <w:pStyle w:val="TAL"/>
              <w:rPr>
                <w:ins w:id="2972" w:author="MCC TF160" w:date="2023-03-13T14:39:00Z"/>
              </w:rPr>
            </w:pPr>
            <w:ins w:id="2973" w:author="MCC TF160" w:date="2023-03-13T14:39:00Z">
              <w:r w:rsidRPr="008F64F6">
                <w:t>SecurityRelease</w:t>
              </w:r>
            </w:ins>
          </w:p>
        </w:tc>
        <w:tc>
          <w:tcPr>
            <w:tcW w:w="2957" w:type="dxa"/>
            <w:shd w:val="clear" w:color="auto" w:fill="auto"/>
          </w:tcPr>
          <w:p w14:paraId="66E06F05" w14:textId="77777777" w:rsidR="00DF09B6" w:rsidRPr="008F64F6" w:rsidRDefault="00DF09B6" w:rsidP="00806E9B">
            <w:pPr>
              <w:pStyle w:val="TAL"/>
              <w:rPr>
                <w:ins w:id="2974" w:author="MCC TF160" w:date="2023-03-13T14:39:00Z"/>
              </w:rPr>
            </w:pPr>
            <w:ins w:id="2975" w:author="MCC TF160" w:date="2023-03-13T14:39:00Z">
              <w:r w:rsidRPr="008F64F6">
                <w:t>Null_Type</w:t>
              </w:r>
            </w:ins>
          </w:p>
        </w:tc>
        <w:tc>
          <w:tcPr>
            <w:tcW w:w="5421" w:type="dxa"/>
            <w:shd w:val="clear" w:color="auto" w:fill="auto"/>
          </w:tcPr>
          <w:p w14:paraId="4B0FF379" w14:textId="77777777" w:rsidR="00DF09B6" w:rsidRPr="008F64F6" w:rsidRDefault="00DF09B6" w:rsidP="00806E9B">
            <w:pPr>
              <w:pStyle w:val="TAL"/>
              <w:rPr>
                <w:ins w:id="2976" w:author="MCC TF160" w:date="2023-03-13T14:39:00Z"/>
              </w:rPr>
            </w:pPr>
          </w:p>
        </w:tc>
      </w:tr>
      <w:tr w:rsidR="00DF09B6" w14:paraId="4B6F3506" w14:textId="77777777" w:rsidTr="00806E9B">
        <w:trPr>
          <w:ins w:id="2977" w:author="MCC TF160" w:date="2023-03-13T14:39:00Z"/>
        </w:trPr>
        <w:tc>
          <w:tcPr>
            <w:tcW w:w="1479" w:type="dxa"/>
            <w:shd w:val="clear" w:color="auto" w:fill="auto"/>
          </w:tcPr>
          <w:p w14:paraId="136D08D5" w14:textId="77777777" w:rsidR="00DF09B6" w:rsidRPr="008F64F6" w:rsidRDefault="00DF09B6" w:rsidP="00806E9B">
            <w:pPr>
              <w:pStyle w:val="TAL"/>
              <w:rPr>
                <w:ins w:id="2978" w:author="MCC TF160" w:date="2023-03-13T14:39:00Z"/>
              </w:rPr>
            </w:pPr>
            <w:ins w:id="2979" w:author="MCC TF160" w:date="2023-03-13T14:39:00Z">
              <w:r w:rsidRPr="008F64F6">
                <w:t>CloseTCP</w:t>
              </w:r>
            </w:ins>
          </w:p>
        </w:tc>
        <w:tc>
          <w:tcPr>
            <w:tcW w:w="2957" w:type="dxa"/>
            <w:shd w:val="clear" w:color="auto" w:fill="auto"/>
          </w:tcPr>
          <w:p w14:paraId="58F89D55" w14:textId="77777777" w:rsidR="00DF09B6" w:rsidRPr="008F64F6" w:rsidRDefault="00DF09B6" w:rsidP="00806E9B">
            <w:pPr>
              <w:pStyle w:val="TAL"/>
              <w:rPr>
                <w:ins w:id="2980" w:author="MCC TF160" w:date="2023-03-13T14:39:00Z"/>
              </w:rPr>
            </w:pPr>
            <w:ins w:id="2981" w:author="MCC TF160" w:date="2023-03-13T14:39:00Z">
              <w:r w:rsidRPr="008F64F6">
                <w:t>Null_Type</w:t>
              </w:r>
            </w:ins>
          </w:p>
        </w:tc>
        <w:tc>
          <w:tcPr>
            <w:tcW w:w="5421" w:type="dxa"/>
            <w:shd w:val="clear" w:color="auto" w:fill="auto"/>
          </w:tcPr>
          <w:p w14:paraId="54B8AA6F" w14:textId="77777777" w:rsidR="00DF09B6" w:rsidRPr="008F64F6" w:rsidRDefault="00DF09B6" w:rsidP="00806E9B">
            <w:pPr>
              <w:pStyle w:val="TAL"/>
              <w:rPr>
                <w:ins w:id="2982" w:author="MCC TF160" w:date="2023-03-13T14:39:00Z"/>
              </w:rPr>
            </w:pPr>
          </w:p>
        </w:tc>
      </w:tr>
      <w:tr w:rsidR="00DF09B6" w14:paraId="19C251F9" w14:textId="77777777" w:rsidTr="00806E9B">
        <w:trPr>
          <w:ins w:id="2983" w:author="MCC TF160" w:date="2023-03-13T14:39:00Z"/>
        </w:trPr>
        <w:tc>
          <w:tcPr>
            <w:tcW w:w="1479" w:type="dxa"/>
            <w:shd w:val="clear" w:color="auto" w:fill="auto"/>
          </w:tcPr>
          <w:p w14:paraId="0451F2B6" w14:textId="77777777" w:rsidR="00DF09B6" w:rsidRPr="008F64F6" w:rsidRDefault="00DF09B6" w:rsidP="00806E9B">
            <w:pPr>
              <w:pStyle w:val="TAL"/>
              <w:rPr>
                <w:ins w:id="2984" w:author="MCC TF160" w:date="2023-03-13T14:39:00Z"/>
              </w:rPr>
            </w:pPr>
            <w:ins w:id="2985" w:author="MCC TF160" w:date="2023-03-13T14:39:00Z">
              <w:r w:rsidRPr="008F64F6">
                <w:t>RestartPCSCF</w:t>
              </w:r>
            </w:ins>
          </w:p>
        </w:tc>
        <w:tc>
          <w:tcPr>
            <w:tcW w:w="2957" w:type="dxa"/>
            <w:shd w:val="clear" w:color="auto" w:fill="auto"/>
          </w:tcPr>
          <w:p w14:paraId="56D8E730" w14:textId="77777777" w:rsidR="00DF09B6" w:rsidRPr="008F64F6" w:rsidRDefault="00DF09B6" w:rsidP="00806E9B">
            <w:pPr>
              <w:pStyle w:val="TAL"/>
              <w:rPr>
                <w:ins w:id="2986" w:author="MCC TF160" w:date="2023-03-13T14:39:00Z"/>
              </w:rPr>
            </w:pPr>
            <w:ins w:id="2987" w:author="MCC TF160" w:date="2023-03-13T14:39:00Z">
              <w:r w:rsidRPr="008F64F6">
                <w:t>Null_Type</w:t>
              </w:r>
            </w:ins>
          </w:p>
        </w:tc>
        <w:tc>
          <w:tcPr>
            <w:tcW w:w="5421" w:type="dxa"/>
            <w:shd w:val="clear" w:color="auto" w:fill="auto"/>
          </w:tcPr>
          <w:p w14:paraId="5A2A09AF" w14:textId="77777777" w:rsidR="00DF09B6" w:rsidRPr="008F64F6" w:rsidRDefault="00DF09B6" w:rsidP="00806E9B">
            <w:pPr>
              <w:pStyle w:val="TAL"/>
              <w:rPr>
                <w:ins w:id="2988" w:author="MCC TF160" w:date="2023-03-13T14:39:00Z"/>
              </w:rPr>
            </w:pPr>
          </w:p>
        </w:tc>
      </w:tr>
    </w:tbl>
    <w:p w14:paraId="4ECF774D" w14:textId="77777777" w:rsidR="00DF09B6" w:rsidRDefault="00DF09B6" w:rsidP="00DF09B6">
      <w:pPr>
        <w:rPr>
          <w:ins w:id="2989" w:author="MCC TF160" w:date="2023-03-13T14:39:00Z"/>
        </w:rPr>
      </w:pPr>
    </w:p>
    <w:p w14:paraId="0820A782" w14:textId="77777777" w:rsidR="00DF09B6" w:rsidRDefault="00DF09B6" w:rsidP="00DF09B6">
      <w:pPr>
        <w:pStyle w:val="TH"/>
        <w:rPr>
          <w:ins w:id="2990" w:author="MCC TF160" w:date="2023-03-13T14:39:00Z"/>
        </w:rPr>
      </w:pPr>
      <w:ins w:id="2991" w:author="MCC TF160" w:date="2023-03-13T14:39:00Z">
        <w:r>
          <w:lastRenderedPageBreak/>
          <w:t>IMS_IP_CTRL_PORT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F09B6" w14:paraId="51C8C981" w14:textId="77777777" w:rsidTr="00806E9B">
        <w:trPr>
          <w:ins w:id="2992" w:author="MCC TF160" w:date="2023-03-13T14:39:00Z"/>
        </w:trPr>
        <w:tc>
          <w:tcPr>
            <w:tcW w:w="9857" w:type="dxa"/>
            <w:gridSpan w:val="3"/>
            <w:shd w:val="clear" w:color="auto" w:fill="E0E0E0"/>
          </w:tcPr>
          <w:p w14:paraId="67C6D43B" w14:textId="77777777" w:rsidR="00DF09B6" w:rsidRPr="008F64F6" w:rsidRDefault="00DF09B6" w:rsidP="00806E9B">
            <w:pPr>
              <w:pStyle w:val="TAL"/>
              <w:rPr>
                <w:ins w:id="2993" w:author="MCC TF160" w:date="2023-03-13T14:39:00Z"/>
                <w:b/>
              </w:rPr>
            </w:pPr>
            <w:ins w:id="2994" w:author="MCC TF160" w:date="2023-03-13T14:39:00Z">
              <w:r w:rsidRPr="008F64F6">
                <w:rPr>
                  <w:b/>
                </w:rPr>
                <w:t>TTCN-3 Port Type</w:t>
              </w:r>
            </w:ins>
          </w:p>
        </w:tc>
      </w:tr>
      <w:tr w:rsidR="00DF09B6" w14:paraId="67E60CB6" w14:textId="77777777" w:rsidTr="00806E9B">
        <w:trPr>
          <w:ins w:id="2995" w:author="MCC TF160" w:date="2023-03-13T14:39:00Z"/>
        </w:trPr>
        <w:tc>
          <w:tcPr>
            <w:tcW w:w="1479" w:type="dxa"/>
            <w:tcBorders>
              <w:bottom w:val="single" w:sz="4" w:space="0" w:color="auto"/>
            </w:tcBorders>
            <w:shd w:val="clear" w:color="auto" w:fill="E0E0E0"/>
          </w:tcPr>
          <w:p w14:paraId="1EE72D30" w14:textId="77777777" w:rsidR="00DF09B6" w:rsidRPr="008F64F6" w:rsidRDefault="00DF09B6" w:rsidP="00806E9B">
            <w:pPr>
              <w:pStyle w:val="TAL"/>
              <w:rPr>
                <w:ins w:id="2996" w:author="MCC TF160" w:date="2023-03-13T14:39:00Z"/>
                <w:b/>
              </w:rPr>
            </w:pPr>
            <w:bookmarkStart w:id="2997" w:name="IMS_IP_CTRL_PORT" w:colFirst="1" w:colLast="1"/>
            <w:ins w:id="2998" w:author="MCC TF160" w:date="2023-03-13T14:39:00Z">
              <w:r w:rsidRPr="008F64F6">
                <w:rPr>
                  <w:b/>
                </w:rPr>
                <w:t>Name</w:t>
              </w:r>
            </w:ins>
          </w:p>
        </w:tc>
        <w:tc>
          <w:tcPr>
            <w:tcW w:w="8378" w:type="dxa"/>
            <w:gridSpan w:val="2"/>
            <w:tcBorders>
              <w:bottom w:val="single" w:sz="4" w:space="0" w:color="auto"/>
            </w:tcBorders>
            <w:shd w:val="clear" w:color="auto" w:fill="FFFF99"/>
          </w:tcPr>
          <w:p w14:paraId="25BD3D51" w14:textId="77777777" w:rsidR="00DF09B6" w:rsidRPr="008F64F6" w:rsidRDefault="00DF09B6" w:rsidP="00806E9B">
            <w:pPr>
              <w:pStyle w:val="TAL"/>
              <w:rPr>
                <w:ins w:id="2999" w:author="MCC TF160" w:date="2023-03-13T14:39:00Z"/>
                <w:b/>
              </w:rPr>
            </w:pPr>
            <w:ins w:id="3000" w:author="MCC TF160" w:date="2023-03-13T14:39:00Z">
              <w:r w:rsidRPr="008F64F6">
                <w:rPr>
                  <w:b/>
                </w:rPr>
                <w:t>IMS_IP_CTRL_PORT</w:t>
              </w:r>
            </w:ins>
          </w:p>
        </w:tc>
      </w:tr>
      <w:bookmarkEnd w:id="2997"/>
      <w:tr w:rsidR="00DF09B6" w14:paraId="00F645CA" w14:textId="77777777" w:rsidTr="00806E9B">
        <w:trPr>
          <w:ins w:id="3001" w:author="MCC TF160" w:date="2023-03-13T14:39:00Z"/>
        </w:trPr>
        <w:tc>
          <w:tcPr>
            <w:tcW w:w="1479" w:type="dxa"/>
            <w:tcBorders>
              <w:bottom w:val="double" w:sz="4" w:space="0" w:color="auto"/>
            </w:tcBorders>
            <w:shd w:val="clear" w:color="auto" w:fill="E0E0E0"/>
          </w:tcPr>
          <w:p w14:paraId="7F829C79" w14:textId="77777777" w:rsidR="00DF09B6" w:rsidRPr="008F64F6" w:rsidRDefault="00DF09B6" w:rsidP="00806E9B">
            <w:pPr>
              <w:pStyle w:val="TAL"/>
              <w:rPr>
                <w:ins w:id="3002" w:author="MCC TF160" w:date="2023-03-13T14:39:00Z"/>
                <w:b/>
              </w:rPr>
            </w:pPr>
            <w:ins w:id="3003" w:author="MCC TF160" w:date="2023-03-13T14:39:00Z">
              <w:r w:rsidRPr="008F64F6">
                <w:rPr>
                  <w:b/>
                </w:rPr>
                <w:t>Comment</w:t>
              </w:r>
            </w:ins>
          </w:p>
        </w:tc>
        <w:tc>
          <w:tcPr>
            <w:tcW w:w="8378" w:type="dxa"/>
            <w:gridSpan w:val="2"/>
            <w:tcBorders>
              <w:bottom w:val="double" w:sz="4" w:space="0" w:color="auto"/>
            </w:tcBorders>
            <w:shd w:val="clear" w:color="auto" w:fill="auto"/>
          </w:tcPr>
          <w:p w14:paraId="50B9BF8C" w14:textId="77777777" w:rsidR="00DF09B6" w:rsidRPr="008F64F6" w:rsidRDefault="00DF09B6" w:rsidP="00806E9B">
            <w:pPr>
              <w:pStyle w:val="TAL"/>
              <w:rPr>
                <w:ins w:id="3004" w:author="MCC TF160" w:date="2023-03-13T14:39:00Z"/>
              </w:rPr>
            </w:pPr>
            <w:ins w:id="3005" w:author="MCC TF160" w:date="2023-03-13T14:39:00Z">
              <w:r w:rsidRPr="008F64F6">
                <w:t>Control port at the IMS PTC to configure IP for IMS</w:t>
              </w:r>
            </w:ins>
          </w:p>
        </w:tc>
      </w:tr>
      <w:tr w:rsidR="00DF09B6" w14:paraId="71781B63" w14:textId="77777777" w:rsidTr="00806E9B">
        <w:trPr>
          <w:ins w:id="3006" w:author="MCC TF160" w:date="2023-03-13T14:39:00Z"/>
        </w:trPr>
        <w:tc>
          <w:tcPr>
            <w:tcW w:w="1479" w:type="dxa"/>
            <w:tcBorders>
              <w:top w:val="double" w:sz="4" w:space="0" w:color="auto"/>
            </w:tcBorders>
            <w:shd w:val="clear" w:color="auto" w:fill="auto"/>
          </w:tcPr>
          <w:p w14:paraId="02E00764" w14:textId="77777777" w:rsidR="00DF09B6" w:rsidRPr="008F64F6" w:rsidRDefault="00DF09B6" w:rsidP="00806E9B">
            <w:pPr>
              <w:pStyle w:val="TAL"/>
              <w:rPr>
                <w:ins w:id="3007" w:author="MCC TF160" w:date="2023-03-13T14:39:00Z"/>
              </w:rPr>
            </w:pPr>
            <w:ins w:id="3008" w:author="MCC TF160" w:date="2023-03-13T14:39:00Z">
              <w:r w:rsidRPr="008F64F6">
                <w:t>out</w:t>
              </w:r>
            </w:ins>
          </w:p>
        </w:tc>
        <w:tc>
          <w:tcPr>
            <w:tcW w:w="2957" w:type="dxa"/>
            <w:tcBorders>
              <w:top w:val="double" w:sz="4" w:space="0" w:color="auto"/>
            </w:tcBorders>
            <w:shd w:val="clear" w:color="auto" w:fill="auto"/>
          </w:tcPr>
          <w:p w14:paraId="678832DC" w14:textId="77777777" w:rsidR="00DF09B6" w:rsidRPr="008F64F6" w:rsidRDefault="00DF09B6" w:rsidP="00806E9B">
            <w:pPr>
              <w:pStyle w:val="TAL"/>
              <w:rPr>
                <w:ins w:id="3009" w:author="MCC TF160" w:date="2023-03-13T14:39:00Z"/>
              </w:rPr>
            </w:pPr>
            <w:ins w:id="3010" w:author="MCC TF160" w:date="2023-03-13T14:39:00Z">
              <w:r>
                <w:fldChar w:fldCharType="begin"/>
              </w:r>
              <w:r>
                <w:instrText>HYPERLINK \l "IMS_CONFIG_REQ"</w:instrText>
              </w:r>
              <w:r>
                <w:fldChar w:fldCharType="separate"/>
              </w:r>
              <w:r>
                <w:rPr>
                  <w:rStyle w:val="Hyperlink"/>
                </w:rPr>
                <w:t>IMS_CONFIG_REQ</w:t>
              </w:r>
              <w:r>
                <w:rPr>
                  <w:rStyle w:val="Hyperlink"/>
                </w:rPr>
                <w:fldChar w:fldCharType="end"/>
              </w:r>
            </w:ins>
          </w:p>
        </w:tc>
        <w:tc>
          <w:tcPr>
            <w:tcW w:w="5421" w:type="dxa"/>
            <w:tcBorders>
              <w:top w:val="double" w:sz="4" w:space="0" w:color="auto"/>
            </w:tcBorders>
            <w:shd w:val="clear" w:color="auto" w:fill="auto"/>
          </w:tcPr>
          <w:p w14:paraId="6F141BB7" w14:textId="77777777" w:rsidR="00DF09B6" w:rsidRPr="008F64F6" w:rsidRDefault="00DF09B6" w:rsidP="00806E9B">
            <w:pPr>
              <w:pStyle w:val="TAL"/>
              <w:rPr>
                <w:ins w:id="3011" w:author="MCC TF160" w:date="2023-03-13T14:39:00Z"/>
              </w:rPr>
            </w:pPr>
          </w:p>
        </w:tc>
      </w:tr>
      <w:tr w:rsidR="00DF09B6" w14:paraId="1E5C4393" w14:textId="77777777" w:rsidTr="00806E9B">
        <w:trPr>
          <w:ins w:id="3012" w:author="MCC TF160" w:date="2023-03-13T14:39:00Z"/>
        </w:trPr>
        <w:tc>
          <w:tcPr>
            <w:tcW w:w="1479" w:type="dxa"/>
            <w:shd w:val="clear" w:color="auto" w:fill="auto"/>
          </w:tcPr>
          <w:p w14:paraId="27BF91FD" w14:textId="77777777" w:rsidR="00DF09B6" w:rsidRPr="008F64F6" w:rsidRDefault="00DF09B6" w:rsidP="00806E9B">
            <w:pPr>
              <w:pStyle w:val="TAL"/>
              <w:rPr>
                <w:ins w:id="3013" w:author="MCC TF160" w:date="2023-03-13T14:39:00Z"/>
              </w:rPr>
            </w:pPr>
            <w:ins w:id="3014" w:author="MCC TF160" w:date="2023-03-13T14:39:00Z">
              <w:r w:rsidRPr="008F64F6">
                <w:t>in</w:t>
              </w:r>
            </w:ins>
          </w:p>
        </w:tc>
        <w:tc>
          <w:tcPr>
            <w:tcW w:w="2957" w:type="dxa"/>
            <w:shd w:val="clear" w:color="auto" w:fill="auto"/>
          </w:tcPr>
          <w:p w14:paraId="7B505579" w14:textId="77777777" w:rsidR="00DF09B6" w:rsidRPr="008F64F6" w:rsidRDefault="00DF09B6" w:rsidP="00806E9B">
            <w:pPr>
              <w:pStyle w:val="TAL"/>
              <w:rPr>
                <w:ins w:id="3015" w:author="MCC TF160" w:date="2023-03-13T14:39:00Z"/>
              </w:rPr>
            </w:pPr>
            <w:ins w:id="3016" w:author="MCC TF160" w:date="2023-03-13T14:39:00Z">
              <w:r>
                <w:fldChar w:fldCharType="begin"/>
              </w:r>
              <w:r>
                <w:instrText>HYPERLINK \l "IMS_CONFIG_CNF"</w:instrText>
              </w:r>
              <w:r>
                <w:fldChar w:fldCharType="separate"/>
              </w:r>
              <w:r>
                <w:rPr>
                  <w:rStyle w:val="Hyperlink"/>
                </w:rPr>
                <w:t>IMS_CONFIG_CNF</w:t>
              </w:r>
              <w:r>
                <w:rPr>
                  <w:rStyle w:val="Hyperlink"/>
                </w:rPr>
                <w:fldChar w:fldCharType="end"/>
              </w:r>
            </w:ins>
          </w:p>
        </w:tc>
        <w:tc>
          <w:tcPr>
            <w:tcW w:w="5421" w:type="dxa"/>
            <w:shd w:val="clear" w:color="auto" w:fill="auto"/>
          </w:tcPr>
          <w:p w14:paraId="53EBF67F" w14:textId="77777777" w:rsidR="00DF09B6" w:rsidRPr="008F64F6" w:rsidRDefault="00DF09B6" w:rsidP="00806E9B">
            <w:pPr>
              <w:pStyle w:val="TAL"/>
              <w:rPr>
                <w:ins w:id="3017" w:author="MCC TF160" w:date="2023-03-13T14:39:00Z"/>
              </w:rPr>
            </w:pPr>
          </w:p>
        </w:tc>
      </w:tr>
    </w:tbl>
    <w:p w14:paraId="54992549" w14:textId="77777777" w:rsidR="00DF09B6" w:rsidRDefault="00DF09B6" w:rsidP="00DF09B6">
      <w:pPr>
        <w:rPr>
          <w:ins w:id="3018" w:author="MCC TF160" w:date="2023-03-13T14:39:00Z"/>
        </w:rPr>
      </w:pPr>
    </w:p>
    <w:p w14:paraId="123834EB" w14:textId="77777777" w:rsidR="00DF09B6" w:rsidRDefault="00DF09B6" w:rsidP="00DF09B6">
      <w:pPr>
        <w:pStyle w:val="TH"/>
        <w:rPr>
          <w:ins w:id="3019" w:author="MCC TF160" w:date="2023-03-13T14:39:00Z"/>
        </w:rPr>
      </w:pPr>
      <w:ins w:id="3020" w:author="MCC TF160" w:date="2023-03-13T14:39:00Z">
        <w:r>
          <w:t>IMS_IP_CLIENT_PORT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F09B6" w14:paraId="31CA8183" w14:textId="77777777" w:rsidTr="00806E9B">
        <w:trPr>
          <w:ins w:id="3021" w:author="MCC TF160" w:date="2023-03-13T14:39:00Z"/>
        </w:trPr>
        <w:tc>
          <w:tcPr>
            <w:tcW w:w="9857" w:type="dxa"/>
            <w:gridSpan w:val="3"/>
            <w:shd w:val="clear" w:color="auto" w:fill="E0E0E0"/>
          </w:tcPr>
          <w:p w14:paraId="1152D538" w14:textId="77777777" w:rsidR="00DF09B6" w:rsidRPr="008F64F6" w:rsidRDefault="00DF09B6" w:rsidP="00806E9B">
            <w:pPr>
              <w:pStyle w:val="TAL"/>
              <w:rPr>
                <w:ins w:id="3022" w:author="MCC TF160" w:date="2023-03-13T14:39:00Z"/>
                <w:b/>
              </w:rPr>
            </w:pPr>
            <w:ins w:id="3023" w:author="MCC TF160" w:date="2023-03-13T14:39:00Z">
              <w:r w:rsidRPr="008F64F6">
                <w:rPr>
                  <w:b/>
                </w:rPr>
                <w:t>TTCN-3 Port Type</w:t>
              </w:r>
            </w:ins>
          </w:p>
        </w:tc>
      </w:tr>
      <w:tr w:rsidR="00DF09B6" w14:paraId="692FFF38" w14:textId="77777777" w:rsidTr="00806E9B">
        <w:trPr>
          <w:ins w:id="3024" w:author="MCC TF160" w:date="2023-03-13T14:39:00Z"/>
        </w:trPr>
        <w:tc>
          <w:tcPr>
            <w:tcW w:w="1479" w:type="dxa"/>
            <w:tcBorders>
              <w:bottom w:val="single" w:sz="4" w:space="0" w:color="auto"/>
            </w:tcBorders>
            <w:shd w:val="clear" w:color="auto" w:fill="E0E0E0"/>
          </w:tcPr>
          <w:p w14:paraId="40D752F6" w14:textId="77777777" w:rsidR="00DF09B6" w:rsidRPr="008F64F6" w:rsidRDefault="00DF09B6" w:rsidP="00806E9B">
            <w:pPr>
              <w:pStyle w:val="TAL"/>
              <w:rPr>
                <w:ins w:id="3025" w:author="MCC TF160" w:date="2023-03-13T14:39:00Z"/>
                <w:b/>
              </w:rPr>
            </w:pPr>
            <w:bookmarkStart w:id="3026" w:name="IMS_IP_CLIENT_PORT" w:colFirst="1" w:colLast="1"/>
            <w:ins w:id="3027" w:author="MCC TF160" w:date="2023-03-13T14:39:00Z">
              <w:r w:rsidRPr="008F64F6">
                <w:rPr>
                  <w:b/>
                </w:rPr>
                <w:t>Name</w:t>
              </w:r>
            </w:ins>
          </w:p>
        </w:tc>
        <w:tc>
          <w:tcPr>
            <w:tcW w:w="8378" w:type="dxa"/>
            <w:gridSpan w:val="2"/>
            <w:tcBorders>
              <w:bottom w:val="single" w:sz="4" w:space="0" w:color="auto"/>
            </w:tcBorders>
            <w:shd w:val="clear" w:color="auto" w:fill="FFFF99"/>
          </w:tcPr>
          <w:p w14:paraId="1F966F13" w14:textId="77777777" w:rsidR="00DF09B6" w:rsidRPr="008F64F6" w:rsidRDefault="00DF09B6" w:rsidP="00806E9B">
            <w:pPr>
              <w:pStyle w:val="TAL"/>
              <w:rPr>
                <w:ins w:id="3028" w:author="MCC TF160" w:date="2023-03-13T14:39:00Z"/>
                <w:b/>
              </w:rPr>
            </w:pPr>
            <w:ins w:id="3029" w:author="MCC TF160" w:date="2023-03-13T14:39:00Z">
              <w:r w:rsidRPr="008F64F6">
                <w:rPr>
                  <w:b/>
                </w:rPr>
                <w:t>IMS_IP_CLIENT_PORT</w:t>
              </w:r>
            </w:ins>
          </w:p>
        </w:tc>
      </w:tr>
      <w:bookmarkEnd w:id="3026"/>
      <w:tr w:rsidR="00DF09B6" w14:paraId="6D4486D1" w14:textId="77777777" w:rsidTr="00806E9B">
        <w:trPr>
          <w:ins w:id="3030" w:author="MCC TF160" w:date="2023-03-13T14:39:00Z"/>
        </w:trPr>
        <w:tc>
          <w:tcPr>
            <w:tcW w:w="1479" w:type="dxa"/>
            <w:tcBorders>
              <w:bottom w:val="double" w:sz="4" w:space="0" w:color="auto"/>
            </w:tcBorders>
            <w:shd w:val="clear" w:color="auto" w:fill="E0E0E0"/>
          </w:tcPr>
          <w:p w14:paraId="715F06F2" w14:textId="77777777" w:rsidR="00DF09B6" w:rsidRPr="008F64F6" w:rsidRDefault="00DF09B6" w:rsidP="00806E9B">
            <w:pPr>
              <w:pStyle w:val="TAL"/>
              <w:rPr>
                <w:ins w:id="3031" w:author="MCC TF160" w:date="2023-03-13T14:39:00Z"/>
                <w:b/>
              </w:rPr>
            </w:pPr>
            <w:ins w:id="3032" w:author="MCC TF160" w:date="2023-03-13T14:39:00Z">
              <w:r w:rsidRPr="008F64F6">
                <w:rPr>
                  <w:b/>
                </w:rPr>
                <w:t>Comment</w:t>
              </w:r>
            </w:ins>
          </w:p>
        </w:tc>
        <w:tc>
          <w:tcPr>
            <w:tcW w:w="8378" w:type="dxa"/>
            <w:gridSpan w:val="2"/>
            <w:tcBorders>
              <w:bottom w:val="double" w:sz="4" w:space="0" w:color="auto"/>
            </w:tcBorders>
            <w:shd w:val="clear" w:color="auto" w:fill="auto"/>
          </w:tcPr>
          <w:p w14:paraId="659A5890" w14:textId="77777777" w:rsidR="00DF09B6" w:rsidRPr="008F64F6" w:rsidRDefault="00DF09B6" w:rsidP="00806E9B">
            <w:pPr>
              <w:pStyle w:val="TAL"/>
              <w:rPr>
                <w:ins w:id="3033" w:author="MCC TF160" w:date="2023-03-13T14:39:00Z"/>
              </w:rPr>
            </w:pPr>
            <w:ins w:id="3034" w:author="MCC TF160" w:date="2023-03-13T14:39:00Z">
              <w:r w:rsidRPr="008F64F6">
                <w:t>IMS client: send requests, receive response</w:t>
              </w:r>
            </w:ins>
          </w:p>
        </w:tc>
      </w:tr>
      <w:tr w:rsidR="00DF09B6" w14:paraId="0123E613" w14:textId="77777777" w:rsidTr="00806E9B">
        <w:trPr>
          <w:ins w:id="3035" w:author="MCC TF160" w:date="2023-03-13T14:39:00Z"/>
        </w:trPr>
        <w:tc>
          <w:tcPr>
            <w:tcW w:w="1479" w:type="dxa"/>
            <w:tcBorders>
              <w:top w:val="double" w:sz="4" w:space="0" w:color="auto"/>
            </w:tcBorders>
            <w:shd w:val="clear" w:color="auto" w:fill="auto"/>
          </w:tcPr>
          <w:p w14:paraId="78F4FF73" w14:textId="77777777" w:rsidR="00DF09B6" w:rsidRPr="008F64F6" w:rsidRDefault="00DF09B6" w:rsidP="00806E9B">
            <w:pPr>
              <w:pStyle w:val="TAL"/>
              <w:rPr>
                <w:ins w:id="3036" w:author="MCC TF160" w:date="2023-03-13T14:39:00Z"/>
              </w:rPr>
            </w:pPr>
            <w:ins w:id="3037" w:author="MCC TF160" w:date="2023-03-13T14:39:00Z">
              <w:r w:rsidRPr="008F64F6">
                <w:t>out</w:t>
              </w:r>
            </w:ins>
          </w:p>
        </w:tc>
        <w:tc>
          <w:tcPr>
            <w:tcW w:w="2957" w:type="dxa"/>
            <w:tcBorders>
              <w:top w:val="double" w:sz="4" w:space="0" w:color="auto"/>
            </w:tcBorders>
            <w:shd w:val="clear" w:color="auto" w:fill="auto"/>
          </w:tcPr>
          <w:p w14:paraId="69F8E4F9" w14:textId="77777777" w:rsidR="00DF09B6" w:rsidRPr="008F64F6" w:rsidRDefault="00DF09B6" w:rsidP="00806E9B">
            <w:pPr>
              <w:pStyle w:val="TAL"/>
              <w:rPr>
                <w:ins w:id="3038" w:author="MCC TF160" w:date="2023-03-13T14:39:00Z"/>
              </w:rPr>
            </w:pPr>
            <w:ins w:id="3039" w:author="MCC TF160" w:date="2023-03-13T14:39:00Z">
              <w:r>
                <w:fldChar w:fldCharType="begin"/>
              </w:r>
              <w:r>
                <w:instrText>HYPERLINK \l "IMS_DATA_REQ"</w:instrText>
              </w:r>
              <w:r>
                <w:fldChar w:fldCharType="separate"/>
              </w:r>
              <w:r>
                <w:rPr>
                  <w:rStyle w:val="Hyperlink"/>
                </w:rPr>
                <w:t>IMS_DATA_REQ</w:t>
              </w:r>
              <w:r>
                <w:rPr>
                  <w:rStyle w:val="Hyperlink"/>
                </w:rPr>
                <w:fldChar w:fldCharType="end"/>
              </w:r>
            </w:ins>
          </w:p>
        </w:tc>
        <w:tc>
          <w:tcPr>
            <w:tcW w:w="5421" w:type="dxa"/>
            <w:tcBorders>
              <w:top w:val="double" w:sz="4" w:space="0" w:color="auto"/>
            </w:tcBorders>
            <w:shd w:val="clear" w:color="auto" w:fill="auto"/>
          </w:tcPr>
          <w:p w14:paraId="0C750A96" w14:textId="77777777" w:rsidR="00DF09B6" w:rsidRPr="008F64F6" w:rsidRDefault="00DF09B6" w:rsidP="00806E9B">
            <w:pPr>
              <w:pStyle w:val="TAL"/>
              <w:rPr>
                <w:ins w:id="3040" w:author="MCC TF160" w:date="2023-03-13T14:39:00Z"/>
              </w:rPr>
            </w:pPr>
          </w:p>
        </w:tc>
      </w:tr>
      <w:tr w:rsidR="00DF09B6" w14:paraId="574DDA3B" w14:textId="77777777" w:rsidTr="00806E9B">
        <w:trPr>
          <w:ins w:id="3041" w:author="MCC TF160" w:date="2023-03-13T14:39:00Z"/>
        </w:trPr>
        <w:tc>
          <w:tcPr>
            <w:tcW w:w="1479" w:type="dxa"/>
            <w:shd w:val="clear" w:color="auto" w:fill="auto"/>
          </w:tcPr>
          <w:p w14:paraId="593E289D" w14:textId="77777777" w:rsidR="00DF09B6" w:rsidRPr="008F64F6" w:rsidRDefault="00DF09B6" w:rsidP="00806E9B">
            <w:pPr>
              <w:pStyle w:val="TAL"/>
              <w:rPr>
                <w:ins w:id="3042" w:author="MCC TF160" w:date="2023-03-13T14:39:00Z"/>
              </w:rPr>
            </w:pPr>
            <w:ins w:id="3043" w:author="MCC TF160" w:date="2023-03-13T14:39:00Z">
              <w:r w:rsidRPr="008F64F6">
                <w:t>in</w:t>
              </w:r>
            </w:ins>
          </w:p>
        </w:tc>
        <w:tc>
          <w:tcPr>
            <w:tcW w:w="2957" w:type="dxa"/>
            <w:shd w:val="clear" w:color="auto" w:fill="auto"/>
          </w:tcPr>
          <w:p w14:paraId="40A8F457" w14:textId="77777777" w:rsidR="00DF09B6" w:rsidRPr="008F64F6" w:rsidRDefault="00DF09B6" w:rsidP="00806E9B">
            <w:pPr>
              <w:pStyle w:val="TAL"/>
              <w:rPr>
                <w:ins w:id="3044" w:author="MCC TF160" w:date="2023-03-13T14:39:00Z"/>
              </w:rPr>
            </w:pPr>
            <w:ins w:id="3045" w:author="MCC TF160" w:date="2023-03-13T14:39:00Z">
              <w:r>
                <w:fldChar w:fldCharType="begin"/>
              </w:r>
              <w:r>
                <w:instrText>HYPERLINK \l "IMS_DATA_RSP"</w:instrText>
              </w:r>
              <w:r>
                <w:fldChar w:fldCharType="separate"/>
              </w:r>
              <w:r>
                <w:rPr>
                  <w:rStyle w:val="Hyperlink"/>
                </w:rPr>
                <w:t>IMS_DATA_RSP</w:t>
              </w:r>
              <w:r>
                <w:rPr>
                  <w:rStyle w:val="Hyperlink"/>
                </w:rPr>
                <w:fldChar w:fldCharType="end"/>
              </w:r>
            </w:ins>
          </w:p>
        </w:tc>
        <w:tc>
          <w:tcPr>
            <w:tcW w:w="5421" w:type="dxa"/>
            <w:shd w:val="clear" w:color="auto" w:fill="auto"/>
          </w:tcPr>
          <w:p w14:paraId="2CB282BA" w14:textId="77777777" w:rsidR="00DF09B6" w:rsidRPr="008F64F6" w:rsidRDefault="00DF09B6" w:rsidP="00806E9B">
            <w:pPr>
              <w:pStyle w:val="TAL"/>
              <w:rPr>
                <w:ins w:id="3046" w:author="MCC TF160" w:date="2023-03-13T14:39:00Z"/>
              </w:rPr>
            </w:pPr>
          </w:p>
        </w:tc>
      </w:tr>
    </w:tbl>
    <w:p w14:paraId="60BA0045" w14:textId="77777777" w:rsidR="00DF09B6" w:rsidRDefault="00DF09B6" w:rsidP="00DF09B6">
      <w:pPr>
        <w:rPr>
          <w:ins w:id="3047" w:author="MCC TF160" w:date="2023-03-13T14:39:00Z"/>
        </w:rPr>
      </w:pPr>
    </w:p>
    <w:p w14:paraId="5AA9340D" w14:textId="77777777" w:rsidR="00DF09B6" w:rsidRDefault="00DF09B6" w:rsidP="00DF09B6">
      <w:pPr>
        <w:pStyle w:val="TH"/>
        <w:rPr>
          <w:ins w:id="3048" w:author="MCC TF160" w:date="2023-03-13T14:39:00Z"/>
        </w:rPr>
      </w:pPr>
      <w:ins w:id="3049" w:author="MCC TF160" w:date="2023-03-13T14:39:00Z">
        <w:r>
          <w:t>IMS_IP_SERVER_PORT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F09B6" w14:paraId="0A6C9A71" w14:textId="77777777" w:rsidTr="00806E9B">
        <w:trPr>
          <w:ins w:id="3050" w:author="MCC TF160" w:date="2023-03-13T14:39:00Z"/>
        </w:trPr>
        <w:tc>
          <w:tcPr>
            <w:tcW w:w="9857" w:type="dxa"/>
            <w:gridSpan w:val="3"/>
            <w:shd w:val="clear" w:color="auto" w:fill="E0E0E0"/>
          </w:tcPr>
          <w:p w14:paraId="283EC086" w14:textId="77777777" w:rsidR="00DF09B6" w:rsidRPr="008F64F6" w:rsidRDefault="00DF09B6" w:rsidP="00806E9B">
            <w:pPr>
              <w:pStyle w:val="TAL"/>
              <w:rPr>
                <w:ins w:id="3051" w:author="MCC TF160" w:date="2023-03-13T14:39:00Z"/>
                <w:b/>
              </w:rPr>
            </w:pPr>
            <w:ins w:id="3052" w:author="MCC TF160" w:date="2023-03-13T14:39:00Z">
              <w:r w:rsidRPr="008F64F6">
                <w:rPr>
                  <w:b/>
                </w:rPr>
                <w:t>TTCN-3 Port Type</w:t>
              </w:r>
            </w:ins>
          </w:p>
        </w:tc>
      </w:tr>
      <w:tr w:rsidR="00DF09B6" w14:paraId="125F95DC" w14:textId="77777777" w:rsidTr="00806E9B">
        <w:trPr>
          <w:ins w:id="3053" w:author="MCC TF160" w:date="2023-03-13T14:39:00Z"/>
        </w:trPr>
        <w:tc>
          <w:tcPr>
            <w:tcW w:w="1479" w:type="dxa"/>
            <w:tcBorders>
              <w:bottom w:val="single" w:sz="4" w:space="0" w:color="auto"/>
            </w:tcBorders>
            <w:shd w:val="clear" w:color="auto" w:fill="E0E0E0"/>
          </w:tcPr>
          <w:p w14:paraId="036D98A7" w14:textId="77777777" w:rsidR="00DF09B6" w:rsidRPr="008F64F6" w:rsidRDefault="00DF09B6" w:rsidP="00806E9B">
            <w:pPr>
              <w:pStyle w:val="TAL"/>
              <w:rPr>
                <w:ins w:id="3054" w:author="MCC TF160" w:date="2023-03-13T14:39:00Z"/>
                <w:b/>
              </w:rPr>
            </w:pPr>
            <w:bookmarkStart w:id="3055" w:name="IMS_IP_SERVER_PORT" w:colFirst="1" w:colLast="1"/>
            <w:ins w:id="3056" w:author="MCC TF160" w:date="2023-03-13T14:39:00Z">
              <w:r w:rsidRPr="008F64F6">
                <w:rPr>
                  <w:b/>
                </w:rPr>
                <w:t>Name</w:t>
              </w:r>
            </w:ins>
          </w:p>
        </w:tc>
        <w:tc>
          <w:tcPr>
            <w:tcW w:w="8378" w:type="dxa"/>
            <w:gridSpan w:val="2"/>
            <w:tcBorders>
              <w:bottom w:val="single" w:sz="4" w:space="0" w:color="auto"/>
            </w:tcBorders>
            <w:shd w:val="clear" w:color="auto" w:fill="FFFF99"/>
          </w:tcPr>
          <w:p w14:paraId="1E85E99B" w14:textId="77777777" w:rsidR="00DF09B6" w:rsidRPr="008F64F6" w:rsidRDefault="00DF09B6" w:rsidP="00806E9B">
            <w:pPr>
              <w:pStyle w:val="TAL"/>
              <w:rPr>
                <w:ins w:id="3057" w:author="MCC TF160" w:date="2023-03-13T14:39:00Z"/>
                <w:b/>
              </w:rPr>
            </w:pPr>
            <w:ins w:id="3058" w:author="MCC TF160" w:date="2023-03-13T14:39:00Z">
              <w:r w:rsidRPr="008F64F6">
                <w:rPr>
                  <w:b/>
                </w:rPr>
                <w:t>IMS_IP_SERVER_PORT</w:t>
              </w:r>
            </w:ins>
          </w:p>
        </w:tc>
      </w:tr>
      <w:bookmarkEnd w:id="3055"/>
      <w:tr w:rsidR="00DF09B6" w14:paraId="4B9BF9FD" w14:textId="77777777" w:rsidTr="00806E9B">
        <w:trPr>
          <w:ins w:id="3059" w:author="MCC TF160" w:date="2023-03-13T14:39:00Z"/>
        </w:trPr>
        <w:tc>
          <w:tcPr>
            <w:tcW w:w="1479" w:type="dxa"/>
            <w:tcBorders>
              <w:bottom w:val="double" w:sz="4" w:space="0" w:color="auto"/>
            </w:tcBorders>
            <w:shd w:val="clear" w:color="auto" w:fill="E0E0E0"/>
          </w:tcPr>
          <w:p w14:paraId="7804D563" w14:textId="77777777" w:rsidR="00DF09B6" w:rsidRPr="008F64F6" w:rsidRDefault="00DF09B6" w:rsidP="00806E9B">
            <w:pPr>
              <w:pStyle w:val="TAL"/>
              <w:rPr>
                <w:ins w:id="3060" w:author="MCC TF160" w:date="2023-03-13T14:39:00Z"/>
                <w:b/>
              </w:rPr>
            </w:pPr>
            <w:ins w:id="3061" w:author="MCC TF160" w:date="2023-03-13T14:39:00Z">
              <w:r w:rsidRPr="008F64F6">
                <w:rPr>
                  <w:b/>
                </w:rPr>
                <w:t>Comment</w:t>
              </w:r>
            </w:ins>
          </w:p>
        </w:tc>
        <w:tc>
          <w:tcPr>
            <w:tcW w:w="8378" w:type="dxa"/>
            <w:gridSpan w:val="2"/>
            <w:tcBorders>
              <w:bottom w:val="double" w:sz="4" w:space="0" w:color="auto"/>
            </w:tcBorders>
            <w:shd w:val="clear" w:color="auto" w:fill="auto"/>
          </w:tcPr>
          <w:p w14:paraId="6C7B2734" w14:textId="77777777" w:rsidR="00DF09B6" w:rsidRPr="008F64F6" w:rsidRDefault="00DF09B6" w:rsidP="00806E9B">
            <w:pPr>
              <w:pStyle w:val="TAL"/>
              <w:rPr>
                <w:ins w:id="3062" w:author="MCC TF160" w:date="2023-03-13T14:39:00Z"/>
              </w:rPr>
            </w:pPr>
            <w:ins w:id="3063" w:author="MCC TF160" w:date="2023-03-13T14:39:00Z">
              <w:r w:rsidRPr="008F64F6">
                <w:t>IMS server: send response, receive requests</w:t>
              </w:r>
            </w:ins>
          </w:p>
        </w:tc>
      </w:tr>
      <w:tr w:rsidR="00DF09B6" w14:paraId="05A3EFB0" w14:textId="77777777" w:rsidTr="00806E9B">
        <w:trPr>
          <w:ins w:id="3064" w:author="MCC TF160" w:date="2023-03-13T14:39:00Z"/>
        </w:trPr>
        <w:tc>
          <w:tcPr>
            <w:tcW w:w="1479" w:type="dxa"/>
            <w:tcBorders>
              <w:top w:val="double" w:sz="4" w:space="0" w:color="auto"/>
            </w:tcBorders>
            <w:shd w:val="clear" w:color="auto" w:fill="auto"/>
          </w:tcPr>
          <w:p w14:paraId="39D241BE" w14:textId="77777777" w:rsidR="00DF09B6" w:rsidRPr="008F64F6" w:rsidRDefault="00DF09B6" w:rsidP="00806E9B">
            <w:pPr>
              <w:pStyle w:val="TAL"/>
              <w:rPr>
                <w:ins w:id="3065" w:author="MCC TF160" w:date="2023-03-13T14:39:00Z"/>
              </w:rPr>
            </w:pPr>
            <w:ins w:id="3066" w:author="MCC TF160" w:date="2023-03-13T14:39:00Z">
              <w:r w:rsidRPr="008F64F6">
                <w:t>out</w:t>
              </w:r>
            </w:ins>
          </w:p>
        </w:tc>
        <w:tc>
          <w:tcPr>
            <w:tcW w:w="2957" w:type="dxa"/>
            <w:tcBorders>
              <w:top w:val="double" w:sz="4" w:space="0" w:color="auto"/>
            </w:tcBorders>
            <w:shd w:val="clear" w:color="auto" w:fill="auto"/>
          </w:tcPr>
          <w:p w14:paraId="5230DFE7" w14:textId="77777777" w:rsidR="00DF09B6" w:rsidRPr="008F64F6" w:rsidRDefault="00DF09B6" w:rsidP="00806E9B">
            <w:pPr>
              <w:pStyle w:val="TAL"/>
              <w:rPr>
                <w:ins w:id="3067" w:author="MCC TF160" w:date="2023-03-13T14:39:00Z"/>
              </w:rPr>
            </w:pPr>
            <w:ins w:id="3068" w:author="MCC TF160" w:date="2023-03-13T14:39:00Z">
              <w:r>
                <w:fldChar w:fldCharType="begin"/>
              </w:r>
              <w:r>
                <w:instrText>HYPERLINK \l "IMS_DATA_RSP"</w:instrText>
              </w:r>
              <w:r>
                <w:fldChar w:fldCharType="separate"/>
              </w:r>
              <w:r>
                <w:rPr>
                  <w:rStyle w:val="Hyperlink"/>
                </w:rPr>
                <w:t>IMS_DATA_RSP</w:t>
              </w:r>
              <w:r>
                <w:rPr>
                  <w:rStyle w:val="Hyperlink"/>
                </w:rPr>
                <w:fldChar w:fldCharType="end"/>
              </w:r>
            </w:ins>
          </w:p>
        </w:tc>
        <w:tc>
          <w:tcPr>
            <w:tcW w:w="5421" w:type="dxa"/>
            <w:tcBorders>
              <w:top w:val="double" w:sz="4" w:space="0" w:color="auto"/>
            </w:tcBorders>
            <w:shd w:val="clear" w:color="auto" w:fill="auto"/>
          </w:tcPr>
          <w:p w14:paraId="380A7E81" w14:textId="77777777" w:rsidR="00DF09B6" w:rsidRPr="008F64F6" w:rsidRDefault="00DF09B6" w:rsidP="00806E9B">
            <w:pPr>
              <w:pStyle w:val="TAL"/>
              <w:rPr>
                <w:ins w:id="3069" w:author="MCC TF160" w:date="2023-03-13T14:39:00Z"/>
              </w:rPr>
            </w:pPr>
          </w:p>
        </w:tc>
      </w:tr>
      <w:tr w:rsidR="00DF09B6" w14:paraId="4710E3AB" w14:textId="77777777" w:rsidTr="00806E9B">
        <w:trPr>
          <w:ins w:id="3070" w:author="MCC TF160" w:date="2023-03-13T14:39:00Z"/>
        </w:trPr>
        <w:tc>
          <w:tcPr>
            <w:tcW w:w="1479" w:type="dxa"/>
            <w:shd w:val="clear" w:color="auto" w:fill="auto"/>
          </w:tcPr>
          <w:p w14:paraId="7D2ED7B9" w14:textId="77777777" w:rsidR="00DF09B6" w:rsidRPr="008F64F6" w:rsidRDefault="00DF09B6" w:rsidP="00806E9B">
            <w:pPr>
              <w:pStyle w:val="TAL"/>
              <w:rPr>
                <w:ins w:id="3071" w:author="MCC TF160" w:date="2023-03-13T14:39:00Z"/>
              </w:rPr>
            </w:pPr>
            <w:ins w:id="3072" w:author="MCC TF160" w:date="2023-03-13T14:39:00Z">
              <w:r w:rsidRPr="008F64F6">
                <w:t>in</w:t>
              </w:r>
            </w:ins>
          </w:p>
        </w:tc>
        <w:tc>
          <w:tcPr>
            <w:tcW w:w="2957" w:type="dxa"/>
            <w:shd w:val="clear" w:color="auto" w:fill="auto"/>
          </w:tcPr>
          <w:p w14:paraId="0916DB88" w14:textId="77777777" w:rsidR="00DF09B6" w:rsidRPr="008F64F6" w:rsidRDefault="00DF09B6" w:rsidP="00806E9B">
            <w:pPr>
              <w:pStyle w:val="TAL"/>
              <w:rPr>
                <w:ins w:id="3073" w:author="MCC TF160" w:date="2023-03-13T14:39:00Z"/>
              </w:rPr>
            </w:pPr>
            <w:ins w:id="3074" w:author="MCC TF160" w:date="2023-03-13T14:39:00Z">
              <w:r>
                <w:fldChar w:fldCharType="begin"/>
              </w:r>
              <w:r>
                <w:instrText>HYPERLINK \l "IMS_DATA_REQ"</w:instrText>
              </w:r>
              <w:r>
                <w:fldChar w:fldCharType="separate"/>
              </w:r>
              <w:r>
                <w:rPr>
                  <w:rStyle w:val="Hyperlink"/>
                </w:rPr>
                <w:t>IMS_DATA_REQ</w:t>
              </w:r>
              <w:r>
                <w:rPr>
                  <w:rStyle w:val="Hyperlink"/>
                </w:rPr>
                <w:fldChar w:fldCharType="end"/>
              </w:r>
            </w:ins>
          </w:p>
        </w:tc>
        <w:tc>
          <w:tcPr>
            <w:tcW w:w="5421" w:type="dxa"/>
            <w:shd w:val="clear" w:color="auto" w:fill="auto"/>
          </w:tcPr>
          <w:p w14:paraId="4CF0A5AE" w14:textId="77777777" w:rsidR="00DF09B6" w:rsidRPr="008F64F6" w:rsidRDefault="00DF09B6" w:rsidP="00806E9B">
            <w:pPr>
              <w:pStyle w:val="TAL"/>
              <w:rPr>
                <w:ins w:id="3075" w:author="MCC TF160" w:date="2023-03-13T14:39:00Z"/>
              </w:rPr>
            </w:pPr>
          </w:p>
        </w:tc>
      </w:tr>
    </w:tbl>
    <w:p w14:paraId="6DFB00B1" w14:textId="77777777" w:rsidR="00DF09B6" w:rsidRDefault="00DF09B6" w:rsidP="00DF09B6">
      <w:pPr>
        <w:rPr>
          <w:ins w:id="3076" w:author="MCC TF160" w:date="2023-03-13T14:39:00Z"/>
        </w:rPr>
      </w:pPr>
    </w:p>
    <w:p w14:paraId="515683E1" w14:textId="77777777" w:rsidR="00DF09B6" w:rsidRDefault="00DF09B6" w:rsidP="00DF09B6">
      <w:pPr>
        <w:pStyle w:val="Heading1"/>
        <w:rPr>
          <w:ins w:id="3077" w:author="MCC TF160" w:date="2023-03-13T14:39:00Z"/>
        </w:rPr>
      </w:pPr>
      <w:ins w:id="3078" w:author="MCC TF160" w:date="2023-03-13T14:39:00Z">
        <w:r>
          <w:t>H.3</w:t>
        </w:r>
        <w:r>
          <w:tab/>
          <w:t>HTTP_ASP_TypeDefs</w:t>
        </w:r>
      </w:ins>
    </w:p>
    <w:p w14:paraId="7F0E390F" w14:textId="77777777" w:rsidR="00DF09B6" w:rsidRDefault="00DF09B6" w:rsidP="00DF09B6">
      <w:pPr>
        <w:pStyle w:val="Heading2"/>
        <w:rPr>
          <w:ins w:id="3079" w:author="MCC TF160" w:date="2023-03-13T14:39:00Z"/>
        </w:rPr>
      </w:pPr>
      <w:ins w:id="3080" w:author="MCC TF160" w:date="2023-03-13T14:39:00Z">
        <w:r>
          <w:t>H.3.1</w:t>
        </w:r>
        <w:r>
          <w:tab/>
          <w:t>HTTP_ASP_Definitions</w:t>
        </w:r>
      </w:ins>
    </w:p>
    <w:p w14:paraId="5FAFEAFC" w14:textId="77777777" w:rsidR="00DF09B6" w:rsidRDefault="00DF09B6" w:rsidP="00DF09B6">
      <w:pPr>
        <w:pStyle w:val="TH"/>
        <w:rPr>
          <w:ins w:id="3081" w:author="MCC TF160" w:date="2023-03-13T14:39:00Z"/>
        </w:rPr>
      </w:pPr>
      <w:ins w:id="3082" w:author="MCC TF160" w:date="2023-03-13T14:39:00Z">
        <w:r>
          <w:t>HttpServerInfo_Type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18BE52D8" w14:textId="77777777" w:rsidTr="00806E9B">
        <w:trPr>
          <w:ins w:id="3083" w:author="MCC TF160" w:date="2023-03-13T14:39:00Z"/>
        </w:trPr>
        <w:tc>
          <w:tcPr>
            <w:tcW w:w="9857" w:type="dxa"/>
            <w:gridSpan w:val="4"/>
            <w:shd w:val="clear" w:color="auto" w:fill="E0E0E0"/>
          </w:tcPr>
          <w:p w14:paraId="7AD6AD2B" w14:textId="77777777" w:rsidR="00DF09B6" w:rsidRPr="008F64F6" w:rsidRDefault="00DF09B6" w:rsidP="00806E9B">
            <w:pPr>
              <w:pStyle w:val="TAL"/>
              <w:rPr>
                <w:ins w:id="3084" w:author="MCC TF160" w:date="2023-03-13T14:39:00Z"/>
                <w:b/>
              </w:rPr>
            </w:pPr>
            <w:ins w:id="3085" w:author="MCC TF160" w:date="2023-03-13T14:39:00Z">
              <w:r w:rsidRPr="008F64F6">
                <w:rPr>
                  <w:b/>
                </w:rPr>
                <w:t>TTCN-3 Record Type</w:t>
              </w:r>
            </w:ins>
          </w:p>
        </w:tc>
      </w:tr>
      <w:tr w:rsidR="00DF09B6" w14:paraId="49B4E333" w14:textId="77777777" w:rsidTr="00806E9B">
        <w:trPr>
          <w:ins w:id="3086" w:author="MCC TF160" w:date="2023-03-13T14:39:00Z"/>
        </w:trPr>
        <w:tc>
          <w:tcPr>
            <w:tcW w:w="1479" w:type="dxa"/>
            <w:tcBorders>
              <w:bottom w:val="single" w:sz="4" w:space="0" w:color="auto"/>
            </w:tcBorders>
            <w:shd w:val="clear" w:color="auto" w:fill="E0E0E0"/>
          </w:tcPr>
          <w:p w14:paraId="587CE4A3" w14:textId="77777777" w:rsidR="00DF09B6" w:rsidRPr="008F64F6" w:rsidRDefault="00DF09B6" w:rsidP="00806E9B">
            <w:pPr>
              <w:pStyle w:val="TAL"/>
              <w:rPr>
                <w:ins w:id="3087" w:author="MCC TF160" w:date="2023-03-13T14:39:00Z"/>
                <w:b/>
              </w:rPr>
            </w:pPr>
            <w:bookmarkStart w:id="3088" w:name="HttpServerInfo_Type" w:colFirst="1" w:colLast="1"/>
            <w:ins w:id="3089" w:author="MCC TF160" w:date="2023-03-13T14:39:00Z">
              <w:r w:rsidRPr="008F64F6">
                <w:rPr>
                  <w:b/>
                </w:rPr>
                <w:t>Name</w:t>
              </w:r>
            </w:ins>
          </w:p>
        </w:tc>
        <w:tc>
          <w:tcPr>
            <w:tcW w:w="8378" w:type="dxa"/>
            <w:gridSpan w:val="3"/>
            <w:tcBorders>
              <w:bottom w:val="single" w:sz="4" w:space="0" w:color="auto"/>
            </w:tcBorders>
            <w:shd w:val="clear" w:color="auto" w:fill="FFFF99"/>
          </w:tcPr>
          <w:p w14:paraId="4A5C1595" w14:textId="77777777" w:rsidR="00DF09B6" w:rsidRPr="008F64F6" w:rsidRDefault="00DF09B6" w:rsidP="00806E9B">
            <w:pPr>
              <w:pStyle w:val="TAL"/>
              <w:rPr>
                <w:ins w:id="3090" w:author="MCC TF160" w:date="2023-03-13T14:39:00Z"/>
                <w:b/>
              </w:rPr>
            </w:pPr>
            <w:ins w:id="3091" w:author="MCC TF160" w:date="2023-03-13T14:39:00Z">
              <w:r w:rsidRPr="008F64F6">
                <w:rPr>
                  <w:b/>
                </w:rPr>
                <w:t>HttpServerInfo_Type</w:t>
              </w:r>
            </w:ins>
          </w:p>
        </w:tc>
      </w:tr>
      <w:bookmarkEnd w:id="3088"/>
      <w:tr w:rsidR="00DF09B6" w14:paraId="394B9D31" w14:textId="77777777" w:rsidTr="00806E9B">
        <w:trPr>
          <w:ins w:id="3092" w:author="MCC TF160" w:date="2023-03-13T14:39:00Z"/>
        </w:trPr>
        <w:tc>
          <w:tcPr>
            <w:tcW w:w="1479" w:type="dxa"/>
            <w:tcBorders>
              <w:bottom w:val="double" w:sz="4" w:space="0" w:color="auto"/>
            </w:tcBorders>
            <w:shd w:val="clear" w:color="auto" w:fill="E0E0E0"/>
          </w:tcPr>
          <w:p w14:paraId="3B7CEED9" w14:textId="77777777" w:rsidR="00DF09B6" w:rsidRPr="008F64F6" w:rsidRDefault="00DF09B6" w:rsidP="00806E9B">
            <w:pPr>
              <w:pStyle w:val="TAL"/>
              <w:rPr>
                <w:ins w:id="3093" w:author="MCC TF160" w:date="2023-03-13T14:39:00Z"/>
                <w:b/>
              </w:rPr>
            </w:pPr>
            <w:ins w:id="3094" w:author="MCC TF160" w:date="2023-03-13T14:39:00Z">
              <w:r w:rsidRPr="008F64F6">
                <w:rPr>
                  <w:b/>
                </w:rPr>
                <w:t>Comment</w:t>
              </w:r>
            </w:ins>
          </w:p>
        </w:tc>
        <w:tc>
          <w:tcPr>
            <w:tcW w:w="8378" w:type="dxa"/>
            <w:gridSpan w:val="3"/>
            <w:tcBorders>
              <w:bottom w:val="double" w:sz="4" w:space="0" w:color="auto"/>
            </w:tcBorders>
            <w:shd w:val="clear" w:color="auto" w:fill="auto"/>
          </w:tcPr>
          <w:p w14:paraId="42E3D412" w14:textId="77777777" w:rsidR="00DF09B6" w:rsidRPr="008F64F6" w:rsidRDefault="00DF09B6" w:rsidP="00806E9B">
            <w:pPr>
              <w:pStyle w:val="TAL"/>
              <w:rPr>
                <w:ins w:id="3095" w:author="MCC TF160" w:date="2023-03-13T14:39:00Z"/>
              </w:rPr>
            </w:pPr>
          </w:p>
        </w:tc>
      </w:tr>
      <w:tr w:rsidR="00DF09B6" w14:paraId="05948BD0" w14:textId="77777777" w:rsidTr="00806E9B">
        <w:trPr>
          <w:ins w:id="3096" w:author="MCC TF160" w:date="2023-03-13T14:39:00Z"/>
        </w:trPr>
        <w:tc>
          <w:tcPr>
            <w:tcW w:w="1479" w:type="dxa"/>
            <w:tcBorders>
              <w:top w:val="double" w:sz="4" w:space="0" w:color="auto"/>
            </w:tcBorders>
            <w:shd w:val="clear" w:color="auto" w:fill="auto"/>
          </w:tcPr>
          <w:p w14:paraId="24DA34CC" w14:textId="77777777" w:rsidR="00DF09B6" w:rsidRPr="008F64F6" w:rsidRDefault="00DF09B6" w:rsidP="00806E9B">
            <w:pPr>
              <w:pStyle w:val="TAL"/>
              <w:rPr>
                <w:ins w:id="3097" w:author="MCC TF160" w:date="2023-03-13T14:39:00Z"/>
              </w:rPr>
            </w:pPr>
            <w:ins w:id="3098" w:author="MCC TF160" w:date="2023-03-13T14:39:00Z">
              <w:r w:rsidRPr="008F64F6">
                <w:t>serverAddr</w:t>
              </w:r>
            </w:ins>
          </w:p>
        </w:tc>
        <w:tc>
          <w:tcPr>
            <w:tcW w:w="2464" w:type="dxa"/>
            <w:tcBorders>
              <w:top w:val="double" w:sz="4" w:space="0" w:color="auto"/>
            </w:tcBorders>
            <w:shd w:val="clear" w:color="auto" w:fill="auto"/>
          </w:tcPr>
          <w:p w14:paraId="62284156" w14:textId="77777777" w:rsidR="00DF09B6" w:rsidRPr="008F64F6" w:rsidRDefault="00DF09B6" w:rsidP="00806E9B">
            <w:pPr>
              <w:pStyle w:val="TAL"/>
              <w:rPr>
                <w:ins w:id="3099" w:author="MCC TF160" w:date="2023-03-13T14:39:00Z"/>
              </w:rPr>
            </w:pPr>
            <w:ins w:id="3100" w:author="MCC TF160" w:date="2023-03-13T14:39:00Z">
              <w:r w:rsidRPr="008F64F6">
                <w:t>IP_AddrInfo_Type</w:t>
              </w:r>
            </w:ins>
          </w:p>
        </w:tc>
        <w:tc>
          <w:tcPr>
            <w:tcW w:w="493" w:type="dxa"/>
            <w:tcBorders>
              <w:top w:val="double" w:sz="4" w:space="0" w:color="auto"/>
            </w:tcBorders>
            <w:shd w:val="clear" w:color="auto" w:fill="auto"/>
          </w:tcPr>
          <w:p w14:paraId="3D5F682B" w14:textId="77777777" w:rsidR="00DF09B6" w:rsidRPr="008F64F6" w:rsidRDefault="00DF09B6" w:rsidP="00806E9B">
            <w:pPr>
              <w:pStyle w:val="TAL"/>
              <w:rPr>
                <w:ins w:id="3101" w:author="MCC TF160" w:date="2023-03-13T14:39:00Z"/>
              </w:rPr>
            </w:pPr>
          </w:p>
        </w:tc>
        <w:tc>
          <w:tcPr>
            <w:tcW w:w="5421" w:type="dxa"/>
            <w:tcBorders>
              <w:top w:val="double" w:sz="4" w:space="0" w:color="auto"/>
            </w:tcBorders>
            <w:shd w:val="clear" w:color="auto" w:fill="auto"/>
          </w:tcPr>
          <w:p w14:paraId="102C10FE" w14:textId="77777777" w:rsidR="00DF09B6" w:rsidRPr="008F64F6" w:rsidRDefault="00DF09B6" w:rsidP="00806E9B">
            <w:pPr>
              <w:pStyle w:val="TAL"/>
              <w:rPr>
                <w:ins w:id="3102" w:author="MCC TF160" w:date="2023-03-13T14:39:00Z"/>
              </w:rPr>
            </w:pPr>
            <w:ins w:id="3103" w:author="MCC TF160" w:date="2023-03-13T14:39:00Z">
              <w:r w:rsidRPr="008F64F6">
                <w:t>IP address of simulated server</w:t>
              </w:r>
            </w:ins>
          </w:p>
        </w:tc>
      </w:tr>
      <w:tr w:rsidR="00DF09B6" w14:paraId="569209BF" w14:textId="77777777" w:rsidTr="00806E9B">
        <w:trPr>
          <w:ins w:id="3104" w:author="MCC TF160" w:date="2023-03-13T14:39:00Z"/>
        </w:trPr>
        <w:tc>
          <w:tcPr>
            <w:tcW w:w="1479" w:type="dxa"/>
            <w:shd w:val="clear" w:color="auto" w:fill="auto"/>
          </w:tcPr>
          <w:p w14:paraId="2EC44C22" w14:textId="77777777" w:rsidR="00DF09B6" w:rsidRPr="008F64F6" w:rsidRDefault="00DF09B6" w:rsidP="00806E9B">
            <w:pPr>
              <w:pStyle w:val="TAL"/>
              <w:rPr>
                <w:ins w:id="3105" w:author="MCC TF160" w:date="2023-03-13T14:39:00Z"/>
              </w:rPr>
            </w:pPr>
            <w:ins w:id="3106" w:author="MCC TF160" w:date="2023-03-13T14:39:00Z">
              <w:r w:rsidRPr="008F64F6">
                <w:t>serverPort</w:t>
              </w:r>
            </w:ins>
          </w:p>
        </w:tc>
        <w:tc>
          <w:tcPr>
            <w:tcW w:w="2464" w:type="dxa"/>
            <w:shd w:val="clear" w:color="auto" w:fill="auto"/>
          </w:tcPr>
          <w:p w14:paraId="3BA97637" w14:textId="77777777" w:rsidR="00DF09B6" w:rsidRPr="008F64F6" w:rsidRDefault="00DF09B6" w:rsidP="00806E9B">
            <w:pPr>
              <w:pStyle w:val="TAL"/>
              <w:rPr>
                <w:ins w:id="3107" w:author="MCC TF160" w:date="2023-03-13T14:39:00Z"/>
              </w:rPr>
            </w:pPr>
            <w:ins w:id="3108" w:author="MCC TF160" w:date="2023-03-13T14:39:00Z">
              <w:r w:rsidRPr="008F64F6">
                <w:t>PortNumber_Type</w:t>
              </w:r>
            </w:ins>
          </w:p>
        </w:tc>
        <w:tc>
          <w:tcPr>
            <w:tcW w:w="493" w:type="dxa"/>
            <w:shd w:val="clear" w:color="auto" w:fill="auto"/>
          </w:tcPr>
          <w:p w14:paraId="6F28E8DB" w14:textId="77777777" w:rsidR="00DF09B6" w:rsidRPr="008F64F6" w:rsidRDefault="00DF09B6" w:rsidP="00806E9B">
            <w:pPr>
              <w:pStyle w:val="TAL"/>
              <w:rPr>
                <w:ins w:id="3109" w:author="MCC TF160" w:date="2023-03-13T14:39:00Z"/>
              </w:rPr>
            </w:pPr>
          </w:p>
        </w:tc>
        <w:tc>
          <w:tcPr>
            <w:tcW w:w="5421" w:type="dxa"/>
            <w:shd w:val="clear" w:color="auto" w:fill="auto"/>
          </w:tcPr>
          <w:p w14:paraId="0F7A0156" w14:textId="77777777" w:rsidR="00DF09B6" w:rsidRPr="008F64F6" w:rsidRDefault="00DF09B6" w:rsidP="00806E9B">
            <w:pPr>
              <w:pStyle w:val="TAL"/>
              <w:rPr>
                <w:ins w:id="3110" w:author="MCC TF160" w:date="2023-03-13T14:39:00Z"/>
              </w:rPr>
            </w:pPr>
            <w:ins w:id="3111" w:author="MCC TF160" w:date="2023-03-13T14:39:00Z">
              <w:r w:rsidRPr="008F64F6">
                <w:t>Port number of simulated server</w:t>
              </w:r>
            </w:ins>
          </w:p>
        </w:tc>
      </w:tr>
      <w:tr w:rsidR="00DF09B6" w14:paraId="35F68CD8" w14:textId="77777777" w:rsidTr="00806E9B">
        <w:trPr>
          <w:ins w:id="3112" w:author="MCC TF160" w:date="2023-03-13T14:39:00Z"/>
        </w:trPr>
        <w:tc>
          <w:tcPr>
            <w:tcW w:w="1479" w:type="dxa"/>
            <w:shd w:val="clear" w:color="auto" w:fill="auto"/>
          </w:tcPr>
          <w:p w14:paraId="3B8CC57F" w14:textId="77777777" w:rsidR="00DF09B6" w:rsidRPr="008F64F6" w:rsidRDefault="00DF09B6" w:rsidP="00806E9B">
            <w:pPr>
              <w:pStyle w:val="TAL"/>
              <w:rPr>
                <w:ins w:id="3113" w:author="MCC TF160" w:date="2023-03-13T14:39:00Z"/>
              </w:rPr>
            </w:pPr>
            <w:ins w:id="3114" w:author="MCC TF160" w:date="2023-03-13T14:39:00Z">
              <w:r w:rsidRPr="008F64F6">
                <w:t>drbInfo</w:t>
              </w:r>
            </w:ins>
          </w:p>
        </w:tc>
        <w:tc>
          <w:tcPr>
            <w:tcW w:w="2464" w:type="dxa"/>
            <w:shd w:val="clear" w:color="auto" w:fill="auto"/>
          </w:tcPr>
          <w:p w14:paraId="22815C33" w14:textId="77777777" w:rsidR="00DF09B6" w:rsidRPr="008F64F6" w:rsidRDefault="00DF09B6" w:rsidP="00806E9B">
            <w:pPr>
              <w:pStyle w:val="TAL"/>
              <w:rPr>
                <w:ins w:id="3115" w:author="MCC TF160" w:date="2023-03-13T14:39:00Z"/>
              </w:rPr>
            </w:pPr>
            <w:ins w:id="3116" w:author="MCC TF160" w:date="2023-03-13T14:39:00Z">
              <w:r w:rsidRPr="008F64F6">
                <w:t>IP_DrbInfo_Type</w:t>
              </w:r>
            </w:ins>
          </w:p>
        </w:tc>
        <w:tc>
          <w:tcPr>
            <w:tcW w:w="493" w:type="dxa"/>
            <w:shd w:val="clear" w:color="auto" w:fill="auto"/>
          </w:tcPr>
          <w:p w14:paraId="57BAD9CE" w14:textId="77777777" w:rsidR="00DF09B6" w:rsidRPr="008F64F6" w:rsidRDefault="00DF09B6" w:rsidP="00806E9B">
            <w:pPr>
              <w:pStyle w:val="TAL"/>
              <w:rPr>
                <w:ins w:id="3117" w:author="MCC TF160" w:date="2023-03-13T14:39:00Z"/>
              </w:rPr>
            </w:pPr>
          </w:p>
        </w:tc>
        <w:tc>
          <w:tcPr>
            <w:tcW w:w="5421" w:type="dxa"/>
            <w:shd w:val="clear" w:color="auto" w:fill="auto"/>
          </w:tcPr>
          <w:p w14:paraId="3642A667" w14:textId="77777777" w:rsidR="00DF09B6" w:rsidRPr="008F64F6" w:rsidRDefault="00DF09B6" w:rsidP="00806E9B">
            <w:pPr>
              <w:pStyle w:val="TAL"/>
              <w:rPr>
                <w:ins w:id="3118" w:author="MCC TF160" w:date="2023-03-13T14:39:00Z"/>
              </w:rPr>
            </w:pPr>
            <w:ins w:id="3119" w:author="MCC TF160" w:date="2023-03-13T14:39:00Z">
              <w:r w:rsidRPr="008F64F6">
                <w:t>DRB info as used by the IP PTC (LTE model, see TS 36.523-3 [30])</w:t>
              </w:r>
            </w:ins>
          </w:p>
        </w:tc>
      </w:tr>
      <w:tr w:rsidR="00DF09B6" w14:paraId="24D32F38" w14:textId="77777777" w:rsidTr="00806E9B">
        <w:trPr>
          <w:ins w:id="3120" w:author="MCC TF160" w:date="2023-03-13T14:39:00Z"/>
        </w:trPr>
        <w:tc>
          <w:tcPr>
            <w:tcW w:w="1479" w:type="dxa"/>
            <w:shd w:val="clear" w:color="auto" w:fill="auto"/>
          </w:tcPr>
          <w:p w14:paraId="4E8602A0" w14:textId="77777777" w:rsidR="00DF09B6" w:rsidRPr="008F64F6" w:rsidRDefault="00DF09B6" w:rsidP="00806E9B">
            <w:pPr>
              <w:pStyle w:val="TAL"/>
              <w:rPr>
                <w:ins w:id="3121" w:author="MCC TF160" w:date="2023-03-13T14:39:00Z"/>
              </w:rPr>
            </w:pPr>
            <w:ins w:id="3122" w:author="MCC TF160" w:date="2023-03-13T14:39:00Z">
              <w:r w:rsidRPr="008F64F6">
                <w:t>tlsConfig</w:t>
              </w:r>
            </w:ins>
          </w:p>
        </w:tc>
        <w:tc>
          <w:tcPr>
            <w:tcW w:w="2464" w:type="dxa"/>
            <w:shd w:val="clear" w:color="auto" w:fill="auto"/>
          </w:tcPr>
          <w:p w14:paraId="061F8AE5" w14:textId="77777777" w:rsidR="00DF09B6" w:rsidRPr="008F64F6" w:rsidRDefault="00DF09B6" w:rsidP="00806E9B">
            <w:pPr>
              <w:pStyle w:val="TAL"/>
              <w:rPr>
                <w:ins w:id="3123" w:author="MCC TF160" w:date="2023-03-13T14:39:00Z"/>
              </w:rPr>
            </w:pPr>
            <w:ins w:id="3124" w:author="MCC TF160" w:date="2023-03-13T14:39:00Z">
              <w:r w:rsidRPr="008F64F6">
                <w:t>TLSConfig_Type</w:t>
              </w:r>
            </w:ins>
          </w:p>
        </w:tc>
        <w:tc>
          <w:tcPr>
            <w:tcW w:w="493" w:type="dxa"/>
            <w:shd w:val="clear" w:color="auto" w:fill="auto"/>
          </w:tcPr>
          <w:p w14:paraId="032033B5" w14:textId="77777777" w:rsidR="00DF09B6" w:rsidRPr="008F64F6" w:rsidRDefault="00DF09B6" w:rsidP="00806E9B">
            <w:pPr>
              <w:pStyle w:val="TAL"/>
              <w:rPr>
                <w:ins w:id="3125" w:author="MCC TF160" w:date="2023-03-13T14:39:00Z"/>
              </w:rPr>
            </w:pPr>
            <w:ins w:id="3126" w:author="MCC TF160" w:date="2023-03-13T14:39:00Z">
              <w:r w:rsidRPr="008F64F6">
                <w:t>opt</w:t>
              </w:r>
            </w:ins>
          </w:p>
        </w:tc>
        <w:tc>
          <w:tcPr>
            <w:tcW w:w="5421" w:type="dxa"/>
            <w:shd w:val="clear" w:color="auto" w:fill="auto"/>
          </w:tcPr>
          <w:p w14:paraId="056C694B" w14:textId="77777777" w:rsidR="00DF09B6" w:rsidRPr="008F64F6" w:rsidRDefault="00DF09B6" w:rsidP="00806E9B">
            <w:pPr>
              <w:pStyle w:val="TAL"/>
              <w:rPr>
                <w:ins w:id="3127" w:author="MCC TF160" w:date="2023-03-13T14:39:00Z"/>
              </w:rPr>
            </w:pPr>
            <w:ins w:id="3128" w:author="MCC TF160" w:date="2023-03-13T14:39:00Z">
              <w:r w:rsidRPr="008F64F6">
                <w:t>TLS parameters as used by the IP PTC (LTE model, see TS 36.523-3 [30])</w:t>
              </w:r>
            </w:ins>
          </w:p>
          <w:p w14:paraId="2B10211D" w14:textId="77777777" w:rsidR="00DF09B6" w:rsidRPr="008F64F6" w:rsidRDefault="00DF09B6" w:rsidP="00806E9B">
            <w:pPr>
              <w:pStyle w:val="TAL"/>
              <w:rPr>
                <w:ins w:id="3129" w:author="MCC TF160" w:date="2023-03-13T14:39:00Z"/>
              </w:rPr>
            </w:pPr>
            <w:ins w:id="3130" w:author="MCC TF160" w:date="2023-03-13T14:39:00Z">
              <w:r w:rsidRPr="008F64F6">
                <w:t>(omit: no TLS)</w:t>
              </w:r>
            </w:ins>
          </w:p>
        </w:tc>
      </w:tr>
    </w:tbl>
    <w:p w14:paraId="54C72BD5" w14:textId="77777777" w:rsidR="00DF09B6" w:rsidRDefault="00DF09B6" w:rsidP="00DF09B6">
      <w:pPr>
        <w:rPr>
          <w:ins w:id="3131" w:author="MCC TF160" w:date="2023-03-13T14:39:00Z"/>
        </w:rPr>
      </w:pPr>
    </w:p>
    <w:p w14:paraId="77E95A36" w14:textId="77777777" w:rsidR="00DF09B6" w:rsidRDefault="00DF09B6" w:rsidP="00DF09B6">
      <w:pPr>
        <w:pStyle w:val="TH"/>
        <w:rPr>
          <w:ins w:id="3132" w:author="MCC TF160" w:date="2023-03-13T14:39:00Z"/>
        </w:rPr>
      </w:pPr>
      <w:ins w:id="3133" w:author="MCC TF160" w:date="2023-03-13T14:39:00Z">
        <w:r>
          <w:t>HttpServerList_Type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F09B6" w14:paraId="271FECA8" w14:textId="77777777" w:rsidTr="00806E9B">
        <w:trPr>
          <w:ins w:id="3134" w:author="MCC TF160" w:date="2023-03-13T14:39:00Z"/>
        </w:trPr>
        <w:tc>
          <w:tcPr>
            <w:tcW w:w="9857" w:type="dxa"/>
            <w:gridSpan w:val="2"/>
            <w:shd w:val="clear" w:color="auto" w:fill="E0E0E0"/>
          </w:tcPr>
          <w:p w14:paraId="4E36CB3E" w14:textId="77777777" w:rsidR="00DF09B6" w:rsidRPr="008F64F6" w:rsidRDefault="00DF09B6" w:rsidP="00806E9B">
            <w:pPr>
              <w:pStyle w:val="TAL"/>
              <w:rPr>
                <w:ins w:id="3135" w:author="MCC TF160" w:date="2023-03-13T14:39:00Z"/>
                <w:b/>
              </w:rPr>
            </w:pPr>
            <w:ins w:id="3136" w:author="MCC TF160" w:date="2023-03-13T14:39:00Z">
              <w:r w:rsidRPr="008F64F6">
                <w:rPr>
                  <w:b/>
                </w:rPr>
                <w:t>TTCN-3 Record of Type</w:t>
              </w:r>
            </w:ins>
          </w:p>
        </w:tc>
      </w:tr>
      <w:tr w:rsidR="00DF09B6" w14:paraId="5E0B2D8F" w14:textId="77777777" w:rsidTr="00806E9B">
        <w:trPr>
          <w:ins w:id="3137" w:author="MCC TF160" w:date="2023-03-13T14:39:00Z"/>
        </w:trPr>
        <w:tc>
          <w:tcPr>
            <w:tcW w:w="1971" w:type="dxa"/>
            <w:tcBorders>
              <w:bottom w:val="single" w:sz="4" w:space="0" w:color="auto"/>
            </w:tcBorders>
            <w:shd w:val="clear" w:color="auto" w:fill="E0E0E0"/>
          </w:tcPr>
          <w:p w14:paraId="0EC6A86D" w14:textId="77777777" w:rsidR="00DF09B6" w:rsidRPr="008F64F6" w:rsidRDefault="00DF09B6" w:rsidP="00806E9B">
            <w:pPr>
              <w:pStyle w:val="TAL"/>
              <w:rPr>
                <w:ins w:id="3138" w:author="MCC TF160" w:date="2023-03-13T14:39:00Z"/>
                <w:b/>
              </w:rPr>
            </w:pPr>
            <w:bookmarkStart w:id="3139" w:name="HttpServerList_Type" w:colFirst="1" w:colLast="1"/>
            <w:ins w:id="3140" w:author="MCC TF160" w:date="2023-03-13T14:39:00Z">
              <w:r w:rsidRPr="008F64F6">
                <w:rPr>
                  <w:b/>
                </w:rPr>
                <w:t>Name</w:t>
              </w:r>
            </w:ins>
          </w:p>
        </w:tc>
        <w:tc>
          <w:tcPr>
            <w:tcW w:w="7886" w:type="dxa"/>
            <w:tcBorders>
              <w:bottom w:val="single" w:sz="4" w:space="0" w:color="auto"/>
            </w:tcBorders>
            <w:shd w:val="clear" w:color="auto" w:fill="FFFF99"/>
          </w:tcPr>
          <w:p w14:paraId="76380455" w14:textId="77777777" w:rsidR="00DF09B6" w:rsidRPr="008F64F6" w:rsidRDefault="00DF09B6" w:rsidP="00806E9B">
            <w:pPr>
              <w:pStyle w:val="TAL"/>
              <w:rPr>
                <w:ins w:id="3141" w:author="MCC TF160" w:date="2023-03-13T14:39:00Z"/>
                <w:b/>
              </w:rPr>
            </w:pPr>
            <w:ins w:id="3142" w:author="MCC TF160" w:date="2023-03-13T14:39:00Z">
              <w:r w:rsidRPr="008F64F6">
                <w:rPr>
                  <w:b/>
                </w:rPr>
                <w:t>HttpServerList_Type</w:t>
              </w:r>
            </w:ins>
          </w:p>
        </w:tc>
      </w:tr>
      <w:bookmarkEnd w:id="3139"/>
      <w:tr w:rsidR="00DF09B6" w14:paraId="4009DFA1" w14:textId="77777777" w:rsidTr="00806E9B">
        <w:trPr>
          <w:ins w:id="3143" w:author="MCC TF160" w:date="2023-03-13T14:39:00Z"/>
        </w:trPr>
        <w:tc>
          <w:tcPr>
            <w:tcW w:w="1971" w:type="dxa"/>
            <w:tcBorders>
              <w:bottom w:val="double" w:sz="4" w:space="0" w:color="auto"/>
            </w:tcBorders>
            <w:shd w:val="clear" w:color="auto" w:fill="E0E0E0"/>
          </w:tcPr>
          <w:p w14:paraId="6DDFAA60" w14:textId="77777777" w:rsidR="00DF09B6" w:rsidRPr="008F64F6" w:rsidRDefault="00DF09B6" w:rsidP="00806E9B">
            <w:pPr>
              <w:pStyle w:val="TAL"/>
              <w:rPr>
                <w:ins w:id="3144" w:author="MCC TF160" w:date="2023-03-13T14:39:00Z"/>
                <w:b/>
              </w:rPr>
            </w:pPr>
            <w:ins w:id="3145" w:author="MCC TF160" w:date="2023-03-13T14:39:00Z">
              <w:r w:rsidRPr="008F64F6">
                <w:rPr>
                  <w:b/>
                </w:rPr>
                <w:t>Comment</w:t>
              </w:r>
            </w:ins>
          </w:p>
        </w:tc>
        <w:tc>
          <w:tcPr>
            <w:tcW w:w="7886" w:type="dxa"/>
            <w:tcBorders>
              <w:bottom w:val="double" w:sz="4" w:space="0" w:color="auto"/>
            </w:tcBorders>
            <w:shd w:val="clear" w:color="auto" w:fill="auto"/>
          </w:tcPr>
          <w:p w14:paraId="38982680" w14:textId="77777777" w:rsidR="00DF09B6" w:rsidRPr="008F64F6" w:rsidRDefault="00DF09B6" w:rsidP="00806E9B">
            <w:pPr>
              <w:pStyle w:val="TAL"/>
              <w:rPr>
                <w:ins w:id="3146" w:author="MCC TF160" w:date="2023-03-13T14:39:00Z"/>
              </w:rPr>
            </w:pPr>
          </w:p>
        </w:tc>
      </w:tr>
      <w:tr w:rsidR="00DF09B6" w14:paraId="68D05C9F" w14:textId="77777777" w:rsidTr="00806E9B">
        <w:trPr>
          <w:ins w:id="3147" w:author="MCC TF160" w:date="2023-03-13T14:39:00Z"/>
        </w:trPr>
        <w:tc>
          <w:tcPr>
            <w:tcW w:w="9857" w:type="dxa"/>
            <w:gridSpan w:val="2"/>
            <w:tcBorders>
              <w:top w:val="double" w:sz="4" w:space="0" w:color="auto"/>
            </w:tcBorders>
            <w:shd w:val="clear" w:color="auto" w:fill="auto"/>
          </w:tcPr>
          <w:p w14:paraId="55D5093D" w14:textId="77777777" w:rsidR="00DF09B6" w:rsidRPr="008F64F6" w:rsidRDefault="00DF09B6" w:rsidP="00806E9B">
            <w:pPr>
              <w:pStyle w:val="TAL"/>
              <w:rPr>
                <w:ins w:id="3148" w:author="MCC TF160" w:date="2023-03-13T14:39:00Z"/>
              </w:rPr>
            </w:pPr>
            <w:ins w:id="3149" w:author="MCC TF160" w:date="2023-03-13T14:39:00Z">
              <w:r w:rsidRPr="008F64F6">
                <w:t xml:space="preserve">record length (1 .. infinity) of </w:t>
              </w:r>
              <w:r>
                <w:fldChar w:fldCharType="begin"/>
              </w:r>
              <w:r>
                <w:instrText>HYPERLINK \l "HttpServerInfo_Type"</w:instrText>
              </w:r>
              <w:r>
                <w:fldChar w:fldCharType="separate"/>
              </w:r>
              <w:r>
                <w:rPr>
                  <w:rStyle w:val="Hyperlink"/>
                </w:rPr>
                <w:t>HttpServerInfo_Type</w:t>
              </w:r>
              <w:r>
                <w:rPr>
                  <w:rStyle w:val="Hyperlink"/>
                </w:rPr>
                <w:fldChar w:fldCharType="end"/>
              </w:r>
            </w:ins>
          </w:p>
        </w:tc>
      </w:tr>
    </w:tbl>
    <w:p w14:paraId="1C7E3C72" w14:textId="77777777" w:rsidR="00DF09B6" w:rsidRDefault="00DF09B6" w:rsidP="00DF09B6">
      <w:pPr>
        <w:rPr>
          <w:ins w:id="3150" w:author="MCC TF160" w:date="2023-03-13T14:39:00Z"/>
        </w:rPr>
      </w:pPr>
    </w:p>
    <w:p w14:paraId="31E19E7B" w14:textId="77777777" w:rsidR="00DF09B6" w:rsidRDefault="00DF09B6" w:rsidP="00DF09B6">
      <w:pPr>
        <w:pStyle w:val="TH"/>
        <w:rPr>
          <w:ins w:id="3151" w:author="MCC TF160" w:date="2023-03-13T14:39:00Z"/>
        </w:rPr>
      </w:pPr>
      <w:ins w:id="3152" w:author="MCC TF160" w:date="2023-03-13T14:39:00Z">
        <w:r>
          <w:t>HTTP_CTRL_REQ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382FB9E5" w14:textId="77777777" w:rsidTr="00806E9B">
        <w:trPr>
          <w:ins w:id="3153" w:author="MCC TF160" w:date="2023-03-13T14:39:00Z"/>
        </w:trPr>
        <w:tc>
          <w:tcPr>
            <w:tcW w:w="9857" w:type="dxa"/>
            <w:gridSpan w:val="4"/>
            <w:shd w:val="clear" w:color="auto" w:fill="E0E0E0"/>
          </w:tcPr>
          <w:p w14:paraId="3789AFF2" w14:textId="77777777" w:rsidR="00DF09B6" w:rsidRPr="008F64F6" w:rsidRDefault="00DF09B6" w:rsidP="00806E9B">
            <w:pPr>
              <w:pStyle w:val="TAL"/>
              <w:rPr>
                <w:ins w:id="3154" w:author="MCC TF160" w:date="2023-03-13T14:39:00Z"/>
                <w:b/>
              </w:rPr>
            </w:pPr>
            <w:ins w:id="3155" w:author="MCC TF160" w:date="2023-03-13T14:39:00Z">
              <w:r w:rsidRPr="008F64F6">
                <w:rPr>
                  <w:b/>
                </w:rPr>
                <w:t>TTCN-3 Record Type</w:t>
              </w:r>
            </w:ins>
          </w:p>
        </w:tc>
      </w:tr>
      <w:tr w:rsidR="00DF09B6" w14:paraId="7EA3B01B" w14:textId="77777777" w:rsidTr="00806E9B">
        <w:trPr>
          <w:ins w:id="3156" w:author="MCC TF160" w:date="2023-03-13T14:39:00Z"/>
        </w:trPr>
        <w:tc>
          <w:tcPr>
            <w:tcW w:w="1479" w:type="dxa"/>
            <w:tcBorders>
              <w:bottom w:val="single" w:sz="4" w:space="0" w:color="auto"/>
            </w:tcBorders>
            <w:shd w:val="clear" w:color="auto" w:fill="E0E0E0"/>
          </w:tcPr>
          <w:p w14:paraId="19FB5E03" w14:textId="77777777" w:rsidR="00DF09B6" w:rsidRPr="008F64F6" w:rsidRDefault="00DF09B6" w:rsidP="00806E9B">
            <w:pPr>
              <w:pStyle w:val="TAL"/>
              <w:rPr>
                <w:ins w:id="3157" w:author="MCC TF160" w:date="2023-03-13T14:39:00Z"/>
                <w:b/>
              </w:rPr>
            </w:pPr>
            <w:bookmarkStart w:id="3158" w:name="HTTP_CTRL_REQ" w:colFirst="1" w:colLast="1"/>
            <w:ins w:id="3159" w:author="MCC TF160" w:date="2023-03-13T14:39:00Z">
              <w:r w:rsidRPr="008F64F6">
                <w:rPr>
                  <w:b/>
                </w:rPr>
                <w:t>Name</w:t>
              </w:r>
            </w:ins>
          </w:p>
        </w:tc>
        <w:tc>
          <w:tcPr>
            <w:tcW w:w="8378" w:type="dxa"/>
            <w:gridSpan w:val="3"/>
            <w:tcBorders>
              <w:bottom w:val="single" w:sz="4" w:space="0" w:color="auto"/>
            </w:tcBorders>
            <w:shd w:val="clear" w:color="auto" w:fill="FFFF99"/>
          </w:tcPr>
          <w:p w14:paraId="5B524812" w14:textId="77777777" w:rsidR="00DF09B6" w:rsidRPr="008F64F6" w:rsidRDefault="00DF09B6" w:rsidP="00806E9B">
            <w:pPr>
              <w:pStyle w:val="TAL"/>
              <w:rPr>
                <w:ins w:id="3160" w:author="MCC TF160" w:date="2023-03-13T14:39:00Z"/>
                <w:b/>
              </w:rPr>
            </w:pPr>
            <w:ins w:id="3161" w:author="MCC TF160" w:date="2023-03-13T14:39:00Z">
              <w:r w:rsidRPr="008F64F6">
                <w:rPr>
                  <w:b/>
                </w:rPr>
                <w:t>HTTP_CTRL_REQ</w:t>
              </w:r>
            </w:ins>
          </w:p>
        </w:tc>
      </w:tr>
      <w:bookmarkEnd w:id="3158"/>
      <w:tr w:rsidR="00DF09B6" w14:paraId="2AA40EC0" w14:textId="77777777" w:rsidTr="00806E9B">
        <w:trPr>
          <w:ins w:id="3162" w:author="MCC TF160" w:date="2023-03-13T14:39:00Z"/>
        </w:trPr>
        <w:tc>
          <w:tcPr>
            <w:tcW w:w="1479" w:type="dxa"/>
            <w:tcBorders>
              <w:bottom w:val="double" w:sz="4" w:space="0" w:color="auto"/>
            </w:tcBorders>
            <w:shd w:val="clear" w:color="auto" w:fill="E0E0E0"/>
          </w:tcPr>
          <w:p w14:paraId="68A7E648" w14:textId="77777777" w:rsidR="00DF09B6" w:rsidRPr="008F64F6" w:rsidRDefault="00DF09B6" w:rsidP="00806E9B">
            <w:pPr>
              <w:pStyle w:val="TAL"/>
              <w:rPr>
                <w:ins w:id="3163" w:author="MCC TF160" w:date="2023-03-13T14:39:00Z"/>
                <w:b/>
              </w:rPr>
            </w:pPr>
            <w:ins w:id="3164" w:author="MCC TF160" w:date="2023-03-13T14:39:00Z">
              <w:r w:rsidRPr="008F64F6">
                <w:rPr>
                  <w:b/>
                </w:rPr>
                <w:t>Comment</w:t>
              </w:r>
            </w:ins>
          </w:p>
        </w:tc>
        <w:tc>
          <w:tcPr>
            <w:tcW w:w="8378" w:type="dxa"/>
            <w:gridSpan w:val="3"/>
            <w:tcBorders>
              <w:bottom w:val="double" w:sz="4" w:space="0" w:color="auto"/>
            </w:tcBorders>
            <w:shd w:val="clear" w:color="auto" w:fill="auto"/>
          </w:tcPr>
          <w:p w14:paraId="0C3A3658" w14:textId="77777777" w:rsidR="00DF09B6" w:rsidRPr="008F64F6" w:rsidRDefault="00DF09B6" w:rsidP="00806E9B">
            <w:pPr>
              <w:pStyle w:val="TAL"/>
              <w:rPr>
                <w:ins w:id="3165" w:author="MCC TF160" w:date="2023-03-13T14:39:00Z"/>
              </w:rPr>
            </w:pPr>
            <w:ins w:id="3166" w:author="MCC TF160" w:date="2023-03-13T14:39:00Z">
              <w:r w:rsidRPr="008F64F6">
                <w:t>ASP type to configure the http layer;</w:t>
              </w:r>
            </w:ins>
          </w:p>
          <w:p w14:paraId="30438DCF" w14:textId="77777777" w:rsidR="00DF09B6" w:rsidRPr="008F64F6" w:rsidRDefault="00DF09B6" w:rsidP="00806E9B">
            <w:pPr>
              <w:pStyle w:val="TAL"/>
              <w:rPr>
                <w:ins w:id="3167" w:author="MCC TF160" w:date="2023-03-13T14:39:00Z"/>
              </w:rPr>
            </w:pPr>
            <w:ins w:id="3168" w:author="MCC TF160" w:date="2023-03-13T14:39:00Z">
              <w:r w:rsidRPr="008F64F6">
                <w:t>when any of the optional fields is omitted the previous configuration of this field is kept</w:t>
              </w:r>
            </w:ins>
          </w:p>
        </w:tc>
      </w:tr>
      <w:tr w:rsidR="00DF09B6" w14:paraId="16778FC2" w14:textId="77777777" w:rsidTr="00806E9B">
        <w:trPr>
          <w:ins w:id="3169" w:author="MCC TF160" w:date="2023-03-13T14:39:00Z"/>
        </w:trPr>
        <w:tc>
          <w:tcPr>
            <w:tcW w:w="1479" w:type="dxa"/>
            <w:tcBorders>
              <w:top w:val="double" w:sz="4" w:space="0" w:color="auto"/>
            </w:tcBorders>
            <w:shd w:val="clear" w:color="auto" w:fill="auto"/>
          </w:tcPr>
          <w:p w14:paraId="72D69957" w14:textId="77777777" w:rsidR="00DF09B6" w:rsidRPr="008F64F6" w:rsidRDefault="00DF09B6" w:rsidP="00806E9B">
            <w:pPr>
              <w:pStyle w:val="TAL"/>
              <w:rPr>
                <w:ins w:id="3170" w:author="MCC TF160" w:date="2023-03-13T14:39:00Z"/>
              </w:rPr>
            </w:pPr>
            <w:ins w:id="3171" w:author="MCC TF160" w:date="2023-03-13T14:39:00Z">
              <w:r w:rsidRPr="008F64F6">
                <w:t>httpServerList</w:t>
              </w:r>
            </w:ins>
          </w:p>
        </w:tc>
        <w:tc>
          <w:tcPr>
            <w:tcW w:w="2464" w:type="dxa"/>
            <w:tcBorders>
              <w:top w:val="double" w:sz="4" w:space="0" w:color="auto"/>
            </w:tcBorders>
            <w:shd w:val="clear" w:color="auto" w:fill="auto"/>
          </w:tcPr>
          <w:p w14:paraId="2DC58449" w14:textId="77777777" w:rsidR="00DF09B6" w:rsidRPr="008F64F6" w:rsidRDefault="00DF09B6" w:rsidP="00806E9B">
            <w:pPr>
              <w:pStyle w:val="TAL"/>
              <w:rPr>
                <w:ins w:id="3172" w:author="MCC TF160" w:date="2023-03-13T14:39:00Z"/>
              </w:rPr>
            </w:pPr>
            <w:ins w:id="3173" w:author="MCC TF160" w:date="2023-03-13T14:39:00Z">
              <w:r>
                <w:fldChar w:fldCharType="begin"/>
              </w:r>
              <w:r>
                <w:instrText>HYPERLINK \l "HttpServerList_Type"</w:instrText>
              </w:r>
              <w:r>
                <w:fldChar w:fldCharType="separate"/>
              </w:r>
              <w:r>
                <w:rPr>
                  <w:rStyle w:val="Hyperlink"/>
                </w:rPr>
                <w:t>HttpServerList_Type</w:t>
              </w:r>
              <w:r>
                <w:rPr>
                  <w:rStyle w:val="Hyperlink"/>
                </w:rPr>
                <w:fldChar w:fldCharType="end"/>
              </w:r>
            </w:ins>
          </w:p>
        </w:tc>
        <w:tc>
          <w:tcPr>
            <w:tcW w:w="493" w:type="dxa"/>
            <w:tcBorders>
              <w:top w:val="double" w:sz="4" w:space="0" w:color="auto"/>
            </w:tcBorders>
            <w:shd w:val="clear" w:color="auto" w:fill="auto"/>
          </w:tcPr>
          <w:p w14:paraId="0D70AABB" w14:textId="77777777" w:rsidR="00DF09B6" w:rsidRPr="008F64F6" w:rsidRDefault="00DF09B6" w:rsidP="00806E9B">
            <w:pPr>
              <w:pStyle w:val="TAL"/>
              <w:rPr>
                <w:ins w:id="3174" w:author="MCC TF160" w:date="2023-03-13T14:39:00Z"/>
              </w:rPr>
            </w:pPr>
            <w:ins w:id="3175" w:author="MCC TF160" w:date="2023-03-13T14:39:00Z">
              <w:r w:rsidRPr="008F64F6">
                <w:t>opt</w:t>
              </w:r>
            </w:ins>
          </w:p>
        </w:tc>
        <w:tc>
          <w:tcPr>
            <w:tcW w:w="5421" w:type="dxa"/>
            <w:tcBorders>
              <w:top w:val="double" w:sz="4" w:space="0" w:color="auto"/>
            </w:tcBorders>
            <w:shd w:val="clear" w:color="auto" w:fill="auto"/>
          </w:tcPr>
          <w:p w14:paraId="365282FA" w14:textId="77777777" w:rsidR="00DF09B6" w:rsidRPr="008F64F6" w:rsidRDefault="00DF09B6" w:rsidP="00806E9B">
            <w:pPr>
              <w:pStyle w:val="TAL"/>
              <w:rPr>
                <w:ins w:id="3176" w:author="MCC TF160" w:date="2023-03-13T14:39:00Z"/>
              </w:rPr>
            </w:pPr>
            <w:ins w:id="3177" w:author="MCC TF160" w:date="2023-03-13T14:39:00Z">
              <w:r w:rsidRPr="008F64F6">
                <w:t>IP address and port of simulated HTTP servers</w:t>
              </w:r>
            </w:ins>
          </w:p>
        </w:tc>
      </w:tr>
    </w:tbl>
    <w:p w14:paraId="03D2BE47" w14:textId="77777777" w:rsidR="00DF09B6" w:rsidRDefault="00DF09B6" w:rsidP="00DF09B6">
      <w:pPr>
        <w:rPr>
          <w:ins w:id="3178" w:author="MCC TF160" w:date="2023-03-13T14:39:00Z"/>
        </w:rPr>
      </w:pPr>
    </w:p>
    <w:p w14:paraId="46DA5121" w14:textId="77777777" w:rsidR="00DF09B6" w:rsidRDefault="00DF09B6" w:rsidP="00DF09B6">
      <w:pPr>
        <w:pStyle w:val="TH"/>
        <w:rPr>
          <w:ins w:id="3179" w:author="MCC TF160" w:date="2023-03-13T14:39:00Z"/>
        </w:rPr>
      </w:pPr>
      <w:ins w:id="3180" w:author="MCC TF160" w:date="2023-03-13T14:39:00Z">
        <w:r>
          <w:lastRenderedPageBreak/>
          <w:t>HTTP_CTRL_CNF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550FB6C3" w14:textId="77777777" w:rsidTr="00806E9B">
        <w:trPr>
          <w:ins w:id="3181" w:author="MCC TF160" w:date="2023-03-13T14:39:00Z"/>
        </w:trPr>
        <w:tc>
          <w:tcPr>
            <w:tcW w:w="9857" w:type="dxa"/>
            <w:gridSpan w:val="4"/>
            <w:shd w:val="clear" w:color="auto" w:fill="E0E0E0"/>
          </w:tcPr>
          <w:p w14:paraId="406746B0" w14:textId="77777777" w:rsidR="00DF09B6" w:rsidRPr="008F64F6" w:rsidRDefault="00DF09B6" w:rsidP="00806E9B">
            <w:pPr>
              <w:pStyle w:val="TAL"/>
              <w:rPr>
                <w:ins w:id="3182" w:author="MCC TF160" w:date="2023-03-13T14:39:00Z"/>
                <w:b/>
              </w:rPr>
            </w:pPr>
            <w:ins w:id="3183" w:author="MCC TF160" w:date="2023-03-13T14:39:00Z">
              <w:r w:rsidRPr="008F64F6">
                <w:rPr>
                  <w:b/>
                </w:rPr>
                <w:t>TTCN-3 Record Type</w:t>
              </w:r>
            </w:ins>
          </w:p>
        </w:tc>
      </w:tr>
      <w:tr w:rsidR="00DF09B6" w14:paraId="6B32A30A" w14:textId="77777777" w:rsidTr="00806E9B">
        <w:trPr>
          <w:ins w:id="3184" w:author="MCC TF160" w:date="2023-03-13T14:39:00Z"/>
        </w:trPr>
        <w:tc>
          <w:tcPr>
            <w:tcW w:w="1479" w:type="dxa"/>
            <w:tcBorders>
              <w:bottom w:val="single" w:sz="4" w:space="0" w:color="auto"/>
            </w:tcBorders>
            <w:shd w:val="clear" w:color="auto" w:fill="E0E0E0"/>
          </w:tcPr>
          <w:p w14:paraId="56E33519" w14:textId="77777777" w:rsidR="00DF09B6" w:rsidRPr="008F64F6" w:rsidRDefault="00DF09B6" w:rsidP="00806E9B">
            <w:pPr>
              <w:pStyle w:val="TAL"/>
              <w:rPr>
                <w:ins w:id="3185" w:author="MCC TF160" w:date="2023-03-13T14:39:00Z"/>
                <w:b/>
              </w:rPr>
            </w:pPr>
            <w:bookmarkStart w:id="3186" w:name="HTTP_CTRL_CNF" w:colFirst="1" w:colLast="1"/>
            <w:ins w:id="3187" w:author="MCC TF160" w:date="2023-03-13T14:39:00Z">
              <w:r w:rsidRPr="008F64F6">
                <w:rPr>
                  <w:b/>
                </w:rPr>
                <w:t>Name</w:t>
              </w:r>
            </w:ins>
          </w:p>
        </w:tc>
        <w:tc>
          <w:tcPr>
            <w:tcW w:w="8378" w:type="dxa"/>
            <w:gridSpan w:val="3"/>
            <w:tcBorders>
              <w:bottom w:val="single" w:sz="4" w:space="0" w:color="auto"/>
            </w:tcBorders>
            <w:shd w:val="clear" w:color="auto" w:fill="FFFF99"/>
          </w:tcPr>
          <w:p w14:paraId="6578ED40" w14:textId="77777777" w:rsidR="00DF09B6" w:rsidRPr="008F64F6" w:rsidRDefault="00DF09B6" w:rsidP="00806E9B">
            <w:pPr>
              <w:pStyle w:val="TAL"/>
              <w:rPr>
                <w:ins w:id="3188" w:author="MCC TF160" w:date="2023-03-13T14:39:00Z"/>
                <w:b/>
              </w:rPr>
            </w:pPr>
            <w:ins w:id="3189" w:author="MCC TF160" w:date="2023-03-13T14:39:00Z">
              <w:r w:rsidRPr="008F64F6">
                <w:rPr>
                  <w:b/>
                </w:rPr>
                <w:t>HTTP_CTRL_CNF</w:t>
              </w:r>
            </w:ins>
          </w:p>
        </w:tc>
      </w:tr>
      <w:bookmarkEnd w:id="3186"/>
      <w:tr w:rsidR="00DF09B6" w14:paraId="19481972" w14:textId="77777777" w:rsidTr="00806E9B">
        <w:trPr>
          <w:ins w:id="3190" w:author="MCC TF160" w:date="2023-03-13T14:39:00Z"/>
        </w:trPr>
        <w:tc>
          <w:tcPr>
            <w:tcW w:w="1479" w:type="dxa"/>
            <w:tcBorders>
              <w:bottom w:val="double" w:sz="4" w:space="0" w:color="auto"/>
            </w:tcBorders>
            <w:shd w:val="clear" w:color="auto" w:fill="E0E0E0"/>
          </w:tcPr>
          <w:p w14:paraId="10A59AF7" w14:textId="77777777" w:rsidR="00DF09B6" w:rsidRPr="008F64F6" w:rsidRDefault="00DF09B6" w:rsidP="00806E9B">
            <w:pPr>
              <w:pStyle w:val="TAL"/>
              <w:rPr>
                <w:ins w:id="3191" w:author="MCC TF160" w:date="2023-03-13T14:39:00Z"/>
                <w:b/>
              </w:rPr>
            </w:pPr>
            <w:ins w:id="3192" w:author="MCC TF160" w:date="2023-03-13T14:39:00Z">
              <w:r w:rsidRPr="008F64F6">
                <w:rPr>
                  <w:b/>
                </w:rPr>
                <w:t>Comment</w:t>
              </w:r>
            </w:ins>
          </w:p>
        </w:tc>
        <w:tc>
          <w:tcPr>
            <w:tcW w:w="8378" w:type="dxa"/>
            <w:gridSpan w:val="3"/>
            <w:tcBorders>
              <w:bottom w:val="double" w:sz="4" w:space="0" w:color="auto"/>
            </w:tcBorders>
            <w:shd w:val="clear" w:color="auto" w:fill="auto"/>
          </w:tcPr>
          <w:p w14:paraId="3C36B199" w14:textId="77777777" w:rsidR="00DF09B6" w:rsidRPr="008F64F6" w:rsidRDefault="00DF09B6" w:rsidP="00806E9B">
            <w:pPr>
              <w:pStyle w:val="TAL"/>
              <w:rPr>
                <w:ins w:id="3193" w:author="MCC TF160" w:date="2023-03-13T14:39:00Z"/>
              </w:rPr>
            </w:pPr>
            <w:ins w:id="3194" w:author="MCC TF160" w:date="2023-03-13T14:39:00Z">
              <w:r w:rsidRPr="008F64F6">
                <w:t>ASP type to confirm HTTP_CTRL_REQ</w:t>
              </w:r>
            </w:ins>
          </w:p>
        </w:tc>
      </w:tr>
      <w:tr w:rsidR="00DF09B6" w14:paraId="7441AFB8" w14:textId="77777777" w:rsidTr="00806E9B">
        <w:trPr>
          <w:ins w:id="3195" w:author="MCC TF160" w:date="2023-03-13T14:39:00Z"/>
        </w:trPr>
        <w:tc>
          <w:tcPr>
            <w:tcW w:w="1479" w:type="dxa"/>
            <w:tcBorders>
              <w:top w:val="double" w:sz="4" w:space="0" w:color="auto"/>
            </w:tcBorders>
            <w:shd w:val="clear" w:color="auto" w:fill="auto"/>
          </w:tcPr>
          <w:p w14:paraId="7E04DC3D" w14:textId="77777777" w:rsidR="00DF09B6" w:rsidRPr="008F64F6" w:rsidRDefault="00DF09B6" w:rsidP="00806E9B">
            <w:pPr>
              <w:pStyle w:val="TAL"/>
              <w:rPr>
                <w:ins w:id="3196" w:author="MCC TF160" w:date="2023-03-13T14:39:00Z"/>
              </w:rPr>
            </w:pPr>
            <w:ins w:id="3197" w:author="MCC TF160" w:date="2023-03-13T14:39:00Z">
              <w:r w:rsidRPr="008F64F6">
                <w:t>errorInfo</w:t>
              </w:r>
            </w:ins>
          </w:p>
        </w:tc>
        <w:tc>
          <w:tcPr>
            <w:tcW w:w="2464" w:type="dxa"/>
            <w:tcBorders>
              <w:top w:val="double" w:sz="4" w:space="0" w:color="auto"/>
            </w:tcBorders>
            <w:shd w:val="clear" w:color="auto" w:fill="auto"/>
          </w:tcPr>
          <w:p w14:paraId="1B820859" w14:textId="77777777" w:rsidR="00DF09B6" w:rsidRPr="008F64F6" w:rsidRDefault="00DF09B6" w:rsidP="00806E9B">
            <w:pPr>
              <w:pStyle w:val="TAL"/>
              <w:rPr>
                <w:ins w:id="3198" w:author="MCC TF160" w:date="2023-03-13T14:39:00Z"/>
              </w:rPr>
            </w:pPr>
            <w:ins w:id="3199" w:author="MCC TF160" w:date="2023-03-13T14:39:00Z">
              <w:r w:rsidRPr="008F64F6">
                <w:t>charstring</w:t>
              </w:r>
            </w:ins>
          </w:p>
        </w:tc>
        <w:tc>
          <w:tcPr>
            <w:tcW w:w="493" w:type="dxa"/>
            <w:tcBorders>
              <w:top w:val="double" w:sz="4" w:space="0" w:color="auto"/>
            </w:tcBorders>
            <w:shd w:val="clear" w:color="auto" w:fill="auto"/>
          </w:tcPr>
          <w:p w14:paraId="6686FF4B" w14:textId="77777777" w:rsidR="00DF09B6" w:rsidRPr="008F64F6" w:rsidRDefault="00DF09B6" w:rsidP="00806E9B">
            <w:pPr>
              <w:pStyle w:val="TAL"/>
              <w:rPr>
                <w:ins w:id="3200" w:author="MCC TF160" w:date="2023-03-13T14:39:00Z"/>
              </w:rPr>
            </w:pPr>
            <w:ins w:id="3201" w:author="MCC TF160" w:date="2023-03-13T14:39:00Z">
              <w:r w:rsidRPr="008F64F6">
                <w:t>opt</w:t>
              </w:r>
            </w:ins>
          </w:p>
        </w:tc>
        <w:tc>
          <w:tcPr>
            <w:tcW w:w="5421" w:type="dxa"/>
            <w:tcBorders>
              <w:top w:val="double" w:sz="4" w:space="0" w:color="auto"/>
            </w:tcBorders>
            <w:shd w:val="clear" w:color="auto" w:fill="auto"/>
          </w:tcPr>
          <w:p w14:paraId="63FCCC97" w14:textId="77777777" w:rsidR="00DF09B6" w:rsidRPr="008F64F6" w:rsidRDefault="00DF09B6" w:rsidP="00806E9B">
            <w:pPr>
              <w:pStyle w:val="TAL"/>
              <w:rPr>
                <w:ins w:id="3202" w:author="MCC TF160" w:date="2023-03-13T14:39:00Z"/>
              </w:rPr>
            </w:pPr>
            <w:ins w:id="3203" w:author="MCC TF160" w:date="2023-03-13T14:39:00Z">
              <w:r w:rsidRPr="008F64F6">
                <w:t>string indicating a system error</w:t>
              </w:r>
            </w:ins>
          </w:p>
        </w:tc>
      </w:tr>
    </w:tbl>
    <w:p w14:paraId="16FF1125" w14:textId="77777777" w:rsidR="00DF09B6" w:rsidRDefault="00DF09B6" w:rsidP="00DF09B6">
      <w:pPr>
        <w:rPr>
          <w:ins w:id="3204" w:author="MCC TF160" w:date="2023-03-13T14:39:00Z"/>
        </w:rPr>
      </w:pPr>
    </w:p>
    <w:p w14:paraId="5241701D" w14:textId="77777777" w:rsidR="00DF09B6" w:rsidRDefault="00DF09B6" w:rsidP="00DF09B6">
      <w:pPr>
        <w:pStyle w:val="TH"/>
        <w:rPr>
          <w:ins w:id="3205" w:author="MCC TF160" w:date="2023-03-13T14:39:00Z"/>
        </w:rPr>
      </w:pPr>
      <w:ins w:id="3206" w:author="MCC TF160" w:date="2023-03-13T14:39:00Z">
        <w:r>
          <w:t>HTTP_DATA_IND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729AF143" w14:textId="77777777" w:rsidTr="00806E9B">
        <w:trPr>
          <w:ins w:id="3207" w:author="MCC TF160" w:date="2023-03-13T14:39:00Z"/>
        </w:trPr>
        <w:tc>
          <w:tcPr>
            <w:tcW w:w="9857" w:type="dxa"/>
            <w:gridSpan w:val="4"/>
            <w:shd w:val="clear" w:color="auto" w:fill="E0E0E0"/>
          </w:tcPr>
          <w:p w14:paraId="3376E0CD" w14:textId="77777777" w:rsidR="00DF09B6" w:rsidRPr="008F64F6" w:rsidRDefault="00DF09B6" w:rsidP="00806E9B">
            <w:pPr>
              <w:pStyle w:val="TAL"/>
              <w:rPr>
                <w:ins w:id="3208" w:author="MCC TF160" w:date="2023-03-13T14:39:00Z"/>
                <w:b/>
              </w:rPr>
            </w:pPr>
            <w:ins w:id="3209" w:author="MCC TF160" w:date="2023-03-13T14:39:00Z">
              <w:r w:rsidRPr="008F64F6">
                <w:rPr>
                  <w:b/>
                </w:rPr>
                <w:t>TTCN-3 Record Type</w:t>
              </w:r>
            </w:ins>
          </w:p>
        </w:tc>
      </w:tr>
      <w:tr w:rsidR="00DF09B6" w14:paraId="6A461452" w14:textId="77777777" w:rsidTr="00806E9B">
        <w:trPr>
          <w:ins w:id="3210" w:author="MCC TF160" w:date="2023-03-13T14:39:00Z"/>
        </w:trPr>
        <w:tc>
          <w:tcPr>
            <w:tcW w:w="1479" w:type="dxa"/>
            <w:tcBorders>
              <w:bottom w:val="single" w:sz="4" w:space="0" w:color="auto"/>
            </w:tcBorders>
            <w:shd w:val="clear" w:color="auto" w:fill="E0E0E0"/>
          </w:tcPr>
          <w:p w14:paraId="3D267A8C" w14:textId="77777777" w:rsidR="00DF09B6" w:rsidRPr="008F64F6" w:rsidRDefault="00DF09B6" w:rsidP="00806E9B">
            <w:pPr>
              <w:pStyle w:val="TAL"/>
              <w:rPr>
                <w:ins w:id="3211" w:author="MCC TF160" w:date="2023-03-13T14:39:00Z"/>
                <w:b/>
              </w:rPr>
            </w:pPr>
            <w:bookmarkStart w:id="3212" w:name="HTTP_DATA_IND" w:colFirst="1" w:colLast="1"/>
            <w:ins w:id="3213" w:author="MCC TF160" w:date="2023-03-13T14:39:00Z">
              <w:r w:rsidRPr="008F64F6">
                <w:rPr>
                  <w:b/>
                </w:rPr>
                <w:t>Name</w:t>
              </w:r>
            </w:ins>
          </w:p>
        </w:tc>
        <w:tc>
          <w:tcPr>
            <w:tcW w:w="8378" w:type="dxa"/>
            <w:gridSpan w:val="3"/>
            <w:tcBorders>
              <w:bottom w:val="single" w:sz="4" w:space="0" w:color="auto"/>
            </w:tcBorders>
            <w:shd w:val="clear" w:color="auto" w:fill="FFFF99"/>
          </w:tcPr>
          <w:p w14:paraId="08381339" w14:textId="77777777" w:rsidR="00DF09B6" w:rsidRPr="008F64F6" w:rsidRDefault="00DF09B6" w:rsidP="00806E9B">
            <w:pPr>
              <w:pStyle w:val="TAL"/>
              <w:rPr>
                <w:ins w:id="3214" w:author="MCC TF160" w:date="2023-03-13T14:39:00Z"/>
                <w:b/>
              </w:rPr>
            </w:pPr>
            <w:ins w:id="3215" w:author="MCC TF160" w:date="2023-03-13T14:39:00Z">
              <w:r w:rsidRPr="008F64F6">
                <w:rPr>
                  <w:b/>
                </w:rPr>
                <w:t>HTTP_DATA_IND</w:t>
              </w:r>
            </w:ins>
          </w:p>
        </w:tc>
      </w:tr>
      <w:bookmarkEnd w:id="3212"/>
      <w:tr w:rsidR="00DF09B6" w14:paraId="6E91490B" w14:textId="77777777" w:rsidTr="00806E9B">
        <w:trPr>
          <w:ins w:id="3216" w:author="MCC TF160" w:date="2023-03-13T14:39:00Z"/>
        </w:trPr>
        <w:tc>
          <w:tcPr>
            <w:tcW w:w="1479" w:type="dxa"/>
            <w:tcBorders>
              <w:bottom w:val="double" w:sz="4" w:space="0" w:color="auto"/>
            </w:tcBorders>
            <w:shd w:val="clear" w:color="auto" w:fill="E0E0E0"/>
          </w:tcPr>
          <w:p w14:paraId="1D868AD9" w14:textId="77777777" w:rsidR="00DF09B6" w:rsidRPr="008F64F6" w:rsidRDefault="00DF09B6" w:rsidP="00806E9B">
            <w:pPr>
              <w:pStyle w:val="TAL"/>
              <w:rPr>
                <w:ins w:id="3217" w:author="MCC TF160" w:date="2023-03-13T14:39:00Z"/>
                <w:b/>
              </w:rPr>
            </w:pPr>
            <w:ins w:id="3218" w:author="MCC TF160" w:date="2023-03-13T14:39:00Z">
              <w:r w:rsidRPr="008F64F6">
                <w:rPr>
                  <w:b/>
                </w:rPr>
                <w:t>Comment</w:t>
              </w:r>
            </w:ins>
          </w:p>
        </w:tc>
        <w:tc>
          <w:tcPr>
            <w:tcW w:w="8378" w:type="dxa"/>
            <w:gridSpan w:val="3"/>
            <w:tcBorders>
              <w:bottom w:val="double" w:sz="4" w:space="0" w:color="auto"/>
            </w:tcBorders>
            <w:shd w:val="clear" w:color="auto" w:fill="auto"/>
          </w:tcPr>
          <w:p w14:paraId="4D896060" w14:textId="77777777" w:rsidR="00DF09B6" w:rsidRPr="008F64F6" w:rsidRDefault="00DF09B6" w:rsidP="00806E9B">
            <w:pPr>
              <w:pStyle w:val="TAL"/>
              <w:rPr>
                <w:ins w:id="3219" w:author="MCC TF160" w:date="2023-03-13T14:39:00Z"/>
              </w:rPr>
            </w:pPr>
            <w:ins w:id="3220" w:author="MCC TF160" w:date="2023-03-13T14:39:00Z">
              <w:r w:rsidRPr="008F64F6">
                <w:t>ASP type for sending a message from the http layer to TTCN;</w:t>
              </w:r>
            </w:ins>
          </w:p>
          <w:p w14:paraId="2A432FE6" w14:textId="77777777" w:rsidR="00DF09B6" w:rsidRPr="008F64F6" w:rsidRDefault="00DF09B6" w:rsidP="00806E9B">
            <w:pPr>
              <w:pStyle w:val="TAL"/>
              <w:rPr>
                <w:ins w:id="3221" w:author="MCC TF160" w:date="2023-03-13T14:39:00Z"/>
              </w:rPr>
            </w:pPr>
            <w:ins w:id="3222" w:author="MCC TF160" w:date="2023-03-13T14:39:00Z">
              <w:r w:rsidRPr="008F64F6">
                <w:t>it transports relevant information of a http Request from the UE to the Tester</w:t>
              </w:r>
            </w:ins>
          </w:p>
        </w:tc>
      </w:tr>
      <w:tr w:rsidR="00DF09B6" w14:paraId="481BC51A" w14:textId="77777777" w:rsidTr="00806E9B">
        <w:trPr>
          <w:ins w:id="3223" w:author="MCC TF160" w:date="2023-03-13T14:39:00Z"/>
        </w:trPr>
        <w:tc>
          <w:tcPr>
            <w:tcW w:w="1479" w:type="dxa"/>
            <w:tcBorders>
              <w:top w:val="double" w:sz="4" w:space="0" w:color="auto"/>
            </w:tcBorders>
            <w:shd w:val="clear" w:color="auto" w:fill="auto"/>
          </w:tcPr>
          <w:p w14:paraId="56AC1791" w14:textId="77777777" w:rsidR="00DF09B6" w:rsidRPr="008F64F6" w:rsidRDefault="00DF09B6" w:rsidP="00806E9B">
            <w:pPr>
              <w:pStyle w:val="TAL"/>
              <w:rPr>
                <w:ins w:id="3224" w:author="MCC TF160" w:date="2023-03-13T14:39:00Z"/>
              </w:rPr>
            </w:pPr>
            <w:ins w:id="3225" w:author="MCC TF160" w:date="2023-03-13T14:39:00Z">
              <w:r w:rsidRPr="008F64F6">
                <w:t>routingInfo</w:t>
              </w:r>
            </w:ins>
          </w:p>
        </w:tc>
        <w:tc>
          <w:tcPr>
            <w:tcW w:w="2464" w:type="dxa"/>
            <w:tcBorders>
              <w:top w:val="double" w:sz="4" w:space="0" w:color="auto"/>
            </w:tcBorders>
            <w:shd w:val="clear" w:color="auto" w:fill="auto"/>
          </w:tcPr>
          <w:p w14:paraId="2310F729" w14:textId="77777777" w:rsidR="00DF09B6" w:rsidRPr="008F64F6" w:rsidRDefault="00DF09B6" w:rsidP="00806E9B">
            <w:pPr>
              <w:pStyle w:val="TAL"/>
              <w:rPr>
                <w:ins w:id="3226" w:author="MCC TF160" w:date="2023-03-13T14:39:00Z"/>
              </w:rPr>
            </w:pPr>
            <w:ins w:id="3227" w:author="MCC TF160" w:date="2023-03-13T14:39:00Z">
              <w:r w:rsidRPr="008F64F6">
                <w:t>IP_Connection_Type</w:t>
              </w:r>
            </w:ins>
          </w:p>
        </w:tc>
        <w:tc>
          <w:tcPr>
            <w:tcW w:w="493" w:type="dxa"/>
            <w:tcBorders>
              <w:top w:val="double" w:sz="4" w:space="0" w:color="auto"/>
            </w:tcBorders>
            <w:shd w:val="clear" w:color="auto" w:fill="auto"/>
          </w:tcPr>
          <w:p w14:paraId="5CE69F6F" w14:textId="77777777" w:rsidR="00DF09B6" w:rsidRPr="008F64F6" w:rsidRDefault="00DF09B6" w:rsidP="00806E9B">
            <w:pPr>
              <w:pStyle w:val="TAL"/>
              <w:rPr>
                <w:ins w:id="3228" w:author="MCC TF160" w:date="2023-03-13T14:39:00Z"/>
              </w:rPr>
            </w:pPr>
          </w:p>
        </w:tc>
        <w:tc>
          <w:tcPr>
            <w:tcW w:w="5421" w:type="dxa"/>
            <w:tcBorders>
              <w:top w:val="double" w:sz="4" w:space="0" w:color="auto"/>
            </w:tcBorders>
            <w:shd w:val="clear" w:color="auto" w:fill="auto"/>
          </w:tcPr>
          <w:p w14:paraId="167F405D" w14:textId="77777777" w:rsidR="00DF09B6" w:rsidRPr="008F64F6" w:rsidRDefault="00DF09B6" w:rsidP="00806E9B">
            <w:pPr>
              <w:pStyle w:val="TAL"/>
              <w:rPr>
                <w:ins w:id="3229" w:author="MCC TF160" w:date="2023-03-13T14:39:00Z"/>
              </w:rPr>
            </w:pPr>
            <w:ins w:id="3230" w:author="MCC TF160" w:date="2023-03-13T14:39:00Z">
              <w:r w:rsidRPr="008F64F6">
                <w:t>TCP connection from which the request has been received;</w:t>
              </w:r>
            </w:ins>
          </w:p>
          <w:p w14:paraId="2AD4FDDD" w14:textId="77777777" w:rsidR="00DF09B6" w:rsidRPr="008F64F6" w:rsidRDefault="00DF09B6" w:rsidP="00806E9B">
            <w:pPr>
              <w:pStyle w:val="TAL"/>
              <w:rPr>
                <w:ins w:id="3231" w:author="MCC TF160" w:date="2023-03-13T14:39:00Z"/>
              </w:rPr>
            </w:pPr>
            <w:ins w:id="3232" w:author="MCC TF160" w:date="2023-03-13T14:39:00Z">
              <w:r w:rsidRPr="008F64F6">
                <w:t>=&gt; response shall use the same</w:t>
              </w:r>
            </w:ins>
          </w:p>
        </w:tc>
      </w:tr>
      <w:tr w:rsidR="00DF09B6" w14:paraId="651F8A82" w14:textId="77777777" w:rsidTr="00806E9B">
        <w:trPr>
          <w:ins w:id="3233" w:author="MCC TF160" w:date="2023-03-13T14:39:00Z"/>
        </w:trPr>
        <w:tc>
          <w:tcPr>
            <w:tcW w:w="1479" w:type="dxa"/>
            <w:shd w:val="clear" w:color="auto" w:fill="auto"/>
          </w:tcPr>
          <w:p w14:paraId="6C654AAA" w14:textId="77777777" w:rsidR="00DF09B6" w:rsidRPr="008F64F6" w:rsidRDefault="00DF09B6" w:rsidP="00806E9B">
            <w:pPr>
              <w:pStyle w:val="TAL"/>
              <w:rPr>
                <w:ins w:id="3234" w:author="MCC TF160" w:date="2023-03-13T14:39:00Z"/>
              </w:rPr>
            </w:pPr>
            <w:ins w:id="3235" w:author="MCC TF160" w:date="2023-03-13T14:39:00Z">
              <w:r w:rsidRPr="008F64F6">
                <w:t>httpRequest</w:t>
              </w:r>
            </w:ins>
          </w:p>
        </w:tc>
        <w:tc>
          <w:tcPr>
            <w:tcW w:w="2464" w:type="dxa"/>
            <w:shd w:val="clear" w:color="auto" w:fill="auto"/>
          </w:tcPr>
          <w:p w14:paraId="04EE3BE5" w14:textId="77777777" w:rsidR="00DF09B6" w:rsidRPr="008F64F6" w:rsidRDefault="00DF09B6" w:rsidP="00806E9B">
            <w:pPr>
              <w:pStyle w:val="TAL"/>
              <w:rPr>
                <w:ins w:id="3236" w:author="MCC TF160" w:date="2023-03-13T14:39:00Z"/>
              </w:rPr>
            </w:pPr>
            <w:ins w:id="3237" w:author="MCC TF160" w:date="2023-03-13T14:39:00Z">
              <w:r>
                <w:fldChar w:fldCharType="begin"/>
              </w:r>
              <w:r>
                <w:instrText>HYPERLINK \l "HttpRequest_Type"</w:instrText>
              </w:r>
              <w:r>
                <w:fldChar w:fldCharType="separate"/>
              </w:r>
              <w:r>
                <w:rPr>
                  <w:rStyle w:val="Hyperlink"/>
                </w:rPr>
                <w:t>HttpRequest_Type</w:t>
              </w:r>
              <w:r>
                <w:rPr>
                  <w:rStyle w:val="Hyperlink"/>
                </w:rPr>
                <w:fldChar w:fldCharType="end"/>
              </w:r>
            </w:ins>
          </w:p>
        </w:tc>
        <w:tc>
          <w:tcPr>
            <w:tcW w:w="493" w:type="dxa"/>
            <w:shd w:val="clear" w:color="auto" w:fill="auto"/>
          </w:tcPr>
          <w:p w14:paraId="427C7577" w14:textId="77777777" w:rsidR="00DF09B6" w:rsidRPr="008F64F6" w:rsidRDefault="00DF09B6" w:rsidP="00806E9B">
            <w:pPr>
              <w:pStyle w:val="TAL"/>
              <w:rPr>
                <w:ins w:id="3238" w:author="MCC TF160" w:date="2023-03-13T14:39:00Z"/>
              </w:rPr>
            </w:pPr>
          </w:p>
        </w:tc>
        <w:tc>
          <w:tcPr>
            <w:tcW w:w="5421" w:type="dxa"/>
            <w:shd w:val="clear" w:color="auto" w:fill="auto"/>
          </w:tcPr>
          <w:p w14:paraId="3BB335B1" w14:textId="77777777" w:rsidR="00DF09B6" w:rsidRPr="008F64F6" w:rsidRDefault="00DF09B6" w:rsidP="00806E9B">
            <w:pPr>
              <w:pStyle w:val="TAL"/>
              <w:rPr>
                <w:ins w:id="3239" w:author="MCC TF160" w:date="2023-03-13T14:39:00Z"/>
              </w:rPr>
            </w:pPr>
          </w:p>
        </w:tc>
      </w:tr>
    </w:tbl>
    <w:p w14:paraId="06119ACF" w14:textId="77777777" w:rsidR="00DF09B6" w:rsidRDefault="00DF09B6" w:rsidP="00DF09B6">
      <w:pPr>
        <w:rPr>
          <w:ins w:id="3240" w:author="MCC TF160" w:date="2023-03-13T14:39:00Z"/>
        </w:rPr>
      </w:pPr>
    </w:p>
    <w:p w14:paraId="6C6CBB28" w14:textId="77777777" w:rsidR="00DF09B6" w:rsidRDefault="00DF09B6" w:rsidP="00DF09B6">
      <w:pPr>
        <w:pStyle w:val="TH"/>
        <w:rPr>
          <w:ins w:id="3241" w:author="MCC TF160" w:date="2023-03-13T14:39:00Z"/>
        </w:rPr>
      </w:pPr>
      <w:ins w:id="3242" w:author="MCC TF160" w:date="2023-03-13T14:39:00Z">
        <w:r>
          <w:t>HttpMessageBody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F09B6" w14:paraId="2DBE47CE" w14:textId="77777777" w:rsidTr="00806E9B">
        <w:trPr>
          <w:ins w:id="3243" w:author="MCC TF160" w:date="2023-03-13T14:39:00Z"/>
        </w:trPr>
        <w:tc>
          <w:tcPr>
            <w:tcW w:w="9857" w:type="dxa"/>
            <w:gridSpan w:val="3"/>
            <w:shd w:val="clear" w:color="auto" w:fill="E0E0E0"/>
          </w:tcPr>
          <w:p w14:paraId="2254E412" w14:textId="77777777" w:rsidR="00DF09B6" w:rsidRPr="008F64F6" w:rsidRDefault="00DF09B6" w:rsidP="00806E9B">
            <w:pPr>
              <w:pStyle w:val="TAL"/>
              <w:rPr>
                <w:ins w:id="3244" w:author="MCC TF160" w:date="2023-03-13T14:39:00Z"/>
                <w:b/>
              </w:rPr>
            </w:pPr>
            <w:ins w:id="3245" w:author="MCC TF160" w:date="2023-03-13T14:39:00Z">
              <w:r w:rsidRPr="008F64F6">
                <w:rPr>
                  <w:b/>
                </w:rPr>
                <w:t>TTCN-3 Union Type</w:t>
              </w:r>
            </w:ins>
          </w:p>
        </w:tc>
      </w:tr>
      <w:tr w:rsidR="00DF09B6" w14:paraId="385D2310" w14:textId="77777777" w:rsidTr="00806E9B">
        <w:trPr>
          <w:ins w:id="3246" w:author="MCC TF160" w:date="2023-03-13T14:39:00Z"/>
        </w:trPr>
        <w:tc>
          <w:tcPr>
            <w:tcW w:w="1479" w:type="dxa"/>
            <w:tcBorders>
              <w:bottom w:val="single" w:sz="4" w:space="0" w:color="auto"/>
            </w:tcBorders>
            <w:shd w:val="clear" w:color="auto" w:fill="E0E0E0"/>
          </w:tcPr>
          <w:p w14:paraId="77D56553" w14:textId="77777777" w:rsidR="00DF09B6" w:rsidRPr="008F64F6" w:rsidRDefault="00DF09B6" w:rsidP="00806E9B">
            <w:pPr>
              <w:pStyle w:val="TAL"/>
              <w:rPr>
                <w:ins w:id="3247" w:author="MCC TF160" w:date="2023-03-13T14:39:00Z"/>
                <w:b/>
              </w:rPr>
            </w:pPr>
            <w:bookmarkStart w:id="3248" w:name="HttpMessageBody" w:colFirst="1" w:colLast="1"/>
            <w:ins w:id="3249" w:author="MCC TF160" w:date="2023-03-13T14:39:00Z">
              <w:r w:rsidRPr="008F64F6">
                <w:rPr>
                  <w:b/>
                </w:rPr>
                <w:t>Name</w:t>
              </w:r>
            </w:ins>
          </w:p>
        </w:tc>
        <w:tc>
          <w:tcPr>
            <w:tcW w:w="8378" w:type="dxa"/>
            <w:gridSpan w:val="2"/>
            <w:tcBorders>
              <w:bottom w:val="single" w:sz="4" w:space="0" w:color="auto"/>
            </w:tcBorders>
            <w:shd w:val="clear" w:color="auto" w:fill="FFFF99"/>
          </w:tcPr>
          <w:p w14:paraId="509D29E5" w14:textId="77777777" w:rsidR="00DF09B6" w:rsidRPr="008F64F6" w:rsidRDefault="00DF09B6" w:rsidP="00806E9B">
            <w:pPr>
              <w:pStyle w:val="TAL"/>
              <w:rPr>
                <w:ins w:id="3250" w:author="MCC TF160" w:date="2023-03-13T14:39:00Z"/>
                <w:b/>
              </w:rPr>
            </w:pPr>
            <w:ins w:id="3251" w:author="MCC TF160" w:date="2023-03-13T14:39:00Z">
              <w:r w:rsidRPr="008F64F6">
                <w:rPr>
                  <w:b/>
                </w:rPr>
                <w:t>HttpMessageBody</w:t>
              </w:r>
            </w:ins>
          </w:p>
        </w:tc>
      </w:tr>
      <w:bookmarkEnd w:id="3248"/>
      <w:tr w:rsidR="00DF09B6" w14:paraId="00D45F43" w14:textId="77777777" w:rsidTr="00806E9B">
        <w:trPr>
          <w:ins w:id="3252" w:author="MCC TF160" w:date="2023-03-13T14:39:00Z"/>
        </w:trPr>
        <w:tc>
          <w:tcPr>
            <w:tcW w:w="1479" w:type="dxa"/>
            <w:tcBorders>
              <w:bottom w:val="double" w:sz="4" w:space="0" w:color="auto"/>
            </w:tcBorders>
            <w:shd w:val="clear" w:color="auto" w:fill="E0E0E0"/>
          </w:tcPr>
          <w:p w14:paraId="6816F3BA" w14:textId="77777777" w:rsidR="00DF09B6" w:rsidRPr="008F64F6" w:rsidRDefault="00DF09B6" w:rsidP="00806E9B">
            <w:pPr>
              <w:pStyle w:val="TAL"/>
              <w:rPr>
                <w:ins w:id="3253" w:author="MCC TF160" w:date="2023-03-13T14:39:00Z"/>
                <w:b/>
              </w:rPr>
            </w:pPr>
            <w:ins w:id="3254" w:author="MCC TF160" w:date="2023-03-13T14:39:00Z">
              <w:r w:rsidRPr="008F64F6">
                <w:rPr>
                  <w:b/>
                </w:rPr>
                <w:t>Comment</w:t>
              </w:r>
            </w:ins>
          </w:p>
        </w:tc>
        <w:tc>
          <w:tcPr>
            <w:tcW w:w="8378" w:type="dxa"/>
            <w:gridSpan w:val="2"/>
            <w:tcBorders>
              <w:bottom w:val="double" w:sz="4" w:space="0" w:color="auto"/>
            </w:tcBorders>
            <w:shd w:val="clear" w:color="auto" w:fill="auto"/>
          </w:tcPr>
          <w:p w14:paraId="53911B62" w14:textId="77777777" w:rsidR="00DF09B6" w:rsidRPr="008F64F6" w:rsidRDefault="00DF09B6" w:rsidP="00806E9B">
            <w:pPr>
              <w:pStyle w:val="TAL"/>
              <w:rPr>
                <w:ins w:id="3255" w:author="MCC TF160" w:date="2023-03-13T14:39:00Z"/>
              </w:rPr>
            </w:pPr>
          </w:p>
        </w:tc>
      </w:tr>
      <w:tr w:rsidR="00DF09B6" w14:paraId="78CD349C" w14:textId="77777777" w:rsidTr="00806E9B">
        <w:trPr>
          <w:ins w:id="3256" w:author="MCC TF160" w:date="2023-03-13T14:39:00Z"/>
        </w:trPr>
        <w:tc>
          <w:tcPr>
            <w:tcW w:w="1479" w:type="dxa"/>
            <w:tcBorders>
              <w:top w:val="double" w:sz="4" w:space="0" w:color="auto"/>
            </w:tcBorders>
            <w:shd w:val="clear" w:color="auto" w:fill="auto"/>
          </w:tcPr>
          <w:p w14:paraId="6E574CF4" w14:textId="77777777" w:rsidR="00DF09B6" w:rsidRPr="008F64F6" w:rsidRDefault="00DF09B6" w:rsidP="00806E9B">
            <w:pPr>
              <w:pStyle w:val="TAL"/>
              <w:rPr>
                <w:ins w:id="3257" w:author="MCC TF160" w:date="2023-03-13T14:39:00Z"/>
              </w:rPr>
            </w:pPr>
            <w:ins w:id="3258" w:author="MCC TF160" w:date="2023-03-13T14:39:00Z">
              <w:r w:rsidRPr="008F64F6">
                <w:t>text</w:t>
              </w:r>
            </w:ins>
          </w:p>
        </w:tc>
        <w:tc>
          <w:tcPr>
            <w:tcW w:w="2957" w:type="dxa"/>
            <w:tcBorders>
              <w:top w:val="double" w:sz="4" w:space="0" w:color="auto"/>
            </w:tcBorders>
            <w:shd w:val="clear" w:color="auto" w:fill="auto"/>
          </w:tcPr>
          <w:p w14:paraId="26300EA6" w14:textId="77777777" w:rsidR="00DF09B6" w:rsidRPr="008F64F6" w:rsidRDefault="00DF09B6" w:rsidP="00806E9B">
            <w:pPr>
              <w:pStyle w:val="TAL"/>
              <w:rPr>
                <w:ins w:id="3259" w:author="MCC TF160" w:date="2023-03-13T14:39:00Z"/>
              </w:rPr>
            </w:pPr>
            <w:ins w:id="3260" w:author="MCC TF160" w:date="2023-03-13T14:39:00Z">
              <w:r w:rsidRPr="008F64F6">
                <w:t>charstring</w:t>
              </w:r>
            </w:ins>
          </w:p>
        </w:tc>
        <w:tc>
          <w:tcPr>
            <w:tcW w:w="5421" w:type="dxa"/>
            <w:tcBorders>
              <w:top w:val="double" w:sz="4" w:space="0" w:color="auto"/>
            </w:tcBorders>
            <w:shd w:val="clear" w:color="auto" w:fill="auto"/>
          </w:tcPr>
          <w:p w14:paraId="1CAECBCD" w14:textId="77777777" w:rsidR="00DF09B6" w:rsidRPr="008F64F6" w:rsidRDefault="00DF09B6" w:rsidP="00806E9B">
            <w:pPr>
              <w:pStyle w:val="TAL"/>
              <w:rPr>
                <w:ins w:id="3261" w:author="MCC TF160" w:date="2023-03-13T14:39:00Z"/>
              </w:rPr>
            </w:pPr>
          </w:p>
        </w:tc>
      </w:tr>
      <w:tr w:rsidR="00DF09B6" w14:paraId="3151F473" w14:textId="77777777" w:rsidTr="00806E9B">
        <w:trPr>
          <w:ins w:id="3262" w:author="MCC TF160" w:date="2023-03-13T14:39:00Z"/>
        </w:trPr>
        <w:tc>
          <w:tcPr>
            <w:tcW w:w="1479" w:type="dxa"/>
            <w:shd w:val="clear" w:color="auto" w:fill="auto"/>
          </w:tcPr>
          <w:p w14:paraId="73684D43" w14:textId="77777777" w:rsidR="00DF09B6" w:rsidRPr="008F64F6" w:rsidRDefault="00DF09B6" w:rsidP="00806E9B">
            <w:pPr>
              <w:pStyle w:val="TAL"/>
              <w:rPr>
                <w:ins w:id="3263" w:author="MCC TF160" w:date="2023-03-13T14:39:00Z"/>
              </w:rPr>
            </w:pPr>
            <w:ins w:id="3264" w:author="MCC TF160" w:date="2023-03-13T14:39:00Z">
              <w:r w:rsidRPr="008F64F6">
                <w:t>binary</w:t>
              </w:r>
            </w:ins>
          </w:p>
        </w:tc>
        <w:tc>
          <w:tcPr>
            <w:tcW w:w="2957" w:type="dxa"/>
            <w:shd w:val="clear" w:color="auto" w:fill="auto"/>
          </w:tcPr>
          <w:p w14:paraId="036908A4" w14:textId="77777777" w:rsidR="00DF09B6" w:rsidRPr="008F64F6" w:rsidRDefault="00DF09B6" w:rsidP="00806E9B">
            <w:pPr>
              <w:pStyle w:val="TAL"/>
              <w:rPr>
                <w:ins w:id="3265" w:author="MCC TF160" w:date="2023-03-13T14:39:00Z"/>
              </w:rPr>
            </w:pPr>
            <w:ins w:id="3266" w:author="MCC TF160" w:date="2023-03-13T14:39:00Z">
              <w:r w:rsidRPr="008F64F6">
                <w:t>octetstring</w:t>
              </w:r>
            </w:ins>
          </w:p>
        </w:tc>
        <w:tc>
          <w:tcPr>
            <w:tcW w:w="5421" w:type="dxa"/>
            <w:shd w:val="clear" w:color="auto" w:fill="auto"/>
          </w:tcPr>
          <w:p w14:paraId="6F7D3472" w14:textId="77777777" w:rsidR="00DF09B6" w:rsidRPr="008F64F6" w:rsidRDefault="00DF09B6" w:rsidP="00806E9B">
            <w:pPr>
              <w:pStyle w:val="TAL"/>
              <w:rPr>
                <w:ins w:id="3267" w:author="MCC TF160" w:date="2023-03-13T14:39:00Z"/>
              </w:rPr>
            </w:pPr>
          </w:p>
        </w:tc>
      </w:tr>
      <w:tr w:rsidR="00DF09B6" w14:paraId="6FAE3EA2" w14:textId="77777777" w:rsidTr="00806E9B">
        <w:trPr>
          <w:ins w:id="3268" w:author="MCC TF160" w:date="2023-03-13T14:39:00Z"/>
        </w:trPr>
        <w:tc>
          <w:tcPr>
            <w:tcW w:w="1479" w:type="dxa"/>
            <w:shd w:val="clear" w:color="auto" w:fill="auto"/>
          </w:tcPr>
          <w:p w14:paraId="301B9D25" w14:textId="77777777" w:rsidR="00DF09B6" w:rsidRPr="008F64F6" w:rsidRDefault="00DF09B6" w:rsidP="00806E9B">
            <w:pPr>
              <w:pStyle w:val="TAL"/>
              <w:rPr>
                <w:ins w:id="3269" w:author="MCC TF160" w:date="2023-03-13T14:39:00Z"/>
              </w:rPr>
            </w:pPr>
            <w:ins w:id="3270" w:author="MCC TF160" w:date="2023-03-13T14:39:00Z">
              <w:r w:rsidRPr="008F64F6">
                <w:t>mime</w:t>
              </w:r>
            </w:ins>
          </w:p>
        </w:tc>
        <w:tc>
          <w:tcPr>
            <w:tcW w:w="2957" w:type="dxa"/>
            <w:shd w:val="clear" w:color="auto" w:fill="auto"/>
          </w:tcPr>
          <w:p w14:paraId="2E686537" w14:textId="77777777" w:rsidR="00DF09B6" w:rsidRPr="008F64F6" w:rsidRDefault="00DF09B6" w:rsidP="00806E9B">
            <w:pPr>
              <w:pStyle w:val="TAL"/>
              <w:rPr>
                <w:ins w:id="3271" w:author="MCC TF160" w:date="2023-03-13T14:39:00Z"/>
              </w:rPr>
            </w:pPr>
            <w:ins w:id="3272" w:author="MCC TF160" w:date="2023-03-13T14:39:00Z">
              <w:r w:rsidRPr="008F64F6">
                <w:t>MIME_Message</w:t>
              </w:r>
            </w:ins>
          </w:p>
        </w:tc>
        <w:tc>
          <w:tcPr>
            <w:tcW w:w="5421" w:type="dxa"/>
            <w:shd w:val="clear" w:color="auto" w:fill="auto"/>
          </w:tcPr>
          <w:p w14:paraId="75FFC179" w14:textId="77777777" w:rsidR="00DF09B6" w:rsidRPr="008F64F6" w:rsidRDefault="00DF09B6" w:rsidP="00806E9B">
            <w:pPr>
              <w:pStyle w:val="TAL"/>
              <w:rPr>
                <w:ins w:id="3273" w:author="MCC TF160" w:date="2023-03-13T14:39:00Z"/>
              </w:rPr>
            </w:pPr>
          </w:p>
        </w:tc>
      </w:tr>
    </w:tbl>
    <w:p w14:paraId="0AA5BA7A" w14:textId="77777777" w:rsidR="00DF09B6" w:rsidRDefault="00DF09B6" w:rsidP="00DF09B6">
      <w:pPr>
        <w:rPr>
          <w:ins w:id="3274" w:author="MCC TF160" w:date="2023-03-13T14:39:00Z"/>
        </w:rPr>
      </w:pPr>
    </w:p>
    <w:p w14:paraId="12EF83E9" w14:textId="77777777" w:rsidR="00DF09B6" w:rsidRDefault="00DF09B6" w:rsidP="00DF09B6">
      <w:pPr>
        <w:pStyle w:val="TH"/>
        <w:rPr>
          <w:ins w:id="3275" w:author="MCC TF160" w:date="2023-03-13T14:39:00Z"/>
        </w:rPr>
      </w:pPr>
      <w:ins w:id="3276" w:author="MCC TF160" w:date="2023-03-13T14:39:00Z">
        <w:r>
          <w:t>HttpRequest_Type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7A7FE47A" w14:textId="77777777" w:rsidTr="00806E9B">
        <w:trPr>
          <w:ins w:id="3277" w:author="MCC TF160" w:date="2023-03-13T14:39:00Z"/>
        </w:trPr>
        <w:tc>
          <w:tcPr>
            <w:tcW w:w="9857" w:type="dxa"/>
            <w:gridSpan w:val="4"/>
            <w:shd w:val="clear" w:color="auto" w:fill="E0E0E0"/>
          </w:tcPr>
          <w:p w14:paraId="09A42DDB" w14:textId="77777777" w:rsidR="00DF09B6" w:rsidRPr="008F64F6" w:rsidRDefault="00DF09B6" w:rsidP="00806E9B">
            <w:pPr>
              <w:pStyle w:val="TAL"/>
              <w:rPr>
                <w:ins w:id="3278" w:author="MCC TF160" w:date="2023-03-13T14:39:00Z"/>
                <w:b/>
              </w:rPr>
            </w:pPr>
            <w:ins w:id="3279" w:author="MCC TF160" w:date="2023-03-13T14:39:00Z">
              <w:r w:rsidRPr="008F64F6">
                <w:rPr>
                  <w:b/>
                </w:rPr>
                <w:t>TTCN-3 Record Type</w:t>
              </w:r>
            </w:ins>
          </w:p>
        </w:tc>
      </w:tr>
      <w:tr w:rsidR="00DF09B6" w14:paraId="29318B37" w14:textId="77777777" w:rsidTr="00806E9B">
        <w:trPr>
          <w:ins w:id="3280" w:author="MCC TF160" w:date="2023-03-13T14:39:00Z"/>
        </w:trPr>
        <w:tc>
          <w:tcPr>
            <w:tcW w:w="1479" w:type="dxa"/>
            <w:tcBorders>
              <w:bottom w:val="single" w:sz="4" w:space="0" w:color="auto"/>
            </w:tcBorders>
            <w:shd w:val="clear" w:color="auto" w:fill="E0E0E0"/>
          </w:tcPr>
          <w:p w14:paraId="176D05D2" w14:textId="77777777" w:rsidR="00DF09B6" w:rsidRPr="008F64F6" w:rsidRDefault="00DF09B6" w:rsidP="00806E9B">
            <w:pPr>
              <w:pStyle w:val="TAL"/>
              <w:rPr>
                <w:ins w:id="3281" w:author="MCC TF160" w:date="2023-03-13T14:39:00Z"/>
                <w:b/>
              </w:rPr>
            </w:pPr>
            <w:bookmarkStart w:id="3282" w:name="HttpRequest_Type" w:colFirst="1" w:colLast="1"/>
            <w:ins w:id="3283" w:author="MCC TF160" w:date="2023-03-13T14:39:00Z">
              <w:r w:rsidRPr="008F64F6">
                <w:rPr>
                  <w:b/>
                </w:rPr>
                <w:t>Name</w:t>
              </w:r>
            </w:ins>
          </w:p>
        </w:tc>
        <w:tc>
          <w:tcPr>
            <w:tcW w:w="8378" w:type="dxa"/>
            <w:gridSpan w:val="3"/>
            <w:tcBorders>
              <w:bottom w:val="single" w:sz="4" w:space="0" w:color="auto"/>
            </w:tcBorders>
            <w:shd w:val="clear" w:color="auto" w:fill="FFFF99"/>
          </w:tcPr>
          <w:p w14:paraId="4C851989" w14:textId="77777777" w:rsidR="00DF09B6" w:rsidRPr="008F64F6" w:rsidRDefault="00DF09B6" w:rsidP="00806E9B">
            <w:pPr>
              <w:pStyle w:val="TAL"/>
              <w:rPr>
                <w:ins w:id="3284" w:author="MCC TF160" w:date="2023-03-13T14:39:00Z"/>
                <w:b/>
              </w:rPr>
            </w:pPr>
            <w:ins w:id="3285" w:author="MCC TF160" w:date="2023-03-13T14:39:00Z">
              <w:r w:rsidRPr="008F64F6">
                <w:rPr>
                  <w:b/>
                </w:rPr>
                <w:t>HttpRequest_Type</w:t>
              </w:r>
            </w:ins>
          </w:p>
        </w:tc>
      </w:tr>
      <w:bookmarkEnd w:id="3282"/>
      <w:tr w:rsidR="00DF09B6" w14:paraId="665C9468" w14:textId="77777777" w:rsidTr="00806E9B">
        <w:trPr>
          <w:ins w:id="3286" w:author="MCC TF160" w:date="2023-03-13T14:39:00Z"/>
        </w:trPr>
        <w:tc>
          <w:tcPr>
            <w:tcW w:w="1479" w:type="dxa"/>
            <w:tcBorders>
              <w:bottom w:val="double" w:sz="4" w:space="0" w:color="auto"/>
            </w:tcBorders>
            <w:shd w:val="clear" w:color="auto" w:fill="E0E0E0"/>
          </w:tcPr>
          <w:p w14:paraId="6CB68CC7" w14:textId="77777777" w:rsidR="00DF09B6" w:rsidRPr="008F64F6" w:rsidRDefault="00DF09B6" w:rsidP="00806E9B">
            <w:pPr>
              <w:pStyle w:val="TAL"/>
              <w:rPr>
                <w:ins w:id="3287" w:author="MCC TF160" w:date="2023-03-13T14:39:00Z"/>
                <w:b/>
              </w:rPr>
            </w:pPr>
            <w:ins w:id="3288" w:author="MCC TF160" w:date="2023-03-13T14:39:00Z">
              <w:r w:rsidRPr="008F64F6">
                <w:rPr>
                  <w:b/>
                </w:rPr>
                <w:t>Comment</w:t>
              </w:r>
            </w:ins>
          </w:p>
        </w:tc>
        <w:tc>
          <w:tcPr>
            <w:tcW w:w="8378" w:type="dxa"/>
            <w:gridSpan w:val="3"/>
            <w:tcBorders>
              <w:bottom w:val="double" w:sz="4" w:space="0" w:color="auto"/>
            </w:tcBorders>
            <w:shd w:val="clear" w:color="auto" w:fill="auto"/>
          </w:tcPr>
          <w:p w14:paraId="3243994B" w14:textId="77777777" w:rsidR="00DF09B6" w:rsidRPr="008F64F6" w:rsidRDefault="00DF09B6" w:rsidP="00806E9B">
            <w:pPr>
              <w:pStyle w:val="TAL"/>
              <w:rPr>
                <w:ins w:id="3289" w:author="MCC TF160" w:date="2023-03-13T14:39:00Z"/>
              </w:rPr>
            </w:pPr>
          </w:p>
        </w:tc>
      </w:tr>
      <w:tr w:rsidR="00DF09B6" w14:paraId="5E40D6EF" w14:textId="77777777" w:rsidTr="00806E9B">
        <w:trPr>
          <w:ins w:id="3290" w:author="MCC TF160" w:date="2023-03-13T14:39:00Z"/>
        </w:trPr>
        <w:tc>
          <w:tcPr>
            <w:tcW w:w="1479" w:type="dxa"/>
            <w:tcBorders>
              <w:top w:val="double" w:sz="4" w:space="0" w:color="auto"/>
            </w:tcBorders>
            <w:shd w:val="clear" w:color="auto" w:fill="auto"/>
          </w:tcPr>
          <w:p w14:paraId="08B64289" w14:textId="77777777" w:rsidR="00DF09B6" w:rsidRPr="008F64F6" w:rsidRDefault="00DF09B6" w:rsidP="00806E9B">
            <w:pPr>
              <w:pStyle w:val="TAL"/>
              <w:rPr>
                <w:ins w:id="3291" w:author="MCC TF160" w:date="2023-03-13T14:39:00Z"/>
              </w:rPr>
            </w:pPr>
            <w:ins w:id="3292" w:author="MCC TF160" w:date="2023-03-13T14:39:00Z">
              <w:r w:rsidRPr="008F64F6">
                <w:t>requestLine</w:t>
              </w:r>
            </w:ins>
          </w:p>
        </w:tc>
        <w:tc>
          <w:tcPr>
            <w:tcW w:w="2464" w:type="dxa"/>
            <w:tcBorders>
              <w:top w:val="double" w:sz="4" w:space="0" w:color="auto"/>
            </w:tcBorders>
            <w:shd w:val="clear" w:color="auto" w:fill="auto"/>
          </w:tcPr>
          <w:p w14:paraId="532332B2" w14:textId="77777777" w:rsidR="00DF09B6" w:rsidRPr="008F64F6" w:rsidRDefault="00DF09B6" w:rsidP="00806E9B">
            <w:pPr>
              <w:pStyle w:val="TAL"/>
              <w:rPr>
                <w:ins w:id="3293" w:author="MCC TF160" w:date="2023-03-13T14:39:00Z"/>
              </w:rPr>
            </w:pPr>
            <w:ins w:id="3294" w:author="MCC TF160" w:date="2023-03-13T14:39:00Z">
              <w:r>
                <w:fldChar w:fldCharType="begin"/>
              </w:r>
              <w:r>
                <w:instrText>HYPERLINK \l "HttpRequestLine_Type"</w:instrText>
              </w:r>
              <w:r>
                <w:fldChar w:fldCharType="separate"/>
              </w:r>
              <w:r>
                <w:rPr>
                  <w:rStyle w:val="Hyperlink"/>
                </w:rPr>
                <w:t>HttpRequestLine_Type</w:t>
              </w:r>
              <w:r>
                <w:rPr>
                  <w:rStyle w:val="Hyperlink"/>
                </w:rPr>
                <w:fldChar w:fldCharType="end"/>
              </w:r>
            </w:ins>
          </w:p>
        </w:tc>
        <w:tc>
          <w:tcPr>
            <w:tcW w:w="493" w:type="dxa"/>
            <w:tcBorders>
              <w:top w:val="double" w:sz="4" w:space="0" w:color="auto"/>
            </w:tcBorders>
            <w:shd w:val="clear" w:color="auto" w:fill="auto"/>
          </w:tcPr>
          <w:p w14:paraId="085CC7F6" w14:textId="77777777" w:rsidR="00DF09B6" w:rsidRPr="008F64F6" w:rsidRDefault="00DF09B6" w:rsidP="00806E9B">
            <w:pPr>
              <w:pStyle w:val="TAL"/>
              <w:rPr>
                <w:ins w:id="3295" w:author="MCC TF160" w:date="2023-03-13T14:39:00Z"/>
              </w:rPr>
            </w:pPr>
          </w:p>
        </w:tc>
        <w:tc>
          <w:tcPr>
            <w:tcW w:w="5421" w:type="dxa"/>
            <w:tcBorders>
              <w:top w:val="double" w:sz="4" w:space="0" w:color="auto"/>
            </w:tcBorders>
            <w:shd w:val="clear" w:color="auto" w:fill="auto"/>
          </w:tcPr>
          <w:p w14:paraId="6A6FCE0E" w14:textId="77777777" w:rsidR="00DF09B6" w:rsidRPr="008F64F6" w:rsidRDefault="00DF09B6" w:rsidP="00806E9B">
            <w:pPr>
              <w:pStyle w:val="TAL"/>
              <w:rPr>
                <w:ins w:id="3296" w:author="MCC TF160" w:date="2023-03-13T14:39:00Z"/>
              </w:rPr>
            </w:pPr>
            <w:ins w:id="3297" w:author="MCC TF160" w:date="2023-03-13T14:39:00Z">
              <w:r w:rsidRPr="008F64F6">
                <w:t>RFC 2616 clause 5.1</w:t>
              </w:r>
            </w:ins>
          </w:p>
        </w:tc>
      </w:tr>
      <w:tr w:rsidR="00DF09B6" w14:paraId="53ACE3EB" w14:textId="77777777" w:rsidTr="00806E9B">
        <w:trPr>
          <w:ins w:id="3298" w:author="MCC TF160" w:date="2023-03-13T14:39:00Z"/>
        </w:trPr>
        <w:tc>
          <w:tcPr>
            <w:tcW w:w="1479" w:type="dxa"/>
            <w:shd w:val="clear" w:color="auto" w:fill="auto"/>
          </w:tcPr>
          <w:p w14:paraId="78828595" w14:textId="77777777" w:rsidR="00DF09B6" w:rsidRPr="008F64F6" w:rsidRDefault="00DF09B6" w:rsidP="00806E9B">
            <w:pPr>
              <w:pStyle w:val="TAL"/>
              <w:rPr>
                <w:ins w:id="3299" w:author="MCC TF160" w:date="2023-03-13T14:39:00Z"/>
              </w:rPr>
            </w:pPr>
            <w:ins w:id="3300" w:author="MCC TF160" w:date="2023-03-13T14:39:00Z">
              <w:r w:rsidRPr="008F64F6">
                <w:t>userAgent</w:t>
              </w:r>
            </w:ins>
          </w:p>
        </w:tc>
        <w:tc>
          <w:tcPr>
            <w:tcW w:w="2464" w:type="dxa"/>
            <w:shd w:val="clear" w:color="auto" w:fill="auto"/>
          </w:tcPr>
          <w:p w14:paraId="424BA183" w14:textId="77777777" w:rsidR="00DF09B6" w:rsidRPr="008F64F6" w:rsidRDefault="00DF09B6" w:rsidP="00806E9B">
            <w:pPr>
              <w:pStyle w:val="TAL"/>
              <w:rPr>
                <w:ins w:id="3301" w:author="MCC TF160" w:date="2023-03-13T14:39:00Z"/>
              </w:rPr>
            </w:pPr>
            <w:ins w:id="3302" w:author="MCC TF160" w:date="2023-03-13T14:39:00Z">
              <w:r w:rsidRPr="008F64F6">
                <w:t>UserAgent</w:t>
              </w:r>
            </w:ins>
          </w:p>
        </w:tc>
        <w:tc>
          <w:tcPr>
            <w:tcW w:w="493" w:type="dxa"/>
            <w:shd w:val="clear" w:color="auto" w:fill="auto"/>
          </w:tcPr>
          <w:p w14:paraId="6A7FE625" w14:textId="77777777" w:rsidR="00DF09B6" w:rsidRPr="008F64F6" w:rsidRDefault="00DF09B6" w:rsidP="00806E9B">
            <w:pPr>
              <w:pStyle w:val="TAL"/>
              <w:rPr>
                <w:ins w:id="3303" w:author="MCC TF160" w:date="2023-03-13T14:39:00Z"/>
              </w:rPr>
            </w:pPr>
            <w:ins w:id="3304" w:author="MCC TF160" w:date="2023-03-13T14:39:00Z">
              <w:r w:rsidRPr="008F64F6">
                <w:t>opt</w:t>
              </w:r>
            </w:ins>
          </w:p>
        </w:tc>
        <w:tc>
          <w:tcPr>
            <w:tcW w:w="5421" w:type="dxa"/>
            <w:shd w:val="clear" w:color="auto" w:fill="auto"/>
          </w:tcPr>
          <w:p w14:paraId="47AD0530" w14:textId="77777777" w:rsidR="00DF09B6" w:rsidRPr="008F64F6" w:rsidRDefault="00DF09B6" w:rsidP="00806E9B">
            <w:pPr>
              <w:pStyle w:val="TAL"/>
              <w:rPr>
                <w:ins w:id="3305" w:author="MCC TF160" w:date="2023-03-13T14:39:00Z"/>
              </w:rPr>
            </w:pPr>
            <w:ins w:id="3306" w:author="MCC TF160" w:date="2023-03-13T14:39:00Z">
              <w:r w:rsidRPr="008F64F6">
                <w:t>User Agent according to RFC 2616 [27] clause 14.43</w:t>
              </w:r>
            </w:ins>
          </w:p>
        </w:tc>
      </w:tr>
      <w:tr w:rsidR="00DF09B6" w14:paraId="5E28AF31" w14:textId="77777777" w:rsidTr="00806E9B">
        <w:trPr>
          <w:ins w:id="3307" w:author="MCC TF160" w:date="2023-03-13T14:39:00Z"/>
        </w:trPr>
        <w:tc>
          <w:tcPr>
            <w:tcW w:w="1479" w:type="dxa"/>
            <w:shd w:val="clear" w:color="auto" w:fill="auto"/>
          </w:tcPr>
          <w:p w14:paraId="2AB09446" w14:textId="77777777" w:rsidR="00DF09B6" w:rsidRPr="008F64F6" w:rsidRDefault="00DF09B6" w:rsidP="00806E9B">
            <w:pPr>
              <w:pStyle w:val="TAL"/>
              <w:rPr>
                <w:ins w:id="3308" w:author="MCC TF160" w:date="2023-03-13T14:39:00Z"/>
              </w:rPr>
            </w:pPr>
            <w:ins w:id="3309" w:author="MCC TF160" w:date="2023-03-13T14:39:00Z">
              <w:r w:rsidRPr="008F64F6">
                <w:t>authorization</w:t>
              </w:r>
            </w:ins>
          </w:p>
        </w:tc>
        <w:tc>
          <w:tcPr>
            <w:tcW w:w="2464" w:type="dxa"/>
            <w:shd w:val="clear" w:color="auto" w:fill="auto"/>
          </w:tcPr>
          <w:p w14:paraId="53351C77" w14:textId="77777777" w:rsidR="00DF09B6" w:rsidRPr="008F64F6" w:rsidRDefault="00DF09B6" w:rsidP="00806E9B">
            <w:pPr>
              <w:pStyle w:val="TAL"/>
              <w:rPr>
                <w:ins w:id="3310" w:author="MCC TF160" w:date="2023-03-13T14:39:00Z"/>
              </w:rPr>
            </w:pPr>
            <w:ins w:id="3311" w:author="MCC TF160" w:date="2023-03-13T14:39:00Z">
              <w:r w:rsidRPr="008F64F6">
                <w:t>Authorization</w:t>
              </w:r>
            </w:ins>
          </w:p>
        </w:tc>
        <w:tc>
          <w:tcPr>
            <w:tcW w:w="493" w:type="dxa"/>
            <w:shd w:val="clear" w:color="auto" w:fill="auto"/>
          </w:tcPr>
          <w:p w14:paraId="3791F5AB" w14:textId="77777777" w:rsidR="00DF09B6" w:rsidRPr="008F64F6" w:rsidRDefault="00DF09B6" w:rsidP="00806E9B">
            <w:pPr>
              <w:pStyle w:val="TAL"/>
              <w:rPr>
                <w:ins w:id="3312" w:author="MCC TF160" w:date="2023-03-13T14:39:00Z"/>
              </w:rPr>
            </w:pPr>
            <w:ins w:id="3313" w:author="MCC TF160" w:date="2023-03-13T14:39:00Z">
              <w:r w:rsidRPr="008F64F6">
                <w:t>opt</w:t>
              </w:r>
            </w:ins>
          </w:p>
        </w:tc>
        <w:tc>
          <w:tcPr>
            <w:tcW w:w="5421" w:type="dxa"/>
            <w:shd w:val="clear" w:color="auto" w:fill="auto"/>
          </w:tcPr>
          <w:p w14:paraId="758A854C" w14:textId="77777777" w:rsidR="00DF09B6" w:rsidRPr="008F64F6" w:rsidRDefault="00DF09B6" w:rsidP="00806E9B">
            <w:pPr>
              <w:pStyle w:val="TAL"/>
              <w:rPr>
                <w:ins w:id="3314" w:author="MCC TF160" w:date="2023-03-13T14:39:00Z"/>
              </w:rPr>
            </w:pPr>
            <w:ins w:id="3315" w:author="MCC TF160" w:date="2023-03-13T14:39:00Z">
              <w:r w:rsidRPr="008F64F6">
                <w:t>Authorization according to RFC 2616 [27] clause 14.8 (optional; NOTE: Same type definition as for SIP type definitions)</w:t>
              </w:r>
            </w:ins>
          </w:p>
        </w:tc>
      </w:tr>
      <w:tr w:rsidR="00DF09B6" w14:paraId="6D415F74" w14:textId="77777777" w:rsidTr="00806E9B">
        <w:trPr>
          <w:ins w:id="3316" w:author="MCC TF160" w:date="2023-03-13T14:39:00Z"/>
        </w:trPr>
        <w:tc>
          <w:tcPr>
            <w:tcW w:w="1479" w:type="dxa"/>
            <w:shd w:val="clear" w:color="auto" w:fill="auto"/>
          </w:tcPr>
          <w:p w14:paraId="59D5CAEF" w14:textId="77777777" w:rsidR="00DF09B6" w:rsidRPr="008F64F6" w:rsidRDefault="00DF09B6" w:rsidP="00806E9B">
            <w:pPr>
              <w:pStyle w:val="TAL"/>
              <w:rPr>
                <w:ins w:id="3317" w:author="MCC TF160" w:date="2023-03-13T14:39:00Z"/>
              </w:rPr>
            </w:pPr>
            <w:ins w:id="3318" w:author="MCC TF160" w:date="2023-03-13T14:39:00Z">
              <w:r w:rsidRPr="008F64F6">
                <w:t>host</w:t>
              </w:r>
            </w:ins>
          </w:p>
        </w:tc>
        <w:tc>
          <w:tcPr>
            <w:tcW w:w="2464" w:type="dxa"/>
            <w:shd w:val="clear" w:color="auto" w:fill="auto"/>
          </w:tcPr>
          <w:p w14:paraId="79D70E62" w14:textId="77777777" w:rsidR="00DF09B6" w:rsidRPr="008F64F6" w:rsidRDefault="00DF09B6" w:rsidP="00806E9B">
            <w:pPr>
              <w:pStyle w:val="TAL"/>
              <w:rPr>
                <w:ins w:id="3319" w:author="MCC TF160" w:date="2023-03-13T14:39:00Z"/>
              </w:rPr>
            </w:pPr>
            <w:ins w:id="3320" w:author="MCC TF160" w:date="2023-03-13T14:39:00Z">
              <w:r w:rsidRPr="008F64F6">
                <w:t>Host</w:t>
              </w:r>
            </w:ins>
          </w:p>
        </w:tc>
        <w:tc>
          <w:tcPr>
            <w:tcW w:w="493" w:type="dxa"/>
            <w:shd w:val="clear" w:color="auto" w:fill="auto"/>
          </w:tcPr>
          <w:p w14:paraId="4A4FC474" w14:textId="77777777" w:rsidR="00DF09B6" w:rsidRPr="008F64F6" w:rsidRDefault="00DF09B6" w:rsidP="00806E9B">
            <w:pPr>
              <w:pStyle w:val="TAL"/>
              <w:rPr>
                <w:ins w:id="3321" w:author="MCC TF160" w:date="2023-03-13T14:39:00Z"/>
              </w:rPr>
            </w:pPr>
            <w:ins w:id="3322" w:author="MCC TF160" w:date="2023-03-13T14:39:00Z">
              <w:r w:rsidRPr="008F64F6">
                <w:t>opt</w:t>
              </w:r>
            </w:ins>
          </w:p>
        </w:tc>
        <w:tc>
          <w:tcPr>
            <w:tcW w:w="5421" w:type="dxa"/>
            <w:shd w:val="clear" w:color="auto" w:fill="auto"/>
          </w:tcPr>
          <w:p w14:paraId="713083E8" w14:textId="77777777" w:rsidR="00DF09B6" w:rsidRPr="008F64F6" w:rsidRDefault="00DF09B6" w:rsidP="00806E9B">
            <w:pPr>
              <w:pStyle w:val="TAL"/>
              <w:rPr>
                <w:ins w:id="3323" w:author="MCC TF160" w:date="2023-03-13T14:39:00Z"/>
              </w:rPr>
            </w:pPr>
            <w:ins w:id="3324" w:author="MCC TF160" w:date="2023-03-13T14:39:00Z">
              <w:r w:rsidRPr="008F64F6">
                <w:t>host according to RFC 2616 [27] clause 14.23</w:t>
              </w:r>
            </w:ins>
          </w:p>
        </w:tc>
      </w:tr>
      <w:tr w:rsidR="00DF09B6" w14:paraId="1B134B17" w14:textId="77777777" w:rsidTr="00806E9B">
        <w:trPr>
          <w:ins w:id="3325" w:author="MCC TF160" w:date="2023-03-13T14:39:00Z"/>
        </w:trPr>
        <w:tc>
          <w:tcPr>
            <w:tcW w:w="1479" w:type="dxa"/>
            <w:shd w:val="clear" w:color="auto" w:fill="auto"/>
          </w:tcPr>
          <w:p w14:paraId="7FF7CEDC" w14:textId="77777777" w:rsidR="00DF09B6" w:rsidRPr="008F64F6" w:rsidRDefault="00DF09B6" w:rsidP="00806E9B">
            <w:pPr>
              <w:pStyle w:val="TAL"/>
              <w:rPr>
                <w:ins w:id="3326" w:author="MCC TF160" w:date="2023-03-13T14:39:00Z"/>
              </w:rPr>
            </w:pPr>
            <w:ins w:id="3327" w:author="MCC TF160" w:date="2023-03-13T14:39:00Z">
              <w:r w:rsidRPr="008F64F6">
                <w:t>contentType</w:t>
              </w:r>
            </w:ins>
          </w:p>
        </w:tc>
        <w:tc>
          <w:tcPr>
            <w:tcW w:w="2464" w:type="dxa"/>
            <w:shd w:val="clear" w:color="auto" w:fill="auto"/>
          </w:tcPr>
          <w:p w14:paraId="60C7D983" w14:textId="77777777" w:rsidR="00DF09B6" w:rsidRPr="008F64F6" w:rsidRDefault="00DF09B6" w:rsidP="00806E9B">
            <w:pPr>
              <w:pStyle w:val="TAL"/>
              <w:rPr>
                <w:ins w:id="3328" w:author="MCC TF160" w:date="2023-03-13T14:39:00Z"/>
              </w:rPr>
            </w:pPr>
            <w:ins w:id="3329" w:author="MCC TF160" w:date="2023-03-13T14:39:00Z">
              <w:r w:rsidRPr="008F64F6">
                <w:t>ContentType</w:t>
              </w:r>
            </w:ins>
          </w:p>
        </w:tc>
        <w:tc>
          <w:tcPr>
            <w:tcW w:w="493" w:type="dxa"/>
            <w:shd w:val="clear" w:color="auto" w:fill="auto"/>
          </w:tcPr>
          <w:p w14:paraId="6DF05FB6" w14:textId="77777777" w:rsidR="00DF09B6" w:rsidRPr="008F64F6" w:rsidRDefault="00DF09B6" w:rsidP="00806E9B">
            <w:pPr>
              <w:pStyle w:val="TAL"/>
              <w:rPr>
                <w:ins w:id="3330" w:author="MCC TF160" w:date="2023-03-13T14:39:00Z"/>
              </w:rPr>
            </w:pPr>
            <w:ins w:id="3331" w:author="MCC TF160" w:date="2023-03-13T14:39:00Z">
              <w:r w:rsidRPr="008F64F6">
                <w:t>opt</w:t>
              </w:r>
            </w:ins>
          </w:p>
        </w:tc>
        <w:tc>
          <w:tcPr>
            <w:tcW w:w="5421" w:type="dxa"/>
            <w:shd w:val="clear" w:color="auto" w:fill="auto"/>
          </w:tcPr>
          <w:p w14:paraId="3994C340" w14:textId="77777777" w:rsidR="00DF09B6" w:rsidRPr="008F64F6" w:rsidRDefault="00DF09B6" w:rsidP="00806E9B">
            <w:pPr>
              <w:pStyle w:val="TAL"/>
              <w:rPr>
                <w:ins w:id="3332" w:author="MCC TF160" w:date="2023-03-13T14:39:00Z"/>
              </w:rPr>
            </w:pPr>
            <w:ins w:id="3333" w:author="MCC TF160" w:date="2023-03-13T14:39:00Z">
              <w:r w:rsidRPr="008F64F6">
                <w:t>Content-Type according to RFC 2616 [27] clause 14.17 (optional, NOTE: Same type definition as for SIP type definitions)</w:t>
              </w:r>
            </w:ins>
          </w:p>
        </w:tc>
      </w:tr>
      <w:tr w:rsidR="00DF09B6" w14:paraId="3DC30AA1" w14:textId="77777777" w:rsidTr="00806E9B">
        <w:trPr>
          <w:ins w:id="3334" w:author="MCC TF160" w:date="2023-03-13T14:39:00Z"/>
        </w:trPr>
        <w:tc>
          <w:tcPr>
            <w:tcW w:w="1479" w:type="dxa"/>
            <w:shd w:val="clear" w:color="auto" w:fill="auto"/>
          </w:tcPr>
          <w:p w14:paraId="4E3466DB" w14:textId="77777777" w:rsidR="00DF09B6" w:rsidRPr="008F64F6" w:rsidRDefault="00DF09B6" w:rsidP="00806E9B">
            <w:pPr>
              <w:pStyle w:val="TAL"/>
              <w:rPr>
                <w:ins w:id="3335" w:author="MCC TF160" w:date="2023-03-13T14:39:00Z"/>
              </w:rPr>
            </w:pPr>
            <w:ins w:id="3336" w:author="MCC TF160" w:date="2023-03-13T14:39:00Z">
              <w:r w:rsidRPr="008F64F6">
                <w:t>cacheControl</w:t>
              </w:r>
            </w:ins>
          </w:p>
        </w:tc>
        <w:tc>
          <w:tcPr>
            <w:tcW w:w="2464" w:type="dxa"/>
            <w:shd w:val="clear" w:color="auto" w:fill="auto"/>
          </w:tcPr>
          <w:p w14:paraId="4B5AAD8F" w14:textId="77777777" w:rsidR="00DF09B6" w:rsidRPr="008F64F6" w:rsidRDefault="00DF09B6" w:rsidP="00806E9B">
            <w:pPr>
              <w:pStyle w:val="TAL"/>
              <w:rPr>
                <w:ins w:id="3337" w:author="MCC TF160" w:date="2023-03-13T14:39:00Z"/>
              </w:rPr>
            </w:pPr>
            <w:ins w:id="3338" w:author="MCC TF160" w:date="2023-03-13T14:39:00Z">
              <w:r>
                <w:fldChar w:fldCharType="begin"/>
              </w:r>
              <w:r>
                <w:instrText>HYPERLINK \l "HttpCacheControl_Type"</w:instrText>
              </w:r>
              <w:r>
                <w:fldChar w:fldCharType="separate"/>
              </w:r>
              <w:r>
                <w:rPr>
                  <w:rStyle w:val="Hyperlink"/>
                </w:rPr>
                <w:t>HttpCacheControl_Type</w:t>
              </w:r>
              <w:r>
                <w:rPr>
                  <w:rStyle w:val="Hyperlink"/>
                </w:rPr>
                <w:fldChar w:fldCharType="end"/>
              </w:r>
            </w:ins>
          </w:p>
        </w:tc>
        <w:tc>
          <w:tcPr>
            <w:tcW w:w="493" w:type="dxa"/>
            <w:shd w:val="clear" w:color="auto" w:fill="auto"/>
          </w:tcPr>
          <w:p w14:paraId="70C12428" w14:textId="77777777" w:rsidR="00DF09B6" w:rsidRPr="008F64F6" w:rsidRDefault="00DF09B6" w:rsidP="00806E9B">
            <w:pPr>
              <w:pStyle w:val="TAL"/>
              <w:rPr>
                <w:ins w:id="3339" w:author="MCC TF160" w:date="2023-03-13T14:39:00Z"/>
              </w:rPr>
            </w:pPr>
            <w:ins w:id="3340" w:author="MCC TF160" w:date="2023-03-13T14:39:00Z">
              <w:r w:rsidRPr="008F64F6">
                <w:t>opt</w:t>
              </w:r>
            </w:ins>
          </w:p>
        </w:tc>
        <w:tc>
          <w:tcPr>
            <w:tcW w:w="5421" w:type="dxa"/>
            <w:shd w:val="clear" w:color="auto" w:fill="auto"/>
          </w:tcPr>
          <w:p w14:paraId="3C95113C" w14:textId="77777777" w:rsidR="00DF09B6" w:rsidRPr="008F64F6" w:rsidRDefault="00DF09B6" w:rsidP="00806E9B">
            <w:pPr>
              <w:pStyle w:val="TAL"/>
              <w:rPr>
                <w:ins w:id="3341" w:author="MCC TF160" w:date="2023-03-13T14:39:00Z"/>
              </w:rPr>
            </w:pPr>
            <w:ins w:id="3342" w:author="MCC TF160" w:date="2023-03-13T14:39:00Z">
              <w:r w:rsidRPr="008F64F6">
                <w:t>RFC 2616 clause 14.9</w:t>
              </w:r>
            </w:ins>
          </w:p>
        </w:tc>
      </w:tr>
      <w:tr w:rsidR="00DF09B6" w14:paraId="5A544650" w14:textId="77777777" w:rsidTr="00806E9B">
        <w:trPr>
          <w:ins w:id="3343" w:author="MCC TF160" w:date="2023-03-13T14:39:00Z"/>
        </w:trPr>
        <w:tc>
          <w:tcPr>
            <w:tcW w:w="1479" w:type="dxa"/>
            <w:shd w:val="clear" w:color="auto" w:fill="auto"/>
          </w:tcPr>
          <w:p w14:paraId="7E7BA88A" w14:textId="77777777" w:rsidR="00DF09B6" w:rsidRPr="008F64F6" w:rsidRDefault="00DF09B6" w:rsidP="00806E9B">
            <w:pPr>
              <w:pStyle w:val="TAL"/>
              <w:rPr>
                <w:ins w:id="3344" w:author="MCC TF160" w:date="2023-03-13T14:39:00Z"/>
              </w:rPr>
            </w:pPr>
            <w:ins w:id="3345" w:author="MCC TF160" w:date="2023-03-13T14:39:00Z">
              <w:r w:rsidRPr="008F64F6">
                <w:t>x3GPPIntendedIdentity</w:t>
              </w:r>
            </w:ins>
          </w:p>
        </w:tc>
        <w:tc>
          <w:tcPr>
            <w:tcW w:w="2464" w:type="dxa"/>
            <w:shd w:val="clear" w:color="auto" w:fill="auto"/>
          </w:tcPr>
          <w:p w14:paraId="68FD9F1B" w14:textId="77777777" w:rsidR="00DF09B6" w:rsidRPr="008F64F6" w:rsidRDefault="00DF09B6" w:rsidP="00806E9B">
            <w:pPr>
              <w:pStyle w:val="TAL"/>
              <w:rPr>
                <w:ins w:id="3346" w:author="MCC TF160" w:date="2023-03-13T14:39:00Z"/>
              </w:rPr>
            </w:pPr>
            <w:ins w:id="3347" w:author="MCC TF160" w:date="2023-03-13T14:39:00Z">
              <w:r w:rsidRPr="008F64F6">
                <w:t>charstring</w:t>
              </w:r>
            </w:ins>
          </w:p>
        </w:tc>
        <w:tc>
          <w:tcPr>
            <w:tcW w:w="493" w:type="dxa"/>
            <w:shd w:val="clear" w:color="auto" w:fill="auto"/>
          </w:tcPr>
          <w:p w14:paraId="64CDBB14" w14:textId="77777777" w:rsidR="00DF09B6" w:rsidRPr="008F64F6" w:rsidRDefault="00DF09B6" w:rsidP="00806E9B">
            <w:pPr>
              <w:pStyle w:val="TAL"/>
              <w:rPr>
                <w:ins w:id="3348" w:author="MCC TF160" w:date="2023-03-13T14:39:00Z"/>
              </w:rPr>
            </w:pPr>
            <w:ins w:id="3349" w:author="MCC TF160" w:date="2023-03-13T14:39:00Z">
              <w:r w:rsidRPr="008F64F6">
                <w:t>opt</w:t>
              </w:r>
            </w:ins>
          </w:p>
        </w:tc>
        <w:tc>
          <w:tcPr>
            <w:tcW w:w="5421" w:type="dxa"/>
            <w:shd w:val="clear" w:color="auto" w:fill="auto"/>
          </w:tcPr>
          <w:p w14:paraId="438EDA2A" w14:textId="77777777" w:rsidR="00DF09B6" w:rsidRPr="008F64F6" w:rsidRDefault="00DF09B6" w:rsidP="00806E9B">
            <w:pPr>
              <w:pStyle w:val="TAL"/>
              <w:rPr>
                <w:ins w:id="3350" w:author="MCC TF160" w:date="2023-03-13T14:39:00Z"/>
              </w:rPr>
            </w:pPr>
            <w:ins w:id="3351" w:author="MCC TF160" w:date="2023-03-13T14:39:00Z">
              <w:r w:rsidRPr="008F64F6">
                <w:t>3GPP TS 24.109 [33] clause G.2</w:t>
              </w:r>
            </w:ins>
          </w:p>
        </w:tc>
      </w:tr>
      <w:tr w:rsidR="00DF09B6" w14:paraId="0E30DD81" w14:textId="77777777" w:rsidTr="00806E9B">
        <w:trPr>
          <w:ins w:id="3352" w:author="MCC TF160" w:date="2023-03-13T14:39:00Z"/>
        </w:trPr>
        <w:tc>
          <w:tcPr>
            <w:tcW w:w="1479" w:type="dxa"/>
            <w:shd w:val="clear" w:color="auto" w:fill="auto"/>
          </w:tcPr>
          <w:p w14:paraId="6E1A48B8" w14:textId="77777777" w:rsidR="00DF09B6" w:rsidRPr="008F64F6" w:rsidRDefault="00DF09B6" w:rsidP="00806E9B">
            <w:pPr>
              <w:pStyle w:val="TAL"/>
              <w:rPr>
                <w:ins w:id="3353" w:author="MCC TF160" w:date="2023-03-13T14:39:00Z"/>
              </w:rPr>
            </w:pPr>
            <w:ins w:id="3354" w:author="MCC TF160" w:date="2023-03-13T14:39:00Z">
              <w:r w:rsidRPr="008F64F6">
                <w:t>messageBody</w:t>
              </w:r>
            </w:ins>
          </w:p>
        </w:tc>
        <w:tc>
          <w:tcPr>
            <w:tcW w:w="2464" w:type="dxa"/>
            <w:shd w:val="clear" w:color="auto" w:fill="auto"/>
          </w:tcPr>
          <w:p w14:paraId="0164BD00" w14:textId="77777777" w:rsidR="00DF09B6" w:rsidRPr="008F64F6" w:rsidRDefault="00DF09B6" w:rsidP="00806E9B">
            <w:pPr>
              <w:pStyle w:val="TAL"/>
              <w:rPr>
                <w:ins w:id="3355" w:author="MCC TF160" w:date="2023-03-13T14:39:00Z"/>
              </w:rPr>
            </w:pPr>
            <w:ins w:id="3356" w:author="MCC TF160" w:date="2023-03-13T14:39:00Z">
              <w:r>
                <w:fldChar w:fldCharType="begin"/>
              </w:r>
              <w:r>
                <w:instrText>HYPERLINK \l "HttpMessageBody"</w:instrText>
              </w:r>
              <w:r>
                <w:fldChar w:fldCharType="separate"/>
              </w:r>
              <w:r>
                <w:rPr>
                  <w:rStyle w:val="Hyperlink"/>
                </w:rPr>
                <w:t>HttpMessageBody</w:t>
              </w:r>
              <w:r>
                <w:rPr>
                  <w:rStyle w:val="Hyperlink"/>
                </w:rPr>
                <w:fldChar w:fldCharType="end"/>
              </w:r>
            </w:ins>
          </w:p>
        </w:tc>
        <w:tc>
          <w:tcPr>
            <w:tcW w:w="493" w:type="dxa"/>
            <w:shd w:val="clear" w:color="auto" w:fill="auto"/>
          </w:tcPr>
          <w:p w14:paraId="10B349BF" w14:textId="77777777" w:rsidR="00DF09B6" w:rsidRPr="008F64F6" w:rsidRDefault="00DF09B6" w:rsidP="00806E9B">
            <w:pPr>
              <w:pStyle w:val="TAL"/>
              <w:rPr>
                <w:ins w:id="3357" w:author="MCC TF160" w:date="2023-03-13T14:39:00Z"/>
              </w:rPr>
            </w:pPr>
            <w:ins w:id="3358" w:author="MCC TF160" w:date="2023-03-13T14:39:00Z">
              <w:r w:rsidRPr="008F64F6">
                <w:t>opt</w:t>
              </w:r>
            </w:ins>
          </w:p>
        </w:tc>
        <w:tc>
          <w:tcPr>
            <w:tcW w:w="5421" w:type="dxa"/>
            <w:shd w:val="clear" w:color="auto" w:fill="auto"/>
          </w:tcPr>
          <w:p w14:paraId="4920E653" w14:textId="77777777" w:rsidR="00DF09B6" w:rsidRPr="008F64F6" w:rsidRDefault="00DF09B6" w:rsidP="00806E9B">
            <w:pPr>
              <w:pStyle w:val="TAL"/>
              <w:rPr>
                <w:ins w:id="3359" w:author="MCC TF160" w:date="2023-03-13T14:39:00Z"/>
              </w:rPr>
            </w:pPr>
            <w:ins w:id="3360" w:author="MCC TF160" w:date="2023-03-13T14:39:00Z">
              <w:r w:rsidRPr="008F64F6">
                <w:t>e.g. XCAP Message;</w:t>
              </w:r>
            </w:ins>
          </w:p>
        </w:tc>
      </w:tr>
    </w:tbl>
    <w:p w14:paraId="03AE437B" w14:textId="77777777" w:rsidR="00DF09B6" w:rsidRDefault="00DF09B6" w:rsidP="00DF09B6">
      <w:pPr>
        <w:rPr>
          <w:ins w:id="3361" w:author="MCC TF160" w:date="2023-03-13T14:39:00Z"/>
        </w:rPr>
      </w:pPr>
    </w:p>
    <w:p w14:paraId="4F5F8034" w14:textId="77777777" w:rsidR="00DF09B6" w:rsidRDefault="00DF09B6" w:rsidP="00DF09B6">
      <w:pPr>
        <w:pStyle w:val="TH"/>
        <w:rPr>
          <w:ins w:id="3362" w:author="MCC TF160" w:date="2023-03-13T14:39:00Z"/>
        </w:rPr>
      </w:pPr>
      <w:ins w:id="3363" w:author="MCC TF160" w:date="2023-03-13T14:39:00Z">
        <w:r>
          <w:lastRenderedPageBreak/>
          <w:t>HttpResponse_Type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54AFD4C9" w14:textId="77777777" w:rsidTr="00806E9B">
        <w:trPr>
          <w:ins w:id="3364" w:author="MCC TF160" w:date="2023-03-13T14:39:00Z"/>
        </w:trPr>
        <w:tc>
          <w:tcPr>
            <w:tcW w:w="9857" w:type="dxa"/>
            <w:gridSpan w:val="4"/>
            <w:shd w:val="clear" w:color="auto" w:fill="E0E0E0"/>
          </w:tcPr>
          <w:p w14:paraId="1DC61F6A" w14:textId="77777777" w:rsidR="00DF09B6" w:rsidRPr="008F64F6" w:rsidRDefault="00DF09B6" w:rsidP="00806E9B">
            <w:pPr>
              <w:pStyle w:val="TAL"/>
              <w:rPr>
                <w:ins w:id="3365" w:author="MCC TF160" w:date="2023-03-13T14:39:00Z"/>
                <w:b/>
              </w:rPr>
            </w:pPr>
            <w:ins w:id="3366" w:author="MCC TF160" w:date="2023-03-13T14:39:00Z">
              <w:r w:rsidRPr="008F64F6">
                <w:rPr>
                  <w:b/>
                </w:rPr>
                <w:t>TTCN-3 Record Type</w:t>
              </w:r>
            </w:ins>
          </w:p>
        </w:tc>
      </w:tr>
      <w:tr w:rsidR="00DF09B6" w14:paraId="4E23CD3E" w14:textId="77777777" w:rsidTr="00806E9B">
        <w:trPr>
          <w:ins w:id="3367" w:author="MCC TF160" w:date="2023-03-13T14:39:00Z"/>
        </w:trPr>
        <w:tc>
          <w:tcPr>
            <w:tcW w:w="1479" w:type="dxa"/>
            <w:tcBorders>
              <w:bottom w:val="single" w:sz="4" w:space="0" w:color="auto"/>
            </w:tcBorders>
            <w:shd w:val="clear" w:color="auto" w:fill="E0E0E0"/>
          </w:tcPr>
          <w:p w14:paraId="78831475" w14:textId="77777777" w:rsidR="00DF09B6" w:rsidRPr="008F64F6" w:rsidRDefault="00DF09B6" w:rsidP="00806E9B">
            <w:pPr>
              <w:pStyle w:val="TAL"/>
              <w:rPr>
                <w:ins w:id="3368" w:author="MCC TF160" w:date="2023-03-13T14:39:00Z"/>
                <w:b/>
              </w:rPr>
            </w:pPr>
            <w:bookmarkStart w:id="3369" w:name="HttpResponse_Type" w:colFirst="1" w:colLast="1"/>
            <w:ins w:id="3370" w:author="MCC TF160" w:date="2023-03-13T14:39:00Z">
              <w:r w:rsidRPr="008F64F6">
                <w:rPr>
                  <w:b/>
                </w:rPr>
                <w:t>Name</w:t>
              </w:r>
            </w:ins>
          </w:p>
        </w:tc>
        <w:tc>
          <w:tcPr>
            <w:tcW w:w="8378" w:type="dxa"/>
            <w:gridSpan w:val="3"/>
            <w:tcBorders>
              <w:bottom w:val="single" w:sz="4" w:space="0" w:color="auto"/>
            </w:tcBorders>
            <w:shd w:val="clear" w:color="auto" w:fill="FFFF99"/>
          </w:tcPr>
          <w:p w14:paraId="57B4CCDB" w14:textId="77777777" w:rsidR="00DF09B6" w:rsidRPr="008F64F6" w:rsidRDefault="00DF09B6" w:rsidP="00806E9B">
            <w:pPr>
              <w:pStyle w:val="TAL"/>
              <w:rPr>
                <w:ins w:id="3371" w:author="MCC TF160" w:date="2023-03-13T14:39:00Z"/>
                <w:b/>
              </w:rPr>
            </w:pPr>
            <w:ins w:id="3372" w:author="MCC TF160" w:date="2023-03-13T14:39:00Z">
              <w:r w:rsidRPr="008F64F6">
                <w:rPr>
                  <w:b/>
                </w:rPr>
                <w:t>HttpResponse_Type</w:t>
              </w:r>
            </w:ins>
          </w:p>
        </w:tc>
      </w:tr>
      <w:bookmarkEnd w:id="3369"/>
      <w:tr w:rsidR="00DF09B6" w14:paraId="72FA4068" w14:textId="77777777" w:rsidTr="00806E9B">
        <w:trPr>
          <w:ins w:id="3373" w:author="MCC TF160" w:date="2023-03-13T14:39:00Z"/>
        </w:trPr>
        <w:tc>
          <w:tcPr>
            <w:tcW w:w="1479" w:type="dxa"/>
            <w:tcBorders>
              <w:bottom w:val="double" w:sz="4" w:space="0" w:color="auto"/>
            </w:tcBorders>
            <w:shd w:val="clear" w:color="auto" w:fill="E0E0E0"/>
          </w:tcPr>
          <w:p w14:paraId="4E859BA3" w14:textId="77777777" w:rsidR="00DF09B6" w:rsidRPr="008F64F6" w:rsidRDefault="00DF09B6" w:rsidP="00806E9B">
            <w:pPr>
              <w:pStyle w:val="TAL"/>
              <w:rPr>
                <w:ins w:id="3374" w:author="MCC TF160" w:date="2023-03-13T14:39:00Z"/>
                <w:b/>
              </w:rPr>
            </w:pPr>
            <w:ins w:id="3375" w:author="MCC TF160" w:date="2023-03-13T14:39:00Z">
              <w:r w:rsidRPr="008F64F6">
                <w:rPr>
                  <w:b/>
                </w:rPr>
                <w:t>Comment</w:t>
              </w:r>
            </w:ins>
          </w:p>
        </w:tc>
        <w:tc>
          <w:tcPr>
            <w:tcW w:w="8378" w:type="dxa"/>
            <w:gridSpan w:val="3"/>
            <w:tcBorders>
              <w:bottom w:val="double" w:sz="4" w:space="0" w:color="auto"/>
            </w:tcBorders>
            <w:shd w:val="clear" w:color="auto" w:fill="auto"/>
          </w:tcPr>
          <w:p w14:paraId="76B0AD6E" w14:textId="77777777" w:rsidR="00DF09B6" w:rsidRPr="008F64F6" w:rsidRDefault="00DF09B6" w:rsidP="00806E9B">
            <w:pPr>
              <w:pStyle w:val="TAL"/>
              <w:rPr>
                <w:ins w:id="3376" w:author="MCC TF160" w:date="2023-03-13T14:39:00Z"/>
              </w:rPr>
            </w:pPr>
          </w:p>
        </w:tc>
      </w:tr>
      <w:tr w:rsidR="00DF09B6" w14:paraId="6C20FE7C" w14:textId="77777777" w:rsidTr="00806E9B">
        <w:trPr>
          <w:ins w:id="3377" w:author="MCC TF160" w:date="2023-03-13T14:39:00Z"/>
        </w:trPr>
        <w:tc>
          <w:tcPr>
            <w:tcW w:w="1479" w:type="dxa"/>
            <w:tcBorders>
              <w:top w:val="double" w:sz="4" w:space="0" w:color="auto"/>
            </w:tcBorders>
            <w:shd w:val="clear" w:color="auto" w:fill="auto"/>
          </w:tcPr>
          <w:p w14:paraId="0585C1E8" w14:textId="77777777" w:rsidR="00DF09B6" w:rsidRPr="008F64F6" w:rsidRDefault="00DF09B6" w:rsidP="00806E9B">
            <w:pPr>
              <w:pStyle w:val="TAL"/>
              <w:rPr>
                <w:ins w:id="3378" w:author="MCC TF160" w:date="2023-03-13T14:39:00Z"/>
              </w:rPr>
            </w:pPr>
            <w:ins w:id="3379" w:author="MCC TF160" w:date="2023-03-13T14:39:00Z">
              <w:r w:rsidRPr="008F64F6">
                <w:t>statusLine</w:t>
              </w:r>
            </w:ins>
          </w:p>
        </w:tc>
        <w:tc>
          <w:tcPr>
            <w:tcW w:w="2464" w:type="dxa"/>
            <w:tcBorders>
              <w:top w:val="double" w:sz="4" w:space="0" w:color="auto"/>
            </w:tcBorders>
            <w:shd w:val="clear" w:color="auto" w:fill="auto"/>
          </w:tcPr>
          <w:p w14:paraId="776C98F3" w14:textId="77777777" w:rsidR="00DF09B6" w:rsidRPr="008F64F6" w:rsidRDefault="00DF09B6" w:rsidP="00806E9B">
            <w:pPr>
              <w:pStyle w:val="TAL"/>
              <w:rPr>
                <w:ins w:id="3380" w:author="MCC TF160" w:date="2023-03-13T14:39:00Z"/>
              </w:rPr>
            </w:pPr>
            <w:ins w:id="3381" w:author="MCC TF160" w:date="2023-03-13T14:39:00Z">
              <w:r>
                <w:fldChar w:fldCharType="begin"/>
              </w:r>
              <w:r>
                <w:instrText>HYPERLINK \l "HttpStatusLine_Type"</w:instrText>
              </w:r>
              <w:r>
                <w:fldChar w:fldCharType="separate"/>
              </w:r>
              <w:r>
                <w:rPr>
                  <w:rStyle w:val="Hyperlink"/>
                </w:rPr>
                <w:t>HttpStatusLine_Type</w:t>
              </w:r>
              <w:r>
                <w:rPr>
                  <w:rStyle w:val="Hyperlink"/>
                </w:rPr>
                <w:fldChar w:fldCharType="end"/>
              </w:r>
            </w:ins>
          </w:p>
        </w:tc>
        <w:tc>
          <w:tcPr>
            <w:tcW w:w="493" w:type="dxa"/>
            <w:tcBorders>
              <w:top w:val="double" w:sz="4" w:space="0" w:color="auto"/>
            </w:tcBorders>
            <w:shd w:val="clear" w:color="auto" w:fill="auto"/>
          </w:tcPr>
          <w:p w14:paraId="1C34A0E9" w14:textId="77777777" w:rsidR="00DF09B6" w:rsidRPr="008F64F6" w:rsidRDefault="00DF09B6" w:rsidP="00806E9B">
            <w:pPr>
              <w:pStyle w:val="TAL"/>
              <w:rPr>
                <w:ins w:id="3382" w:author="MCC TF160" w:date="2023-03-13T14:39:00Z"/>
              </w:rPr>
            </w:pPr>
          </w:p>
        </w:tc>
        <w:tc>
          <w:tcPr>
            <w:tcW w:w="5421" w:type="dxa"/>
            <w:tcBorders>
              <w:top w:val="double" w:sz="4" w:space="0" w:color="auto"/>
            </w:tcBorders>
            <w:shd w:val="clear" w:color="auto" w:fill="auto"/>
          </w:tcPr>
          <w:p w14:paraId="2A0DBD39" w14:textId="77777777" w:rsidR="00DF09B6" w:rsidRPr="008F64F6" w:rsidRDefault="00DF09B6" w:rsidP="00806E9B">
            <w:pPr>
              <w:pStyle w:val="TAL"/>
              <w:rPr>
                <w:ins w:id="3383" w:author="MCC TF160" w:date="2023-03-13T14:39:00Z"/>
              </w:rPr>
            </w:pPr>
            <w:ins w:id="3384" w:author="MCC TF160" w:date="2023-03-13T14:39:00Z">
              <w:r w:rsidRPr="008F64F6">
                <w:t>Status-Line in RFC 2616 [27] clause 6.1</w:t>
              </w:r>
            </w:ins>
          </w:p>
        </w:tc>
      </w:tr>
      <w:tr w:rsidR="00DF09B6" w14:paraId="2A1217A0" w14:textId="77777777" w:rsidTr="00806E9B">
        <w:trPr>
          <w:ins w:id="3385" w:author="MCC TF160" w:date="2023-03-13T14:39:00Z"/>
        </w:trPr>
        <w:tc>
          <w:tcPr>
            <w:tcW w:w="1479" w:type="dxa"/>
            <w:shd w:val="clear" w:color="auto" w:fill="auto"/>
          </w:tcPr>
          <w:p w14:paraId="48CFBF87" w14:textId="77777777" w:rsidR="00DF09B6" w:rsidRPr="008F64F6" w:rsidRDefault="00DF09B6" w:rsidP="00806E9B">
            <w:pPr>
              <w:pStyle w:val="TAL"/>
              <w:rPr>
                <w:ins w:id="3386" w:author="MCC TF160" w:date="2023-03-13T14:39:00Z"/>
              </w:rPr>
            </w:pPr>
            <w:ins w:id="3387" w:author="MCC TF160" w:date="2023-03-13T14:39:00Z">
              <w:r w:rsidRPr="008F64F6">
                <w:t>date</w:t>
              </w:r>
            </w:ins>
          </w:p>
        </w:tc>
        <w:tc>
          <w:tcPr>
            <w:tcW w:w="2464" w:type="dxa"/>
            <w:shd w:val="clear" w:color="auto" w:fill="auto"/>
          </w:tcPr>
          <w:p w14:paraId="64F367D8" w14:textId="77777777" w:rsidR="00DF09B6" w:rsidRPr="008F64F6" w:rsidRDefault="00DF09B6" w:rsidP="00806E9B">
            <w:pPr>
              <w:pStyle w:val="TAL"/>
              <w:rPr>
                <w:ins w:id="3388" w:author="MCC TF160" w:date="2023-03-13T14:39:00Z"/>
              </w:rPr>
            </w:pPr>
            <w:ins w:id="3389" w:author="MCC TF160" w:date="2023-03-13T14:39:00Z">
              <w:r w:rsidRPr="008F64F6">
                <w:t>Date</w:t>
              </w:r>
            </w:ins>
          </w:p>
        </w:tc>
        <w:tc>
          <w:tcPr>
            <w:tcW w:w="493" w:type="dxa"/>
            <w:shd w:val="clear" w:color="auto" w:fill="auto"/>
          </w:tcPr>
          <w:p w14:paraId="68E3C672" w14:textId="77777777" w:rsidR="00DF09B6" w:rsidRPr="008F64F6" w:rsidRDefault="00DF09B6" w:rsidP="00806E9B">
            <w:pPr>
              <w:pStyle w:val="TAL"/>
              <w:rPr>
                <w:ins w:id="3390" w:author="MCC TF160" w:date="2023-03-13T14:39:00Z"/>
              </w:rPr>
            </w:pPr>
            <w:ins w:id="3391" w:author="MCC TF160" w:date="2023-03-13T14:39:00Z">
              <w:r w:rsidRPr="008F64F6">
                <w:t>opt</w:t>
              </w:r>
            </w:ins>
          </w:p>
        </w:tc>
        <w:tc>
          <w:tcPr>
            <w:tcW w:w="5421" w:type="dxa"/>
            <w:shd w:val="clear" w:color="auto" w:fill="auto"/>
          </w:tcPr>
          <w:p w14:paraId="054102B9" w14:textId="77777777" w:rsidR="00DF09B6" w:rsidRPr="008F64F6" w:rsidRDefault="00DF09B6" w:rsidP="00806E9B">
            <w:pPr>
              <w:pStyle w:val="TAL"/>
              <w:rPr>
                <w:ins w:id="3392" w:author="MCC TF160" w:date="2023-03-13T14:39:00Z"/>
              </w:rPr>
            </w:pPr>
            <w:ins w:id="3393" w:author="MCC TF160" w:date="2023-03-13T14:39:00Z">
              <w:r w:rsidRPr="008F64F6">
                <w:t>Date according to RFC 2616 [27] clause 14.18</w:t>
              </w:r>
            </w:ins>
          </w:p>
        </w:tc>
      </w:tr>
      <w:tr w:rsidR="00DF09B6" w14:paraId="063CA0B2" w14:textId="77777777" w:rsidTr="00806E9B">
        <w:trPr>
          <w:ins w:id="3394" w:author="MCC TF160" w:date="2023-03-13T14:39:00Z"/>
        </w:trPr>
        <w:tc>
          <w:tcPr>
            <w:tcW w:w="1479" w:type="dxa"/>
            <w:shd w:val="clear" w:color="auto" w:fill="auto"/>
          </w:tcPr>
          <w:p w14:paraId="1321133E" w14:textId="77777777" w:rsidR="00DF09B6" w:rsidRPr="008F64F6" w:rsidRDefault="00DF09B6" w:rsidP="00806E9B">
            <w:pPr>
              <w:pStyle w:val="TAL"/>
              <w:rPr>
                <w:ins w:id="3395" w:author="MCC TF160" w:date="2023-03-13T14:39:00Z"/>
              </w:rPr>
            </w:pPr>
            <w:ins w:id="3396" w:author="MCC TF160" w:date="2023-03-13T14:39:00Z">
              <w:r w:rsidRPr="008F64F6">
                <w:t>eTag</w:t>
              </w:r>
            </w:ins>
          </w:p>
        </w:tc>
        <w:tc>
          <w:tcPr>
            <w:tcW w:w="2464" w:type="dxa"/>
            <w:shd w:val="clear" w:color="auto" w:fill="auto"/>
          </w:tcPr>
          <w:p w14:paraId="76EBFB40" w14:textId="77777777" w:rsidR="00DF09B6" w:rsidRPr="008F64F6" w:rsidRDefault="00DF09B6" w:rsidP="00806E9B">
            <w:pPr>
              <w:pStyle w:val="TAL"/>
              <w:rPr>
                <w:ins w:id="3397" w:author="MCC TF160" w:date="2023-03-13T14:39:00Z"/>
              </w:rPr>
            </w:pPr>
            <w:ins w:id="3398" w:author="MCC TF160" w:date="2023-03-13T14:39:00Z">
              <w:r w:rsidRPr="008F64F6">
                <w:t>SIP_ETag</w:t>
              </w:r>
            </w:ins>
          </w:p>
        </w:tc>
        <w:tc>
          <w:tcPr>
            <w:tcW w:w="493" w:type="dxa"/>
            <w:shd w:val="clear" w:color="auto" w:fill="auto"/>
          </w:tcPr>
          <w:p w14:paraId="5612BC43" w14:textId="77777777" w:rsidR="00DF09B6" w:rsidRPr="008F64F6" w:rsidRDefault="00DF09B6" w:rsidP="00806E9B">
            <w:pPr>
              <w:pStyle w:val="TAL"/>
              <w:rPr>
                <w:ins w:id="3399" w:author="MCC TF160" w:date="2023-03-13T14:39:00Z"/>
              </w:rPr>
            </w:pPr>
            <w:ins w:id="3400" w:author="MCC TF160" w:date="2023-03-13T14:39:00Z">
              <w:r w:rsidRPr="008F64F6">
                <w:t>opt</w:t>
              </w:r>
            </w:ins>
          </w:p>
        </w:tc>
        <w:tc>
          <w:tcPr>
            <w:tcW w:w="5421" w:type="dxa"/>
            <w:shd w:val="clear" w:color="auto" w:fill="auto"/>
          </w:tcPr>
          <w:p w14:paraId="27CD337A" w14:textId="77777777" w:rsidR="00DF09B6" w:rsidRPr="008F64F6" w:rsidRDefault="00DF09B6" w:rsidP="00806E9B">
            <w:pPr>
              <w:pStyle w:val="TAL"/>
              <w:rPr>
                <w:ins w:id="3401" w:author="MCC TF160" w:date="2023-03-13T14:39:00Z"/>
              </w:rPr>
            </w:pPr>
            <w:ins w:id="3402" w:author="MCC TF160" w:date="2023-03-13T14:39:00Z">
              <w:r w:rsidRPr="008F64F6">
                <w:t>ETag according to RFC 2616 [27] clause 14.19</w:t>
              </w:r>
            </w:ins>
          </w:p>
        </w:tc>
      </w:tr>
      <w:tr w:rsidR="00DF09B6" w14:paraId="1D792389" w14:textId="77777777" w:rsidTr="00806E9B">
        <w:trPr>
          <w:ins w:id="3403" w:author="MCC TF160" w:date="2023-03-13T14:39:00Z"/>
        </w:trPr>
        <w:tc>
          <w:tcPr>
            <w:tcW w:w="1479" w:type="dxa"/>
            <w:shd w:val="clear" w:color="auto" w:fill="auto"/>
          </w:tcPr>
          <w:p w14:paraId="5EED8A2E" w14:textId="77777777" w:rsidR="00DF09B6" w:rsidRPr="008F64F6" w:rsidRDefault="00DF09B6" w:rsidP="00806E9B">
            <w:pPr>
              <w:pStyle w:val="TAL"/>
              <w:rPr>
                <w:ins w:id="3404" w:author="MCC TF160" w:date="2023-03-13T14:39:00Z"/>
              </w:rPr>
            </w:pPr>
            <w:ins w:id="3405" w:author="MCC TF160" w:date="2023-03-13T14:39:00Z">
              <w:r w:rsidRPr="008F64F6">
                <w:t>server</w:t>
              </w:r>
            </w:ins>
          </w:p>
        </w:tc>
        <w:tc>
          <w:tcPr>
            <w:tcW w:w="2464" w:type="dxa"/>
            <w:shd w:val="clear" w:color="auto" w:fill="auto"/>
          </w:tcPr>
          <w:p w14:paraId="59DAE56B" w14:textId="77777777" w:rsidR="00DF09B6" w:rsidRPr="008F64F6" w:rsidRDefault="00DF09B6" w:rsidP="00806E9B">
            <w:pPr>
              <w:pStyle w:val="TAL"/>
              <w:rPr>
                <w:ins w:id="3406" w:author="MCC TF160" w:date="2023-03-13T14:39:00Z"/>
              </w:rPr>
            </w:pPr>
            <w:ins w:id="3407" w:author="MCC TF160" w:date="2023-03-13T14:39:00Z">
              <w:r w:rsidRPr="008F64F6">
                <w:t>Server</w:t>
              </w:r>
            </w:ins>
          </w:p>
        </w:tc>
        <w:tc>
          <w:tcPr>
            <w:tcW w:w="493" w:type="dxa"/>
            <w:shd w:val="clear" w:color="auto" w:fill="auto"/>
          </w:tcPr>
          <w:p w14:paraId="3DA02A7D" w14:textId="77777777" w:rsidR="00DF09B6" w:rsidRPr="008F64F6" w:rsidRDefault="00DF09B6" w:rsidP="00806E9B">
            <w:pPr>
              <w:pStyle w:val="TAL"/>
              <w:rPr>
                <w:ins w:id="3408" w:author="MCC TF160" w:date="2023-03-13T14:39:00Z"/>
              </w:rPr>
            </w:pPr>
            <w:ins w:id="3409" w:author="MCC TF160" w:date="2023-03-13T14:39:00Z">
              <w:r w:rsidRPr="008F64F6">
                <w:t>opt</w:t>
              </w:r>
            </w:ins>
          </w:p>
        </w:tc>
        <w:tc>
          <w:tcPr>
            <w:tcW w:w="5421" w:type="dxa"/>
            <w:shd w:val="clear" w:color="auto" w:fill="auto"/>
          </w:tcPr>
          <w:p w14:paraId="448AD779" w14:textId="77777777" w:rsidR="00DF09B6" w:rsidRPr="008F64F6" w:rsidRDefault="00DF09B6" w:rsidP="00806E9B">
            <w:pPr>
              <w:pStyle w:val="TAL"/>
              <w:rPr>
                <w:ins w:id="3410" w:author="MCC TF160" w:date="2023-03-13T14:39:00Z"/>
              </w:rPr>
            </w:pPr>
            <w:ins w:id="3411" w:author="MCC TF160" w:date="2023-03-13T14:39:00Z">
              <w:r w:rsidRPr="008F64F6">
                <w:t>Server according to RFC 2616 [27] clause 14.38</w:t>
              </w:r>
            </w:ins>
          </w:p>
        </w:tc>
      </w:tr>
      <w:tr w:rsidR="00DF09B6" w14:paraId="71C44DF5" w14:textId="77777777" w:rsidTr="00806E9B">
        <w:trPr>
          <w:ins w:id="3412" w:author="MCC TF160" w:date="2023-03-13T14:39:00Z"/>
        </w:trPr>
        <w:tc>
          <w:tcPr>
            <w:tcW w:w="1479" w:type="dxa"/>
            <w:shd w:val="clear" w:color="auto" w:fill="auto"/>
          </w:tcPr>
          <w:p w14:paraId="4B550BCC" w14:textId="77777777" w:rsidR="00DF09B6" w:rsidRPr="008F64F6" w:rsidRDefault="00DF09B6" w:rsidP="00806E9B">
            <w:pPr>
              <w:pStyle w:val="TAL"/>
              <w:rPr>
                <w:ins w:id="3413" w:author="MCC TF160" w:date="2023-03-13T14:39:00Z"/>
              </w:rPr>
            </w:pPr>
            <w:ins w:id="3414" w:author="MCC TF160" w:date="2023-03-13T14:39:00Z">
              <w:r w:rsidRPr="008F64F6">
                <w:t>wwwauthenticate</w:t>
              </w:r>
            </w:ins>
          </w:p>
        </w:tc>
        <w:tc>
          <w:tcPr>
            <w:tcW w:w="2464" w:type="dxa"/>
            <w:shd w:val="clear" w:color="auto" w:fill="auto"/>
          </w:tcPr>
          <w:p w14:paraId="18B26076" w14:textId="77777777" w:rsidR="00DF09B6" w:rsidRPr="008F64F6" w:rsidRDefault="00DF09B6" w:rsidP="00806E9B">
            <w:pPr>
              <w:pStyle w:val="TAL"/>
              <w:rPr>
                <w:ins w:id="3415" w:author="MCC TF160" w:date="2023-03-13T14:39:00Z"/>
              </w:rPr>
            </w:pPr>
            <w:ins w:id="3416" w:author="MCC TF160" w:date="2023-03-13T14:39:00Z">
              <w:r w:rsidRPr="008F64F6">
                <w:t>WwwAuthenticate</w:t>
              </w:r>
            </w:ins>
          </w:p>
        </w:tc>
        <w:tc>
          <w:tcPr>
            <w:tcW w:w="493" w:type="dxa"/>
            <w:shd w:val="clear" w:color="auto" w:fill="auto"/>
          </w:tcPr>
          <w:p w14:paraId="0E2B500F" w14:textId="77777777" w:rsidR="00DF09B6" w:rsidRPr="008F64F6" w:rsidRDefault="00DF09B6" w:rsidP="00806E9B">
            <w:pPr>
              <w:pStyle w:val="TAL"/>
              <w:rPr>
                <w:ins w:id="3417" w:author="MCC TF160" w:date="2023-03-13T14:39:00Z"/>
              </w:rPr>
            </w:pPr>
            <w:ins w:id="3418" w:author="MCC TF160" w:date="2023-03-13T14:39:00Z">
              <w:r w:rsidRPr="008F64F6">
                <w:t>opt</w:t>
              </w:r>
            </w:ins>
          </w:p>
        </w:tc>
        <w:tc>
          <w:tcPr>
            <w:tcW w:w="5421" w:type="dxa"/>
            <w:shd w:val="clear" w:color="auto" w:fill="auto"/>
          </w:tcPr>
          <w:p w14:paraId="2EAB03FA" w14:textId="77777777" w:rsidR="00DF09B6" w:rsidRPr="008F64F6" w:rsidRDefault="00DF09B6" w:rsidP="00806E9B">
            <w:pPr>
              <w:pStyle w:val="TAL"/>
              <w:rPr>
                <w:ins w:id="3419" w:author="MCC TF160" w:date="2023-03-13T14:39:00Z"/>
              </w:rPr>
            </w:pPr>
            <w:ins w:id="3420" w:author="MCC TF160" w:date="2023-03-13T14:39:00Z">
              <w:r w:rsidRPr="008F64F6">
                <w:t>WWW-Authenticate in RFC 2616 [27] clause 14.47 (NOTE: Same type definition as for SIP type definitions)</w:t>
              </w:r>
            </w:ins>
          </w:p>
        </w:tc>
      </w:tr>
      <w:tr w:rsidR="00DF09B6" w14:paraId="4C76B3D4" w14:textId="77777777" w:rsidTr="00806E9B">
        <w:trPr>
          <w:ins w:id="3421" w:author="MCC TF160" w:date="2023-03-13T14:39:00Z"/>
        </w:trPr>
        <w:tc>
          <w:tcPr>
            <w:tcW w:w="1479" w:type="dxa"/>
            <w:shd w:val="clear" w:color="auto" w:fill="auto"/>
          </w:tcPr>
          <w:p w14:paraId="12EF9C6E" w14:textId="77777777" w:rsidR="00DF09B6" w:rsidRPr="008F64F6" w:rsidRDefault="00DF09B6" w:rsidP="00806E9B">
            <w:pPr>
              <w:pStyle w:val="TAL"/>
              <w:rPr>
                <w:ins w:id="3422" w:author="MCC TF160" w:date="2023-03-13T14:39:00Z"/>
              </w:rPr>
            </w:pPr>
            <w:ins w:id="3423" w:author="MCC TF160" w:date="2023-03-13T14:39:00Z">
              <w:r w:rsidRPr="008F64F6">
                <w:t>authenticationInfo</w:t>
              </w:r>
            </w:ins>
          </w:p>
        </w:tc>
        <w:tc>
          <w:tcPr>
            <w:tcW w:w="2464" w:type="dxa"/>
            <w:shd w:val="clear" w:color="auto" w:fill="auto"/>
          </w:tcPr>
          <w:p w14:paraId="0D50D525" w14:textId="77777777" w:rsidR="00DF09B6" w:rsidRPr="008F64F6" w:rsidRDefault="00DF09B6" w:rsidP="00806E9B">
            <w:pPr>
              <w:pStyle w:val="TAL"/>
              <w:rPr>
                <w:ins w:id="3424" w:author="MCC TF160" w:date="2023-03-13T14:39:00Z"/>
              </w:rPr>
            </w:pPr>
            <w:ins w:id="3425" w:author="MCC TF160" w:date="2023-03-13T14:39:00Z">
              <w:r w:rsidRPr="008F64F6">
                <w:t>AuthenticationInfo</w:t>
              </w:r>
            </w:ins>
          </w:p>
        </w:tc>
        <w:tc>
          <w:tcPr>
            <w:tcW w:w="493" w:type="dxa"/>
            <w:shd w:val="clear" w:color="auto" w:fill="auto"/>
          </w:tcPr>
          <w:p w14:paraId="710DB438" w14:textId="77777777" w:rsidR="00DF09B6" w:rsidRPr="008F64F6" w:rsidRDefault="00DF09B6" w:rsidP="00806E9B">
            <w:pPr>
              <w:pStyle w:val="TAL"/>
              <w:rPr>
                <w:ins w:id="3426" w:author="MCC TF160" w:date="2023-03-13T14:39:00Z"/>
              </w:rPr>
            </w:pPr>
            <w:ins w:id="3427" w:author="MCC TF160" w:date="2023-03-13T14:39:00Z">
              <w:r w:rsidRPr="008F64F6">
                <w:t>opt</w:t>
              </w:r>
            </w:ins>
          </w:p>
        </w:tc>
        <w:tc>
          <w:tcPr>
            <w:tcW w:w="5421" w:type="dxa"/>
            <w:shd w:val="clear" w:color="auto" w:fill="auto"/>
          </w:tcPr>
          <w:p w14:paraId="35C7C8FF" w14:textId="77777777" w:rsidR="00DF09B6" w:rsidRPr="008F64F6" w:rsidRDefault="00DF09B6" w:rsidP="00806E9B">
            <w:pPr>
              <w:pStyle w:val="TAL"/>
              <w:rPr>
                <w:ins w:id="3428" w:author="MCC TF160" w:date="2023-03-13T14:39:00Z"/>
              </w:rPr>
            </w:pPr>
            <w:ins w:id="3429" w:author="MCC TF160" w:date="2023-03-13T14:39:00Z">
              <w:r w:rsidRPr="008F64F6">
                <w:t>Authentication-Info in RFC 2617 [37] clause 3.2.3 (NOTE: Same type definition as for SIP type definitions)</w:t>
              </w:r>
            </w:ins>
          </w:p>
        </w:tc>
      </w:tr>
      <w:tr w:rsidR="00DF09B6" w14:paraId="2C9DEDF7" w14:textId="77777777" w:rsidTr="00806E9B">
        <w:trPr>
          <w:ins w:id="3430" w:author="MCC TF160" w:date="2023-03-13T14:39:00Z"/>
        </w:trPr>
        <w:tc>
          <w:tcPr>
            <w:tcW w:w="1479" w:type="dxa"/>
            <w:shd w:val="clear" w:color="auto" w:fill="auto"/>
          </w:tcPr>
          <w:p w14:paraId="00DDBA04" w14:textId="77777777" w:rsidR="00DF09B6" w:rsidRPr="008F64F6" w:rsidRDefault="00DF09B6" w:rsidP="00806E9B">
            <w:pPr>
              <w:pStyle w:val="TAL"/>
              <w:rPr>
                <w:ins w:id="3431" w:author="MCC TF160" w:date="2023-03-13T14:39:00Z"/>
              </w:rPr>
            </w:pPr>
            <w:ins w:id="3432" w:author="MCC TF160" w:date="2023-03-13T14:39:00Z">
              <w:r w:rsidRPr="008F64F6">
                <w:t>contentType</w:t>
              </w:r>
            </w:ins>
          </w:p>
        </w:tc>
        <w:tc>
          <w:tcPr>
            <w:tcW w:w="2464" w:type="dxa"/>
            <w:shd w:val="clear" w:color="auto" w:fill="auto"/>
          </w:tcPr>
          <w:p w14:paraId="5535D171" w14:textId="77777777" w:rsidR="00DF09B6" w:rsidRPr="008F64F6" w:rsidRDefault="00DF09B6" w:rsidP="00806E9B">
            <w:pPr>
              <w:pStyle w:val="TAL"/>
              <w:rPr>
                <w:ins w:id="3433" w:author="MCC TF160" w:date="2023-03-13T14:39:00Z"/>
              </w:rPr>
            </w:pPr>
            <w:ins w:id="3434" w:author="MCC TF160" w:date="2023-03-13T14:39:00Z">
              <w:r w:rsidRPr="008F64F6">
                <w:t>ContentType</w:t>
              </w:r>
            </w:ins>
          </w:p>
        </w:tc>
        <w:tc>
          <w:tcPr>
            <w:tcW w:w="493" w:type="dxa"/>
            <w:shd w:val="clear" w:color="auto" w:fill="auto"/>
          </w:tcPr>
          <w:p w14:paraId="0CB0B96B" w14:textId="77777777" w:rsidR="00DF09B6" w:rsidRPr="008F64F6" w:rsidRDefault="00DF09B6" w:rsidP="00806E9B">
            <w:pPr>
              <w:pStyle w:val="TAL"/>
              <w:rPr>
                <w:ins w:id="3435" w:author="MCC TF160" w:date="2023-03-13T14:39:00Z"/>
              </w:rPr>
            </w:pPr>
            <w:ins w:id="3436" w:author="MCC TF160" w:date="2023-03-13T14:39:00Z">
              <w:r w:rsidRPr="008F64F6">
                <w:t>opt</w:t>
              </w:r>
            </w:ins>
          </w:p>
        </w:tc>
        <w:tc>
          <w:tcPr>
            <w:tcW w:w="5421" w:type="dxa"/>
            <w:shd w:val="clear" w:color="auto" w:fill="auto"/>
          </w:tcPr>
          <w:p w14:paraId="72C5E2E2" w14:textId="77777777" w:rsidR="00DF09B6" w:rsidRPr="008F64F6" w:rsidRDefault="00DF09B6" w:rsidP="00806E9B">
            <w:pPr>
              <w:pStyle w:val="TAL"/>
              <w:rPr>
                <w:ins w:id="3437" w:author="MCC TF160" w:date="2023-03-13T14:39:00Z"/>
              </w:rPr>
            </w:pPr>
            <w:ins w:id="3438" w:author="MCC TF160" w:date="2023-03-13T14:39:00Z">
              <w:r w:rsidRPr="008F64F6">
                <w:t>Content-Type in RFC 2616 [27] clause 14.17 (NOTE: Same type definition as for SIP type definitions)</w:t>
              </w:r>
            </w:ins>
          </w:p>
        </w:tc>
      </w:tr>
      <w:tr w:rsidR="00DF09B6" w14:paraId="4078E37F" w14:textId="77777777" w:rsidTr="00806E9B">
        <w:trPr>
          <w:ins w:id="3439" w:author="MCC TF160" w:date="2023-03-13T14:39:00Z"/>
        </w:trPr>
        <w:tc>
          <w:tcPr>
            <w:tcW w:w="1479" w:type="dxa"/>
            <w:shd w:val="clear" w:color="auto" w:fill="auto"/>
          </w:tcPr>
          <w:p w14:paraId="41BEEBEE" w14:textId="77777777" w:rsidR="00DF09B6" w:rsidRPr="008F64F6" w:rsidRDefault="00DF09B6" w:rsidP="00806E9B">
            <w:pPr>
              <w:pStyle w:val="TAL"/>
              <w:rPr>
                <w:ins w:id="3440" w:author="MCC TF160" w:date="2023-03-13T14:39:00Z"/>
              </w:rPr>
            </w:pPr>
            <w:ins w:id="3441" w:author="MCC TF160" w:date="2023-03-13T14:39:00Z">
              <w:r w:rsidRPr="008F64F6">
                <w:t>location</w:t>
              </w:r>
            </w:ins>
          </w:p>
        </w:tc>
        <w:tc>
          <w:tcPr>
            <w:tcW w:w="2464" w:type="dxa"/>
            <w:shd w:val="clear" w:color="auto" w:fill="auto"/>
          </w:tcPr>
          <w:p w14:paraId="546DE313" w14:textId="77777777" w:rsidR="00DF09B6" w:rsidRPr="008F64F6" w:rsidRDefault="00DF09B6" w:rsidP="00806E9B">
            <w:pPr>
              <w:pStyle w:val="TAL"/>
              <w:rPr>
                <w:ins w:id="3442" w:author="MCC TF160" w:date="2023-03-13T14:39:00Z"/>
              </w:rPr>
            </w:pPr>
            <w:ins w:id="3443" w:author="MCC TF160" w:date="2023-03-13T14:39:00Z">
              <w:r>
                <w:fldChar w:fldCharType="begin"/>
              </w:r>
              <w:r>
                <w:instrText>HYPERLINK \l "HttpLocation_Type"</w:instrText>
              </w:r>
              <w:r>
                <w:fldChar w:fldCharType="separate"/>
              </w:r>
              <w:r>
                <w:rPr>
                  <w:rStyle w:val="Hyperlink"/>
                </w:rPr>
                <w:t>HttpLocation_Type</w:t>
              </w:r>
              <w:r>
                <w:rPr>
                  <w:rStyle w:val="Hyperlink"/>
                </w:rPr>
                <w:fldChar w:fldCharType="end"/>
              </w:r>
            </w:ins>
          </w:p>
        </w:tc>
        <w:tc>
          <w:tcPr>
            <w:tcW w:w="493" w:type="dxa"/>
            <w:shd w:val="clear" w:color="auto" w:fill="auto"/>
          </w:tcPr>
          <w:p w14:paraId="16AD3309" w14:textId="77777777" w:rsidR="00DF09B6" w:rsidRPr="008F64F6" w:rsidRDefault="00DF09B6" w:rsidP="00806E9B">
            <w:pPr>
              <w:pStyle w:val="TAL"/>
              <w:rPr>
                <w:ins w:id="3444" w:author="MCC TF160" w:date="2023-03-13T14:39:00Z"/>
              </w:rPr>
            </w:pPr>
            <w:ins w:id="3445" w:author="MCC TF160" w:date="2023-03-13T14:39:00Z">
              <w:r w:rsidRPr="008F64F6">
                <w:t>opt</w:t>
              </w:r>
            </w:ins>
          </w:p>
        </w:tc>
        <w:tc>
          <w:tcPr>
            <w:tcW w:w="5421" w:type="dxa"/>
            <w:shd w:val="clear" w:color="auto" w:fill="auto"/>
          </w:tcPr>
          <w:p w14:paraId="0D8B9FAA" w14:textId="77777777" w:rsidR="00DF09B6" w:rsidRPr="008F64F6" w:rsidRDefault="00DF09B6" w:rsidP="00806E9B">
            <w:pPr>
              <w:pStyle w:val="TAL"/>
              <w:rPr>
                <w:ins w:id="3446" w:author="MCC TF160" w:date="2023-03-13T14:39:00Z"/>
              </w:rPr>
            </w:pPr>
            <w:ins w:id="3447" w:author="MCC TF160" w:date="2023-03-13T14:39:00Z">
              <w:r w:rsidRPr="008F64F6">
                <w:t>RFC 2616 clause 14.30</w:t>
              </w:r>
            </w:ins>
          </w:p>
        </w:tc>
      </w:tr>
      <w:tr w:rsidR="00DF09B6" w14:paraId="3CE74838" w14:textId="77777777" w:rsidTr="00806E9B">
        <w:trPr>
          <w:ins w:id="3448" w:author="MCC TF160" w:date="2023-03-13T14:39:00Z"/>
        </w:trPr>
        <w:tc>
          <w:tcPr>
            <w:tcW w:w="1479" w:type="dxa"/>
            <w:shd w:val="clear" w:color="auto" w:fill="auto"/>
          </w:tcPr>
          <w:p w14:paraId="78BC5573" w14:textId="77777777" w:rsidR="00DF09B6" w:rsidRPr="008F64F6" w:rsidRDefault="00DF09B6" w:rsidP="00806E9B">
            <w:pPr>
              <w:pStyle w:val="TAL"/>
              <w:rPr>
                <w:ins w:id="3449" w:author="MCC TF160" w:date="2023-03-13T14:39:00Z"/>
              </w:rPr>
            </w:pPr>
            <w:ins w:id="3450" w:author="MCC TF160" w:date="2023-03-13T14:39:00Z">
              <w:r w:rsidRPr="008F64F6">
                <w:t>contentLength</w:t>
              </w:r>
            </w:ins>
          </w:p>
        </w:tc>
        <w:tc>
          <w:tcPr>
            <w:tcW w:w="2464" w:type="dxa"/>
            <w:shd w:val="clear" w:color="auto" w:fill="auto"/>
          </w:tcPr>
          <w:p w14:paraId="6C272691" w14:textId="77777777" w:rsidR="00DF09B6" w:rsidRPr="008F64F6" w:rsidRDefault="00DF09B6" w:rsidP="00806E9B">
            <w:pPr>
              <w:pStyle w:val="TAL"/>
              <w:rPr>
                <w:ins w:id="3451" w:author="MCC TF160" w:date="2023-03-13T14:39:00Z"/>
              </w:rPr>
            </w:pPr>
            <w:ins w:id="3452" w:author="MCC TF160" w:date="2023-03-13T14:39:00Z">
              <w:r w:rsidRPr="008F64F6">
                <w:t>ContentLength</w:t>
              </w:r>
            </w:ins>
          </w:p>
        </w:tc>
        <w:tc>
          <w:tcPr>
            <w:tcW w:w="493" w:type="dxa"/>
            <w:shd w:val="clear" w:color="auto" w:fill="auto"/>
          </w:tcPr>
          <w:p w14:paraId="34FF8A61" w14:textId="77777777" w:rsidR="00DF09B6" w:rsidRPr="008F64F6" w:rsidRDefault="00DF09B6" w:rsidP="00806E9B">
            <w:pPr>
              <w:pStyle w:val="TAL"/>
              <w:rPr>
                <w:ins w:id="3453" w:author="MCC TF160" w:date="2023-03-13T14:39:00Z"/>
              </w:rPr>
            </w:pPr>
            <w:ins w:id="3454" w:author="MCC TF160" w:date="2023-03-13T14:39:00Z">
              <w:r w:rsidRPr="008F64F6">
                <w:t>opt</w:t>
              </w:r>
            </w:ins>
          </w:p>
        </w:tc>
        <w:tc>
          <w:tcPr>
            <w:tcW w:w="5421" w:type="dxa"/>
            <w:shd w:val="clear" w:color="auto" w:fill="auto"/>
          </w:tcPr>
          <w:p w14:paraId="4A6C6EE6" w14:textId="77777777" w:rsidR="00DF09B6" w:rsidRPr="008F64F6" w:rsidRDefault="00DF09B6" w:rsidP="00806E9B">
            <w:pPr>
              <w:pStyle w:val="TAL"/>
              <w:rPr>
                <w:ins w:id="3455" w:author="MCC TF160" w:date="2023-03-13T14:39:00Z"/>
              </w:rPr>
            </w:pPr>
            <w:ins w:id="3456" w:author="MCC TF160" w:date="2023-03-13T14:39:00Z">
              <w:r w:rsidRPr="008F64F6">
                <w:t>Content-Length in RFC 2616 [27] clause 14.13 (NOTE: Same type definition as for SIP type definitions)</w:t>
              </w:r>
            </w:ins>
          </w:p>
        </w:tc>
      </w:tr>
      <w:tr w:rsidR="00DF09B6" w14:paraId="5FF219A1" w14:textId="77777777" w:rsidTr="00806E9B">
        <w:trPr>
          <w:ins w:id="3457" w:author="MCC TF160" w:date="2023-03-13T14:39:00Z"/>
        </w:trPr>
        <w:tc>
          <w:tcPr>
            <w:tcW w:w="1479" w:type="dxa"/>
            <w:shd w:val="clear" w:color="auto" w:fill="auto"/>
          </w:tcPr>
          <w:p w14:paraId="0FCA5DF2" w14:textId="77777777" w:rsidR="00DF09B6" w:rsidRPr="008F64F6" w:rsidRDefault="00DF09B6" w:rsidP="00806E9B">
            <w:pPr>
              <w:pStyle w:val="TAL"/>
              <w:rPr>
                <w:ins w:id="3458" w:author="MCC TF160" w:date="2023-03-13T14:39:00Z"/>
              </w:rPr>
            </w:pPr>
            <w:ins w:id="3459" w:author="MCC TF160" w:date="2023-03-13T14:39:00Z">
              <w:r w:rsidRPr="008F64F6">
                <w:t>expires</w:t>
              </w:r>
            </w:ins>
          </w:p>
        </w:tc>
        <w:tc>
          <w:tcPr>
            <w:tcW w:w="2464" w:type="dxa"/>
            <w:shd w:val="clear" w:color="auto" w:fill="auto"/>
          </w:tcPr>
          <w:p w14:paraId="6182B8F8" w14:textId="77777777" w:rsidR="00DF09B6" w:rsidRPr="008F64F6" w:rsidRDefault="00DF09B6" w:rsidP="00806E9B">
            <w:pPr>
              <w:pStyle w:val="TAL"/>
              <w:rPr>
                <w:ins w:id="3460" w:author="MCC TF160" w:date="2023-03-13T14:39:00Z"/>
              </w:rPr>
            </w:pPr>
            <w:ins w:id="3461" w:author="MCC TF160" w:date="2023-03-13T14:39:00Z">
              <w:r w:rsidRPr="008F64F6">
                <w:t>Expires</w:t>
              </w:r>
            </w:ins>
          </w:p>
        </w:tc>
        <w:tc>
          <w:tcPr>
            <w:tcW w:w="493" w:type="dxa"/>
            <w:shd w:val="clear" w:color="auto" w:fill="auto"/>
          </w:tcPr>
          <w:p w14:paraId="6EFEFACD" w14:textId="77777777" w:rsidR="00DF09B6" w:rsidRPr="008F64F6" w:rsidRDefault="00DF09B6" w:rsidP="00806E9B">
            <w:pPr>
              <w:pStyle w:val="TAL"/>
              <w:rPr>
                <w:ins w:id="3462" w:author="MCC TF160" w:date="2023-03-13T14:39:00Z"/>
              </w:rPr>
            </w:pPr>
            <w:ins w:id="3463" w:author="MCC TF160" w:date="2023-03-13T14:39:00Z">
              <w:r w:rsidRPr="008F64F6">
                <w:t>opt</w:t>
              </w:r>
            </w:ins>
          </w:p>
        </w:tc>
        <w:tc>
          <w:tcPr>
            <w:tcW w:w="5421" w:type="dxa"/>
            <w:shd w:val="clear" w:color="auto" w:fill="auto"/>
          </w:tcPr>
          <w:p w14:paraId="46E87C37" w14:textId="77777777" w:rsidR="00DF09B6" w:rsidRPr="008F64F6" w:rsidRDefault="00DF09B6" w:rsidP="00806E9B">
            <w:pPr>
              <w:pStyle w:val="TAL"/>
              <w:rPr>
                <w:ins w:id="3464" w:author="MCC TF160" w:date="2023-03-13T14:39:00Z"/>
              </w:rPr>
            </w:pPr>
            <w:ins w:id="3465" w:author="MCC TF160" w:date="2023-03-13T14:39:00Z">
              <w:r w:rsidRPr="008F64F6">
                <w:t>Expires in RFC 2616 [27] clause 14.21 (NOTE: Same type definition as for SIP type definitions)</w:t>
              </w:r>
            </w:ins>
          </w:p>
        </w:tc>
      </w:tr>
      <w:tr w:rsidR="00DF09B6" w14:paraId="373DCB38" w14:textId="77777777" w:rsidTr="00806E9B">
        <w:trPr>
          <w:ins w:id="3466" w:author="MCC TF160" w:date="2023-03-13T14:39:00Z"/>
        </w:trPr>
        <w:tc>
          <w:tcPr>
            <w:tcW w:w="1479" w:type="dxa"/>
            <w:shd w:val="clear" w:color="auto" w:fill="auto"/>
          </w:tcPr>
          <w:p w14:paraId="65CE128C" w14:textId="77777777" w:rsidR="00DF09B6" w:rsidRPr="008F64F6" w:rsidRDefault="00DF09B6" w:rsidP="00806E9B">
            <w:pPr>
              <w:pStyle w:val="TAL"/>
              <w:rPr>
                <w:ins w:id="3467" w:author="MCC TF160" w:date="2023-03-13T14:39:00Z"/>
              </w:rPr>
            </w:pPr>
            <w:ins w:id="3468" w:author="MCC TF160" w:date="2023-03-13T14:39:00Z">
              <w:r w:rsidRPr="008F64F6">
                <w:t>cacheControl</w:t>
              </w:r>
            </w:ins>
          </w:p>
        </w:tc>
        <w:tc>
          <w:tcPr>
            <w:tcW w:w="2464" w:type="dxa"/>
            <w:shd w:val="clear" w:color="auto" w:fill="auto"/>
          </w:tcPr>
          <w:p w14:paraId="2DAA75A1" w14:textId="77777777" w:rsidR="00DF09B6" w:rsidRPr="008F64F6" w:rsidRDefault="00DF09B6" w:rsidP="00806E9B">
            <w:pPr>
              <w:pStyle w:val="TAL"/>
              <w:rPr>
                <w:ins w:id="3469" w:author="MCC TF160" w:date="2023-03-13T14:39:00Z"/>
              </w:rPr>
            </w:pPr>
            <w:ins w:id="3470" w:author="MCC TF160" w:date="2023-03-13T14:39:00Z">
              <w:r>
                <w:fldChar w:fldCharType="begin"/>
              </w:r>
              <w:r>
                <w:instrText>HYPERLINK \l "HttpCacheControl_Type"</w:instrText>
              </w:r>
              <w:r>
                <w:fldChar w:fldCharType="separate"/>
              </w:r>
              <w:r>
                <w:rPr>
                  <w:rStyle w:val="Hyperlink"/>
                </w:rPr>
                <w:t>HttpCacheControl_Type</w:t>
              </w:r>
              <w:r>
                <w:rPr>
                  <w:rStyle w:val="Hyperlink"/>
                </w:rPr>
                <w:fldChar w:fldCharType="end"/>
              </w:r>
            </w:ins>
          </w:p>
        </w:tc>
        <w:tc>
          <w:tcPr>
            <w:tcW w:w="493" w:type="dxa"/>
            <w:shd w:val="clear" w:color="auto" w:fill="auto"/>
          </w:tcPr>
          <w:p w14:paraId="7F6F631F" w14:textId="77777777" w:rsidR="00DF09B6" w:rsidRPr="008F64F6" w:rsidRDefault="00DF09B6" w:rsidP="00806E9B">
            <w:pPr>
              <w:pStyle w:val="TAL"/>
              <w:rPr>
                <w:ins w:id="3471" w:author="MCC TF160" w:date="2023-03-13T14:39:00Z"/>
              </w:rPr>
            </w:pPr>
            <w:ins w:id="3472" w:author="MCC TF160" w:date="2023-03-13T14:39:00Z">
              <w:r w:rsidRPr="008F64F6">
                <w:t>opt</w:t>
              </w:r>
            </w:ins>
          </w:p>
        </w:tc>
        <w:tc>
          <w:tcPr>
            <w:tcW w:w="5421" w:type="dxa"/>
            <w:shd w:val="clear" w:color="auto" w:fill="auto"/>
          </w:tcPr>
          <w:p w14:paraId="6F3AA0F5" w14:textId="77777777" w:rsidR="00DF09B6" w:rsidRPr="008F64F6" w:rsidRDefault="00DF09B6" w:rsidP="00806E9B">
            <w:pPr>
              <w:pStyle w:val="TAL"/>
              <w:rPr>
                <w:ins w:id="3473" w:author="MCC TF160" w:date="2023-03-13T14:39:00Z"/>
              </w:rPr>
            </w:pPr>
            <w:ins w:id="3474" w:author="MCC TF160" w:date="2023-03-13T14:39:00Z">
              <w:r w:rsidRPr="008F64F6">
                <w:t>Cache-Control in RFC 2616 [27] clause 14.9</w:t>
              </w:r>
            </w:ins>
          </w:p>
        </w:tc>
      </w:tr>
      <w:tr w:rsidR="00DF09B6" w14:paraId="6D642368" w14:textId="77777777" w:rsidTr="00806E9B">
        <w:trPr>
          <w:ins w:id="3475" w:author="MCC TF160" w:date="2023-03-13T14:39:00Z"/>
        </w:trPr>
        <w:tc>
          <w:tcPr>
            <w:tcW w:w="1479" w:type="dxa"/>
            <w:shd w:val="clear" w:color="auto" w:fill="auto"/>
          </w:tcPr>
          <w:p w14:paraId="58A9F2B1" w14:textId="77777777" w:rsidR="00DF09B6" w:rsidRPr="008F64F6" w:rsidRDefault="00DF09B6" w:rsidP="00806E9B">
            <w:pPr>
              <w:pStyle w:val="TAL"/>
              <w:rPr>
                <w:ins w:id="3476" w:author="MCC TF160" w:date="2023-03-13T14:39:00Z"/>
              </w:rPr>
            </w:pPr>
            <w:ins w:id="3477" w:author="MCC TF160" w:date="2023-03-13T14:39:00Z">
              <w:r w:rsidRPr="008F64F6">
                <w:t>pragma</w:t>
              </w:r>
            </w:ins>
          </w:p>
        </w:tc>
        <w:tc>
          <w:tcPr>
            <w:tcW w:w="2464" w:type="dxa"/>
            <w:shd w:val="clear" w:color="auto" w:fill="auto"/>
          </w:tcPr>
          <w:p w14:paraId="0AD057DB" w14:textId="77777777" w:rsidR="00DF09B6" w:rsidRPr="008F64F6" w:rsidRDefault="00DF09B6" w:rsidP="00806E9B">
            <w:pPr>
              <w:pStyle w:val="TAL"/>
              <w:rPr>
                <w:ins w:id="3478" w:author="MCC TF160" w:date="2023-03-13T14:39:00Z"/>
              </w:rPr>
            </w:pPr>
            <w:ins w:id="3479" w:author="MCC TF160" w:date="2023-03-13T14:39:00Z">
              <w:r>
                <w:fldChar w:fldCharType="begin"/>
              </w:r>
              <w:r>
                <w:instrText>HYPERLINK \l "HttpPragma_Type"</w:instrText>
              </w:r>
              <w:r>
                <w:fldChar w:fldCharType="separate"/>
              </w:r>
              <w:r>
                <w:rPr>
                  <w:rStyle w:val="Hyperlink"/>
                </w:rPr>
                <w:t>HttpPragma_Type</w:t>
              </w:r>
              <w:r>
                <w:rPr>
                  <w:rStyle w:val="Hyperlink"/>
                </w:rPr>
                <w:fldChar w:fldCharType="end"/>
              </w:r>
            </w:ins>
          </w:p>
        </w:tc>
        <w:tc>
          <w:tcPr>
            <w:tcW w:w="493" w:type="dxa"/>
            <w:shd w:val="clear" w:color="auto" w:fill="auto"/>
          </w:tcPr>
          <w:p w14:paraId="75C72115" w14:textId="77777777" w:rsidR="00DF09B6" w:rsidRPr="008F64F6" w:rsidRDefault="00DF09B6" w:rsidP="00806E9B">
            <w:pPr>
              <w:pStyle w:val="TAL"/>
              <w:rPr>
                <w:ins w:id="3480" w:author="MCC TF160" w:date="2023-03-13T14:39:00Z"/>
              </w:rPr>
            </w:pPr>
            <w:ins w:id="3481" w:author="MCC TF160" w:date="2023-03-13T14:39:00Z">
              <w:r w:rsidRPr="008F64F6">
                <w:t>opt</w:t>
              </w:r>
            </w:ins>
          </w:p>
        </w:tc>
        <w:tc>
          <w:tcPr>
            <w:tcW w:w="5421" w:type="dxa"/>
            <w:shd w:val="clear" w:color="auto" w:fill="auto"/>
          </w:tcPr>
          <w:p w14:paraId="734D0921" w14:textId="77777777" w:rsidR="00DF09B6" w:rsidRPr="008F64F6" w:rsidRDefault="00DF09B6" w:rsidP="00806E9B">
            <w:pPr>
              <w:pStyle w:val="TAL"/>
              <w:rPr>
                <w:ins w:id="3482" w:author="MCC TF160" w:date="2023-03-13T14:39:00Z"/>
              </w:rPr>
            </w:pPr>
            <w:ins w:id="3483" w:author="MCC TF160" w:date="2023-03-13T14:39:00Z">
              <w:r w:rsidRPr="008F64F6">
                <w:t>Pragma in RFC 2616 [27] clause 14.32</w:t>
              </w:r>
            </w:ins>
          </w:p>
        </w:tc>
      </w:tr>
      <w:tr w:rsidR="00DF09B6" w14:paraId="107131A4" w14:textId="77777777" w:rsidTr="00806E9B">
        <w:trPr>
          <w:ins w:id="3484" w:author="MCC TF160" w:date="2023-03-13T14:39:00Z"/>
        </w:trPr>
        <w:tc>
          <w:tcPr>
            <w:tcW w:w="1479" w:type="dxa"/>
            <w:shd w:val="clear" w:color="auto" w:fill="auto"/>
          </w:tcPr>
          <w:p w14:paraId="35AF46B1" w14:textId="77777777" w:rsidR="00DF09B6" w:rsidRPr="008F64F6" w:rsidRDefault="00DF09B6" w:rsidP="00806E9B">
            <w:pPr>
              <w:pStyle w:val="TAL"/>
              <w:rPr>
                <w:ins w:id="3485" w:author="MCC TF160" w:date="2023-03-13T14:39:00Z"/>
              </w:rPr>
            </w:pPr>
            <w:ins w:id="3486" w:author="MCC TF160" w:date="2023-03-13T14:39:00Z">
              <w:r w:rsidRPr="008F64F6">
                <w:t>messageBody</w:t>
              </w:r>
            </w:ins>
          </w:p>
        </w:tc>
        <w:tc>
          <w:tcPr>
            <w:tcW w:w="2464" w:type="dxa"/>
            <w:shd w:val="clear" w:color="auto" w:fill="auto"/>
          </w:tcPr>
          <w:p w14:paraId="2037BC29" w14:textId="77777777" w:rsidR="00DF09B6" w:rsidRPr="008F64F6" w:rsidRDefault="00DF09B6" w:rsidP="00806E9B">
            <w:pPr>
              <w:pStyle w:val="TAL"/>
              <w:rPr>
                <w:ins w:id="3487" w:author="MCC TF160" w:date="2023-03-13T14:39:00Z"/>
              </w:rPr>
            </w:pPr>
            <w:ins w:id="3488" w:author="MCC TF160" w:date="2023-03-13T14:39:00Z">
              <w:r>
                <w:fldChar w:fldCharType="begin"/>
              </w:r>
              <w:r>
                <w:instrText>HYPERLINK \l "HttpMessageBody"</w:instrText>
              </w:r>
              <w:r>
                <w:fldChar w:fldCharType="separate"/>
              </w:r>
              <w:r>
                <w:rPr>
                  <w:rStyle w:val="Hyperlink"/>
                </w:rPr>
                <w:t>HttpMessageBody</w:t>
              </w:r>
              <w:r>
                <w:rPr>
                  <w:rStyle w:val="Hyperlink"/>
                </w:rPr>
                <w:fldChar w:fldCharType="end"/>
              </w:r>
            </w:ins>
          </w:p>
        </w:tc>
        <w:tc>
          <w:tcPr>
            <w:tcW w:w="493" w:type="dxa"/>
            <w:shd w:val="clear" w:color="auto" w:fill="auto"/>
          </w:tcPr>
          <w:p w14:paraId="153A2BCB" w14:textId="77777777" w:rsidR="00DF09B6" w:rsidRPr="008F64F6" w:rsidRDefault="00DF09B6" w:rsidP="00806E9B">
            <w:pPr>
              <w:pStyle w:val="TAL"/>
              <w:rPr>
                <w:ins w:id="3489" w:author="MCC TF160" w:date="2023-03-13T14:39:00Z"/>
              </w:rPr>
            </w:pPr>
            <w:ins w:id="3490" w:author="MCC TF160" w:date="2023-03-13T14:39:00Z">
              <w:r w:rsidRPr="008F64F6">
                <w:t>opt</w:t>
              </w:r>
            </w:ins>
          </w:p>
        </w:tc>
        <w:tc>
          <w:tcPr>
            <w:tcW w:w="5421" w:type="dxa"/>
            <w:shd w:val="clear" w:color="auto" w:fill="auto"/>
          </w:tcPr>
          <w:p w14:paraId="73AEB561" w14:textId="77777777" w:rsidR="00DF09B6" w:rsidRPr="008F64F6" w:rsidRDefault="00DF09B6" w:rsidP="00806E9B">
            <w:pPr>
              <w:pStyle w:val="TAL"/>
              <w:rPr>
                <w:ins w:id="3491" w:author="MCC TF160" w:date="2023-03-13T14:39:00Z"/>
              </w:rPr>
            </w:pPr>
            <w:ins w:id="3492" w:author="MCC TF160" w:date="2023-03-13T14:39:00Z">
              <w:r w:rsidRPr="008F64F6">
                <w:t>e.g. XCAP Message;</w:t>
              </w:r>
            </w:ins>
          </w:p>
        </w:tc>
      </w:tr>
    </w:tbl>
    <w:p w14:paraId="618A2D87" w14:textId="77777777" w:rsidR="00DF09B6" w:rsidRDefault="00DF09B6" w:rsidP="00DF09B6">
      <w:pPr>
        <w:rPr>
          <w:ins w:id="3493" w:author="MCC TF160" w:date="2023-03-13T14:39:00Z"/>
        </w:rPr>
      </w:pPr>
    </w:p>
    <w:p w14:paraId="0D0182CA" w14:textId="77777777" w:rsidR="00DF09B6" w:rsidRDefault="00DF09B6" w:rsidP="00DF09B6">
      <w:pPr>
        <w:pStyle w:val="TH"/>
        <w:rPr>
          <w:ins w:id="3494" w:author="MCC TF160" w:date="2023-03-13T14:39:00Z"/>
        </w:rPr>
      </w:pPr>
      <w:ins w:id="3495" w:author="MCC TF160" w:date="2023-03-13T14:39:00Z">
        <w:r>
          <w:t>HTTP_DATA_REQ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2E6F14D1" w14:textId="77777777" w:rsidTr="00806E9B">
        <w:trPr>
          <w:ins w:id="3496" w:author="MCC TF160" w:date="2023-03-13T14:39:00Z"/>
        </w:trPr>
        <w:tc>
          <w:tcPr>
            <w:tcW w:w="9857" w:type="dxa"/>
            <w:gridSpan w:val="4"/>
            <w:shd w:val="clear" w:color="auto" w:fill="E0E0E0"/>
          </w:tcPr>
          <w:p w14:paraId="0E0344B2" w14:textId="77777777" w:rsidR="00DF09B6" w:rsidRPr="008F64F6" w:rsidRDefault="00DF09B6" w:rsidP="00806E9B">
            <w:pPr>
              <w:pStyle w:val="TAL"/>
              <w:rPr>
                <w:ins w:id="3497" w:author="MCC TF160" w:date="2023-03-13T14:39:00Z"/>
                <w:b/>
              </w:rPr>
            </w:pPr>
            <w:ins w:id="3498" w:author="MCC TF160" w:date="2023-03-13T14:39:00Z">
              <w:r w:rsidRPr="008F64F6">
                <w:rPr>
                  <w:b/>
                </w:rPr>
                <w:t>TTCN-3 Record Type</w:t>
              </w:r>
            </w:ins>
          </w:p>
        </w:tc>
      </w:tr>
      <w:tr w:rsidR="00DF09B6" w14:paraId="6D6F9247" w14:textId="77777777" w:rsidTr="00806E9B">
        <w:trPr>
          <w:ins w:id="3499" w:author="MCC TF160" w:date="2023-03-13T14:39:00Z"/>
        </w:trPr>
        <w:tc>
          <w:tcPr>
            <w:tcW w:w="1479" w:type="dxa"/>
            <w:tcBorders>
              <w:bottom w:val="single" w:sz="4" w:space="0" w:color="auto"/>
            </w:tcBorders>
            <w:shd w:val="clear" w:color="auto" w:fill="E0E0E0"/>
          </w:tcPr>
          <w:p w14:paraId="767E5995" w14:textId="77777777" w:rsidR="00DF09B6" w:rsidRPr="008F64F6" w:rsidRDefault="00DF09B6" w:rsidP="00806E9B">
            <w:pPr>
              <w:pStyle w:val="TAL"/>
              <w:rPr>
                <w:ins w:id="3500" w:author="MCC TF160" w:date="2023-03-13T14:39:00Z"/>
                <w:b/>
              </w:rPr>
            </w:pPr>
            <w:bookmarkStart w:id="3501" w:name="HTTP_DATA_REQ" w:colFirst="1" w:colLast="1"/>
            <w:ins w:id="3502" w:author="MCC TF160" w:date="2023-03-13T14:39:00Z">
              <w:r w:rsidRPr="008F64F6">
                <w:rPr>
                  <w:b/>
                </w:rPr>
                <w:t>Name</w:t>
              </w:r>
            </w:ins>
          </w:p>
        </w:tc>
        <w:tc>
          <w:tcPr>
            <w:tcW w:w="8378" w:type="dxa"/>
            <w:gridSpan w:val="3"/>
            <w:tcBorders>
              <w:bottom w:val="single" w:sz="4" w:space="0" w:color="auto"/>
            </w:tcBorders>
            <w:shd w:val="clear" w:color="auto" w:fill="FFFF99"/>
          </w:tcPr>
          <w:p w14:paraId="683FAA27" w14:textId="77777777" w:rsidR="00DF09B6" w:rsidRPr="008F64F6" w:rsidRDefault="00DF09B6" w:rsidP="00806E9B">
            <w:pPr>
              <w:pStyle w:val="TAL"/>
              <w:rPr>
                <w:ins w:id="3503" w:author="MCC TF160" w:date="2023-03-13T14:39:00Z"/>
                <w:b/>
              </w:rPr>
            </w:pPr>
            <w:ins w:id="3504" w:author="MCC TF160" w:date="2023-03-13T14:39:00Z">
              <w:r w:rsidRPr="008F64F6">
                <w:rPr>
                  <w:b/>
                </w:rPr>
                <w:t>HTTP_DATA_REQ</w:t>
              </w:r>
            </w:ins>
          </w:p>
        </w:tc>
      </w:tr>
      <w:bookmarkEnd w:id="3501"/>
      <w:tr w:rsidR="00DF09B6" w14:paraId="53A2670E" w14:textId="77777777" w:rsidTr="00806E9B">
        <w:trPr>
          <w:ins w:id="3505" w:author="MCC TF160" w:date="2023-03-13T14:39:00Z"/>
        </w:trPr>
        <w:tc>
          <w:tcPr>
            <w:tcW w:w="1479" w:type="dxa"/>
            <w:tcBorders>
              <w:bottom w:val="double" w:sz="4" w:space="0" w:color="auto"/>
            </w:tcBorders>
            <w:shd w:val="clear" w:color="auto" w:fill="E0E0E0"/>
          </w:tcPr>
          <w:p w14:paraId="6C4B8E26" w14:textId="77777777" w:rsidR="00DF09B6" w:rsidRPr="008F64F6" w:rsidRDefault="00DF09B6" w:rsidP="00806E9B">
            <w:pPr>
              <w:pStyle w:val="TAL"/>
              <w:rPr>
                <w:ins w:id="3506" w:author="MCC TF160" w:date="2023-03-13T14:39:00Z"/>
                <w:b/>
              </w:rPr>
            </w:pPr>
            <w:ins w:id="3507" w:author="MCC TF160" w:date="2023-03-13T14:39:00Z">
              <w:r w:rsidRPr="008F64F6">
                <w:rPr>
                  <w:b/>
                </w:rPr>
                <w:t>Comment</w:t>
              </w:r>
            </w:ins>
          </w:p>
        </w:tc>
        <w:tc>
          <w:tcPr>
            <w:tcW w:w="8378" w:type="dxa"/>
            <w:gridSpan w:val="3"/>
            <w:tcBorders>
              <w:bottom w:val="double" w:sz="4" w:space="0" w:color="auto"/>
            </w:tcBorders>
            <w:shd w:val="clear" w:color="auto" w:fill="auto"/>
          </w:tcPr>
          <w:p w14:paraId="2999386C" w14:textId="77777777" w:rsidR="00DF09B6" w:rsidRPr="008F64F6" w:rsidRDefault="00DF09B6" w:rsidP="00806E9B">
            <w:pPr>
              <w:pStyle w:val="TAL"/>
              <w:rPr>
                <w:ins w:id="3508" w:author="MCC TF160" w:date="2023-03-13T14:39:00Z"/>
              </w:rPr>
            </w:pPr>
            <w:ins w:id="3509" w:author="MCC TF160" w:date="2023-03-13T14:39:00Z">
              <w:r w:rsidRPr="008F64F6">
                <w:t>ASP type for sending messages from TTCN to the http layer;</w:t>
              </w:r>
            </w:ins>
          </w:p>
          <w:p w14:paraId="7616615F" w14:textId="77777777" w:rsidR="00DF09B6" w:rsidRPr="008F64F6" w:rsidRDefault="00DF09B6" w:rsidP="00806E9B">
            <w:pPr>
              <w:pStyle w:val="TAL"/>
              <w:rPr>
                <w:ins w:id="3510" w:author="MCC TF160" w:date="2023-03-13T14:39:00Z"/>
              </w:rPr>
            </w:pPr>
            <w:ins w:id="3511" w:author="MCC TF160" w:date="2023-03-13T14:39:00Z">
              <w:r w:rsidRPr="008F64F6">
                <w:t>it transports information needed by the http layer to generate a http Response to the UE</w:t>
              </w:r>
            </w:ins>
          </w:p>
        </w:tc>
      </w:tr>
      <w:tr w:rsidR="00DF09B6" w14:paraId="6F55A274" w14:textId="77777777" w:rsidTr="00806E9B">
        <w:trPr>
          <w:ins w:id="3512" w:author="MCC TF160" w:date="2023-03-13T14:39:00Z"/>
        </w:trPr>
        <w:tc>
          <w:tcPr>
            <w:tcW w:w="1479" w:type="dxa"/>
            <w:tcBorders>
              <w:top w:val="double" w:sz="4" w:space="0" w:color="auto"/>
            </w:tcBorders>
            <w:shd w:val="clear" w:color="auto" w:fill="auto"/>
          </w:tcPr>
          <w:p w14:paraId="18587382" w14:textId="77777777" w:rsidR="00DF09B6" w:rsidRPr="008F64F6" w:rsidRDefault="00DF09B6" w:rsidP="00806E9B">
            <w:pPr>
              <w:pStyle w:val="TAL"/>
              <w:rPr>
                <w:ins w:id="3513" w:author="MCC TF160" w:date="2023-03-13T14:39:00Z"/>
              </w:rPr>
            </w:pPr>
            <w:ins w:id="3514" w:author="MCC TF160" w:date="2023-03-13T14:39:00Z">
              <w:r w:rsidRPr="008F64F6">
                <w:t>routingInfo</w:t>
              </w:r>
            </w:ins>
          </w:p>
        </w:tc>
        <w:tc>
          <w:tcPr>
            <w:tcW w:w="2464" w:type="dxa"/>
            <w:tcBorders>
              <w:top w:val="double" w:sz="4" w:space="0" w:color="auto"/>
            </w:tcBorders>
            <w:shd w:val="clear" w:color="auto" w:fill="auto"/>
          </w:tcPr>
          <w:p w14:paraId="1453F987" w14:textId="77777777" w:rsidR="00DF09B6" w:rsidRPr="008F64F6" w:rsidRDefault="00DF09B6" w:rsidP="00806E9B">
            <w:pPr>
              <w:pStyle w:val="TAL"/>
              <w:rPr>
                <w:ins w:id="3515" w:author="MCC TF160" w:date="2023-03-13T14:39:00Z"/>
              </w:rPr>
            </w:pPr>
            <w:ins w:id="3516" w:author="MCC TF160" w:date="2023-03-13T14:39:00Z">
              <w:r w:rsidRPr="008F64F6">
                <w:t>IP_Connection_Type</w:t>
              </w:r>
            </w:ins>
          </w:p>
        </w:tc>
        <w:tc>
          <w:tcPr>
            <w:tcW w:w="493" w:type="dxa"/>
            <w:tcBorders>
              <w:top w:val="double" w:sz="4" w:space="0" w:color="auto"/>
            </w:tcBorders>
            <w:shd w:val="clear" w:color="auto" w:fill="auto"/>
          </w:tcPr>
          <w:p w14:paraId="74986577" w14:textId="77777777" w:rsidR="00DF09B6" w:rsidRPr="008F64F6" w:rsidRDefault="00DF09B6" w:rsidP="00806E9B">
            <w:pPr>
              <w:pStyle w:val="TAL"/>
              <w:rPr>
                <w:ins w:id="3517" w:author="MCC TF160" w:date="2023-03-13T14:39:00Z"/>
              </w:rPr>
            </w:pPr>
          </w:p>
        </w:tc>
        <w:tc>
          <w:tcPr>
            <w:tcW w:w="5421" w:type="dxa"/>
            <w:tcBorders>
              <w:top w:val="double" w:sz="4" w:space="0" w:color="auto"/>
            </w:tcBorders>
            <w:shd w:val="clear" w:color="auto" w:fill="auto"/>
          </w:tcPr>
          <w:p w14:paraId="157973A1" w14:textId="77777777" w:rsidR="00DF09B6" w:rsidRPr="008F64F6" w:rsidRDefault="00DF09B6" w:rsidP="00806E9B">
            <w:pPr>
              <w:pStyle w:val="TAL"/>
              <w:rPr>
                <w:ins w:id="3518" w:author="MCC TF160" w:date="2023-03-13T14:39:00Z"/>
              </w:rPr>
            </w:pPr>
            <w:ins w:id="3519" w:author="MCC TF160" w:date="2023-03-13T14:39:00Z">
              <w:r w:rsidRPr="008F64F6">
                <w:t>TCP connection to be used in DL: shall be the same as for corresponding request</w:t>
              </w:r>
            </w:ins>
          </w:p>
        </w:tc>
      </w:tr>
      <w:tr w:rsidR="00DF09B6" w14:paraId="26DC528A" w14:textId="77777777" w:rsidTr="00806E9B">
        <w:trPr>
          <w:ins w:id="3520" w:author="MCC TF160" w:date="2023-03-13T14:39:00Z"/>
        </w:trPr>
        <w:tc>
          <w:tcPr>
            <w:tcW w:w="1479" w:type="dxa"/>
            <w:shd w:val="clear" w:color="auto" w:fill="auto"/>
          </w:tcPr>
          <w:p w14:paraId="43463A78" w14:textId="77777777" w:rsidR="00DF09B6" w:rsidRPr="008F64F6" w:rsidRDefault="00DF09B6" w:rsidP="00806E9B">
            <w:pPr>
              <w:pStyle w:val="TAL"/>
              <w:rPr>
                <w:ins w:id="3521" w:author="MCC TF160" w:date="2023-03-13T14:39:00Z"/>
              </w:rPr>
            </w:pPr>
            <w:ins w:id="3522" w:author="MCC TF160" w:date="2023-03-13T14:39:00Z">
              <w:r w:rsidRPr="008F64F6">
                <w:t>httpResponse</w:t>
              </w:r>
            </w:ins>
          </w:p>
        </w:tc>
        <w:tc>
          <w:tcPr>
            <w:tcW w:w="2464" w:type="dxa"/>
            <w:shd w:val="clear" w:color="auto" w:fill="auto"/>
          </w:tcPr>
          <w:p w14:paraId="783DF105" w14:textId="77777777" w:rsidR="00DF09B6" w:rsidRPr="008F64F6" w:rsidRDefault="00DF09B6" w:rsidP="00806E9B">
            <w:pPr>
              <w:pStyle w:val="TAL"/>
              <w:rPr>
                <w:ins w:id="3523" w:author="MCC TF160" w:date="2023-03-13T14:39:00Z"/>
              </w:rPr>
            </w:pPr>
            <w:ins w:id="3524" w:author="MCC TF160" w:date="2023-03-13T14:39:00Z">
              <w:r>
                <w:fldChar w:fldCharType="begin"/>
              </w:r>
              <w:r>
                <w:instrText>HYPERLINK \l "HttpResponse_Type"</w:instrText>
              </w:r>
              <w:r>
                <w:fldChar w:fldCharType="separate"/>
              </w:r>
              <w:r>
                <w:rPr>
                  <w:rStyle w:val="Hyperlink"/>
                </w:rPr>
                <w:t>HttpResponse_Type</w:t>
              </w:r>
              <w:r>
                <w:rPr>
                  <w:rStyle w:val="Hyperlink"/>
                </w:rPr>
                <w:fldChar w:fldCharType="end"/>
              </w:r>
            </w:ins>
          </w:p>
        </w:tc>
        <w:tc>
          <w:tcPr>
            <w:tcW w:w="493" w:type="dxa"/>
            <w:shd w:val="clear" w:color="auto" w:fill="auto"/>
          </w:tcPr>
          <w:p w14:paraId="7B544E70" w14:textId="77777777" w:rsidR="00DF09B6" w:rsidRPr="008F64F6" w:rsidRDefault="00DF09B6" w:rsidP="00806E9B">
            <w:pPr>
              <w:pStyle w:val="TAL"/>
              <w:rPr>
                <w:ins w:id="3525" w:author="MCC TF160" w:date="2023-03-13T14:39:00Z"/>
              </w:rPr>
            </w:pPr>
          </w:p>
        </w:tc>
        <w:tc>
          <w:tcPr>
            <w:tcW w:w="5421" w:type="dxa"/>
            <w:shd w:val="clear" w:color="auto" w:fill="auto"/>
          </w:tcPr>
          <w:p w14:paraId="6C52282E" w14:textId="77777777" w:rsidR="00DF09B6" w:rsidRPr="008F64F6" w:rsidRDefault="00DF09B6" w:rsidP="00806E9B">
            <w:pPr>
              <w:pStyle w:val="TAL"/>
              <w:rPr>
                <w:ins w:id="3526" w:author="MCC TF160" w:date="2023-03-13T14:39:00Z"/>
              </w:rPr>
            </w:pPr>
          </w:p>
        </w:tc>
      </w:tr>
    </w:tbl>
    <w:p w14:paraId="6D574C46" w14:textId="77777777" w:rsidR="00DF09B6" w:rsidRDefault="00DF09B6" w:rsidP="00DF09B6">
      <w:pPr>
        <w:rPr>
          <w:ins w:id="3527" w:author="MCC TF160" w:date="2023-03-13T14:39:00Z"/>
        </w:rPr>
      </w:pPr>
    </w:p>
    <w:p w14:paraId="491618F5" w14:textId="77777777" w:rsidR="00DF09B6" w:rsidRDefault="00DF09B6" w:rsidP="00DF09B6">
      <w:pPr>
        <w:pStyle w:val="TH"/>
        <w:rPr>
          <w:ins w:id="3528" w:author="MCC TF160" w:date="2023-03-13T14:39:00Z"/>
        </w:rPr>
      </w:pPr>
      <w:ins w:id="3529" w:author="MCC TF160" w:date="2023-03-13T14:39:00Z">
        <w:r>
          <w:t>HttpRequestLine_Type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72854DCB" w14:textId="77777777" w:rsidTr="00806E9B">
        <w:trPr>
          <w:ins w:id="3530" w:author="MCC TF160" w:date="2023-03-13T14:39:00Z"/>
        </w:trPr>
        <w:tc>
          <w:tcPr>
            <w:tcW w:w="9857" w:type="dxa"/>
            <w:gridSpan w:val="4"/>
            <w:shd w:val="clear" w:color="auto" w:fill="E0E0E0"/>
          </w:tcPr>
          <w:p w14:paraId="6FC84ED6" w14:textId="77777777" w:rsidR="00DF09B6" w:rsidRPr="008F64F6" w:rsidRDefault="00DF09B6" w:rsidP="00806E9B">
            <w:pPr>
              <w:pStyle w:val="TAL"/>
              <w:rPr>
                <w:ins w:id="3531" w:author="MCC TF160" w:date="2023-03-13T14:39:00Z"/>
                <w:b/>
              </w:rPr>
            </w:pPr>
            <w:ins w:id="3532" w:author="MCC TF160" w:date="2023-03-13T14:39:00Z">
              <w:r w:rsidRPr="008F64F6">
                <w:rPr>
                  <w:b/>
                </w:rPr>
                <w:t>TTCN-3 Record Type</w:t>
              </w:r>
            </w:ins>
          </w:p>
        </w:tc>
      </w:tr>
      <w:tr w:rsidR="00DF09B6" w14:paraId="2DF9B04A" w14:textId="77777777" w:rsidTr="00806E9B">
        <w:trPr>
          <w:ins w:id="3533" w:author="MCC TF160" w:date="2023-03-13T14:39:00Z"/>
        </w:trPr>
        <w:tc>
          <w:tcPr>
            <w:tcW w:w="1479" w:type="dxa"/>
            <w:tcBorders>
              <w:bottom w:val="single" w:sz="4" w:space="0" w:color="auto"/>
            </w:tcBorders>
            <w:shd w:val="clear" w:color="auto" w:fill="E0E0E0"/>
          </w:tcPr>
          <w:p w14:paraId="7F064DDE" w14:textId="77777777" w:rsidR="00DF09B6" w:rsidRPr="008F64F6" w:rsidRDefault="00DF09B6" w:rsidP="00806E9B">
            <w:pPr>
              <w:pStyle w:val="TAL"/>
              <w:rPr>
                <w:ins w:id="3534" w:author="MCC TF160" w:date="2023-03-13T14:39:00Z"/>
                <w:b/>
              </w:rPr>
            </w:pPr>
            <w:bookmarkStart w:id="3535" w:name="HttpRequestLine_Type" w:colFirst="1" w:colLast="1"/>
            <w:ins w:id="3536" w:author="MCC TF160" w:date="2023-03-13T14:39:00Z">
              <w:r w:rsidRPr="008F64F6">
                <w:rPr>
                  <w:b/>
                </w:rPr>
                <w:t>Name</w:t>
              </w:r>
            </w:ins>
          </w:p>
        </w:tc>
        <w:tc>
          <w:tcPr>
            <w:tcW w:w="8378" w:type="dxa"/>
            <w:gridSpan w:val="3"/>
            <w:tcBorders>
              <w:bottom w:val="single" w:sz="4" w:space="0" w:color="auto"/>
            </w:tcBorders>
            <w:shd w:val="clear" w:color="auto" w:fill="FFFF99"/>
          </w:tcPr>
          <w:p w14:paraId="2FE637DC" w14:textId="77777777" w:rsidR="00DF09B6" w:rsidRPr="008F64F6" w:rsidRDefault="00DF09B6" w:rsidP="00806E9B">
            <w:pPr>
              <w:pStyle w:val="TAL"/>
              <w:rPr>
                <w:ins w:id="3537" w:author="MCC TF160" w:date="2023-03-13T14:39:00Z"/>
                <w:b/>
              </w:rPr>
            </w:pPr>
            <w:ins w:id="3538" w:author="MCC TF160" w:date="2023-03-13T14:39:00Z">
              <w:r w:rsidRPr="008F64F6">
                <w:rPr>
                  <w:b/>
                </w:rPr>
                <w:t>HttpRequestLine_Type</w:t>
              </w:r>
            </w:ins>
          </w:p>
        </w:tc>
      </w:tr>
      <w:bookmarkEnd w:id="3535"/>
      <w:tr w:rsidR="00DF09B6" w14:paraId="6778865B" w14:textId="77777777" w:rsidTr="00806E9B">
        <w:trPr>
          <w:ins w:id="3539" w:author="MCC TF160" w:date="2023-03-13T14:39:00Z"/>
        </w:trPr>
        <w:tc>
          <w:tcPr>
            <w:tcW w:w="1479" w:type="dxa"/>
            <w:tcBorders>
              <w:bottom w:val="double" w:sz="4" w:space="0" w:color="auto"/>
            </w:tcBorders>
            <w:shd w:val="clear" w:color="auto" w:fill="E0E0E0"/>
          </w:tcPr>
          <w:p w14:paraId="5EECD7A7" w14:textId="77777777" w:rsidR="00DF09B6" w:rsidRPr="008F64F6" w:rsidRDefault="00DF09B6" w:rsidP="00806E9B">
            <w:pPr>
              <w:pStyle w:val="TAL"/>
              <w:rPr>
                <w:ins w:id="3540" w:author="MCC TF160" w:date="2023-03-13T14:39:00Z"/>
                <w:b/>
              </w:rPr>
            </w:pPr>
            <w:ins w:id="3541" w:author="MCC TF160" w:date="2023-03-13T14:39:00Z">
              <w:r w:rsidRPr="008F64F6">
                <w:rPr>
                  <w:b/>
                </w:rPr>
                <w:t>Comment</w:t>
              </w:r>
            </w:ins>
          </w:p>
        </w:tc>
        <w:tc>
          <w:tcPr>
            <w:tcW w:w="8378" w:type="dxa"/>
            <w:gridSpan w:val="3"/>
            <w:tcBorders>
              <w:bottom w:val="double" w:sz="4" w:space="0" w:color="auto"/>
            </w:tcBorders>
            <w:shd w:val="clear" w:color="auto" w:fill="auto"/>
          </w:tcPr>
          <w:p w14:paraId="3F1A1A87" w14:textId="77777777" w:rsidR="00DF09B6" w:rsidRPr="008F64F6" w:rsidRDefault="00DF09B6" w:rsidP="00806E9B">
            <w:pPr>
              <w:pStyle w:val="TAL"/>
              <w:rPr>
                <w:ins w:id="3542" w:author="MCC TF160" w:date="2023-03-13T14:39:00Z"/>
              </w:rPr>
            </w:pPr>
            <w:ins w:id="3543" w:author="MCC TF160" w:date="2023-03-13T14:39:00Z">
              <w:r w:rsidRPr="008F64F6">
                <w:t>request line according to RFC 2616 [27] clause 5.1</w:t>
              </w:r>
            </w:ins>
          </w:p>
        </w:tc>
      </w:tr>
      <w:tr w:rsidR="00DF09B6" w14:paraId="3FCEF7E3" w14:textId="77777777" w:rsidTr="00806E9B">
        <w:trPr>
          <w:ins w:id="3544" w:author="MCC TF160" w:date="2023-03-13T14:39:00Z"/>
        </w:trPr>
        <w:tc>
          <w:tcPr>
            <w:tcW w:w="1479" w:type="dxa"/>
            <w:tcBorders>
              <w:top w:val="double" w:sz="4" w:space="0" w:color="auto"/>
            </w:tcBorders>
            <w:shd w:val="clear" w:color="auto" w:fill="auto"/>
          </w:tcPr>
          <w:p w14:paraId="15C73EAE" w14:textId="77777777" w:rsidR="00DF09B6" w:rsidRPr="008F64F6" w:rsidRDefault="00DF09B6" w:rsidP="00806E9B">
            <w:pPr>
              <w:pStyle w:val="TAL"/>
              <w:rPr>
                <w:ins w:id="3545" w:author="MCC TF160" w:date="2023-03-13T14:39:00Z"/>
              </w:rPr>
            </w:pPr>
            <w:ins w:id="3546" w:author="MCC TF160" w:date="2023-03-13T14:39:00Z">
              <w:r w:rsidRPr="008F64F6">
                <w:t>method</w:t>
              </w:r>
            </w:ins>
          </w:p>
        </w:tc>
        <w:tc>
          <w:tcPr>
            <w:tcW w:w="2464" w:type="dxa"/>
            <w:tcBorders>
              <w:top w:val="double" w:sz="4" w:space="0" w:color="auto"/>
            </w:tcBorders>
            <w:shd w:val="clear" w:color="auto" w:fill="auto"/>
          </w:tcPr>
          <w:p w14:paraId="17BC6916" w14:textId="77777777" w:rsidR="00DF09B6" w:rsidRPr="008F64F6" w:rsidRDefault="00DF09B6" w:rsidP="00806E9B">
            <w:pPr>
              <w:pStyle w:val="TAL"/>
              <w:rPr>
                <w:ins w:id="3547" w:author="MCC TF160" w:date="2023-03-13T14:39:00Z"/>
              </w:rPr>
            </w:pPr>
            <w:ins w:id="3548" w:author="MCC TF160" w:date="2023-03-13T14:39:00Z">
              <w:r w:rsidRPr="008F64F6">
                <w:t>charstring</w:t>
              </w:r>
            </w:ins>
          </w:p>
        </w:tc>
        <w:tc>
          <w:tcPr>
            <w:tcW w:w="493" w:type="dxa"/>
            <w:tcBorders>
              <w:top w:val="double" w:sz="4" w:space="0" w:color="auto"/>
            </w:tcBorders>
            <w:shd w:val="clear" w:color="auto" w:fill="auto"/>
          </w:tcPr>
          <w:p w14:paraId="32183C99" w14:textId="77777777" w:rsidR="00DF09B6" w:rsidRPr="008F64F6" w:rsidRDefault="00DF09B6" w:rsidP="00806E9B">
            <w:pPr>
              <w:pStyle w:val="TAL"/>
              <w:rPr>
                <w:ins w:id="3549" w:author="MCC TF160" w:date="2023-03-13T14:39:00Z"/>
              </w:rPr>
            </w:pPr>
          </w:p>
        </w:tc>
        <w:tc>
          <w:tcPr>
            <w:tcW w:w="5421" w:type="dxa"/>
            <w:tcBorders>
              <w:top w:val="double" w:sz="4" w:space="0" w:color="auto"/>
            </w:tcBorders>
            <w:shd w:val="clear" w:color="auto" w:fill="auto"/>
          </w:tcPr>
          <w:p w14:paraId="66D9779F" w14:textId="77777777" w:rsidR="00DF09B6" w:rsidRPr="008F64F6" w:rsidRDefault="00DF09B6" w:rsidP="00806E9B">
            <w:pPr>
              <w:pStyle w:val="TAL"/>
              <w:rPr>
                <w:ins w:id="3550" w:author="MCC TF160" w:date="2023-03-13T14:39:00Z"/>
              </w:rPr>
            </w:pPr>
          </w:p>
        </w:tc>
      </w:tr>
      <w:tr w:rsidR="00DF09B6" w14:paraId="4A562CC9" w14:textId="77777777" w:rsidTr="00806E9B">
        <w:trPr>
          <w:ins w:id="3551" w:author="MCC TF160" w:date="2023-03-13T14:39:00Z"/>
        </w:trPr>
        <w:tc>
          <w:tcPr>
            <w:tcW w:w="1479" w:type="dxa"/>
            <w:shd w:val="clear" w:color="auto" w:fill="auto"/>
          </w:tcPr>
          <w:p w14:paraId="0208933D" w14:textId="77777777" w:rsidR="00DF09B6" w:rsidRPr="008F64F6" w:rsidRDefault="00DF09B6" w:rsidP="00806E9B">
            <w:pPr>
              <w:pStyle w:val="TAL"/>
              <w:rPr>
                <w:ins w:id="3552" w:author="MCC TF160" w:date="2023-03-13T14:39:00Z"/>
              </w:rPr>
            </w:pPr>
            <w:ins w:id="3553" w:author="MCC TF160" w:date="2023-03-13T14:39:00Z">
              <w:r w:rsidRPr="008F64F6">
                <w:t>uri</w:t>
              </w:r>
            </w:ins>
          </w:p>
        </w:tc>
        <w:tc>
          <w:tcPr>
            <w:tcW w:w="2464" w:type="dxa"/>
            <w:shd w:val="clear" w:color="auto" w:fill="auto"/>
          </w:tcPr>
          <w:p w14:paraId="1E05417C" w14:textId="77777777" w:rsidR="00DF09B6" w:rsidRPr="008F64F6" w:rsidRDefault="00DF09B6" w:rsidP="00806E9B">
            <w:pPr>
              <w:pStyle w:val="TAL"/>
              <w:rPr>
                <w:ins w:id="3554" w:author="MCC TF160" w:date="2023-03-13T14:39:00Z"/>
              </w:rPr>
            </w:pPr>
            <w:ins w:id="3555" w:author="MCC TF160" w:date="2023-03-13T14:39:00Z">
              <w:r w:rsidRPr="008F64F6">
                <w:t>charstring</w:t>
              </w:r>
            </w:ins>
          </w:p>
        </w:tc>
        <w:tc>
          <w:tcPr>
            <w:tcW w:w="493" w:type="dxa"/>
            <w:shd w:val="clear" w:color="auto" w:fill="auto"/>
          </w:tcPr>
          <w:p w14:paraId="4AADFFF9" w14:textId="77777777" w:rsidR="00DF09B6" w:rsidRPr="008F64F6" w:rsidRDefault="00DF09B6" w:rsidP="00806E9B">
            <w:pPr>
              <w:pStyle w:val="TAL"/>
              <w:rPr>
                <w:ins w:id="3556" w:author="MCC TF160" w:date="2023-03-13T14:39:00Z"/>
              </w:rPr>
            </w:pPr>
          </w:p>
        </w:tc>
        <w:tc>
          <w:tcPr>
            <w:tcW w:w="5421" w:type="dxa"/>
            <w:shd w:val="clear" w:color="auto" w:fill="auto"/>
          </w:tcPr>
          <w:p w14:paraId="1041E0B5" w14:textId="77777777" w:rsidR="00DF09B6" w:rsidRPr="008F64F6" w:rsidRDefault="00DF09B6" w:rsidP="00806E9B">
            <w:pPr>
              <w:pStyle w:val="TAL"/>
              <w:rPr>
                <w:ins w:id="3557" w:author="MCC TF160" w:date="2023-03-13T14:39:00Z"/>
              </w:rPr>
            </w:pPr>
            <w:ins w:id="3558" w:author="MCC TF160" w:date="2023-03-13T14:39:00Z">
              <w:r w:rsidRPr="008F64F6">
                <w:t>XCAP: selection expression, RFC 4825 [26]</w:t>
              </w:r>
            </w:ins>
          </w:p>
        </w:tc>
      </w:tr>
      <w:tr w:rsidR="00DF09B6" w14:paraId="77883CAB" w14:textId="77777777" w:rsidTr="00806E9B">
        <w:trPr>
          <w:ins w:id="3559" w:author="MCC TF160" w:date="2023-03-13T14:39:00Z"/>
        </w:trPr>
        <w:tc>
          <w:tcPr>
            <w:tcW w:w="1479" w:type="dxa"/>
            <w:shd w:val="clear" w:color="auto" w:fill="auto"/>
          </w:tcPr>
          <w:p w14:paraId="6700FB3A" w14:textId="77777777" w:rsidR="00DF09B6" w:rsidRPr="008F64F6" w:rsidRDefault="00DF09B6" w:rsidP="00806E9B">
            <w:pPr>
              <w:pStyle w:val="TAL"/>
              <w:rPr>
                <w:ins w:id="3560" w:author="MCC TF160" w:date="2023-03-13T14:39:00Z"/>
              </w:rPr>
            </w:pPr>
            <w:ins w:id="3561" w:author="MCC TF160" w:date="2023-03-13T14:39:00Z">
              <w:r w:rsidRPr="008F64F6">
                <w:t>version</w:t>
              </w:r>
            </w:ins>
          </w:p>
        </w:tc>
        <w:tc>
          <w:tcPr>
            <w:tcW w:w="2464" w:type="dxa"/>
            <w:shd w:val="clear" w:color="auto" w:fill="auto"/>
          </w:tcPr>
          <w:p w14:paraId="2BB2C29A" w14:textId="77777777" w:rsidR="00DF09B6" w:rsidRPr="008F64F6" w:rsidRDefault="00DF09B6" w:rsidP="00806E9B">
            <w:pPr>
              <w:pStyle w:val="TAL"/>
              <w:rPr>
                <w:ins w:id="3562" w:author="MCC TF160" w:date="2023-03-13T14:39:00Z"/>
              </w:rPr>
            </w:pPr>
            <w:ins w:id="3563" w:author="MCC TF160" w:date="2023-03-13T14:39:00Z">
              <w:r w:rsidRPr="008F64F6">
                <w:t>charstring</w:t>
              </w:r>
            </w:ins>
          </w:p>
        </w:tc>
        <w:tc>
          <w:tcPr>
            <w:tcW w:w="493" w:type="dxa"/>
            <w:shd w:val="clear" w:color="auto" w:fill="auto"/>
          </w:tcPr>
          <w:p w14:paraId="03E06252" w14:textId="77777777" w:rsidR="00DF09B6" w:rsidRPr="008F64F6" w:rsidRDefault="00DF09B6" w:rsidP="00806E9B">
            <w:pPr>
              <w:pStyle w:val="TAL"/>
              <w:rPr>
                <w:ins w:id="3564" w:author="MCC TF160" w:date="2023-03-13T14:39:00Z"/>
              </w:rPr>
            </w:pPr>
          </w:p>
        </w:tc>
        <w:tc>
          <w:tcPr>
            <w:tcW w:w="5421" w:type="dxa"/>
            <w:shd w:val="clear" w:color="auto" w:fill="auto"/>
          </w:tcPr>
          <w:p w14:paraId="52288522" w14:textId="77777777" w:rsidR="00DF09B6" w:rsidRPr="008F64F6" w:rsidRDefault="00DF09B6" w:rsidP="00806E9B">
            <w:pPr>
              <w:pStyle w:val="TAL"/>
              <w:rPr>
                <w:ins w:id="3565" w:author="MCC TF160" w:date="2023-03-13T14:39:00Z"/>
              </w:rPr>
            </w:pPr>
          </w:p>
        </w:tc>
      </w:tr>
    </w:tbl>
    <w:p w14:paraId="408C6BB9" w14:textId="77777777" w:rsidR="00DF09B6" w:rsidRDefault="00DF09B6" w:rsidP="00DF09B6">
      <w:pPr>
        <w:rPr>
          <w:ins w:id="3566" w:author="MCC TF160" w:date="2023-03-13T14:39:00Z"/>
        </w:rPr>
      </w:pPr>
    </w:p>
    <w:p w14:paraId="660D7EEF" w14:textId="77777777" w:rsidR="00DF09B6" w:rsidRDefault="00DF09B6" w:rsidP="00DF09B6">
      <w:pPr>
        <w:pStyle w:val="TH"/>
        <w:rPr>
          <w:ins w:id="3567" w:author="MCC TF160" w:date="2023-03-13T14:39:00Z"/>
        </w:rPr>
      </w:pPr>
      <w:ins w:id="3568" w:author="MCC TF160" w:date="2023-03-13T14:39:00Z">
        <w:r>
          <w:t>HttpStatusLine_Type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4DD9197D" w14:textId="77777777" w:rsidTr="00806E9B">
        <w:trPr>
          <w:ins w:id="3569" w:author="MCC TF160" w:date="2023-03-13T14:39:00Z"/>
        </w:trPr>
        <w:tc>
          <w:tcPr>
            <w:tcW w:w="9857" w:type="dxa"/>
            <w:gridSpan w:val="4"/>
            <w:shd w:val="clear" w:color="auto" w:fill="E0E0E0"/>
          </w:tcPr>
          <w:p w14:paraId="2ECB71CA" w14:textId="77777777" w:rsidR="00DF09B6" w:rsidRPr="008F64F6" w:rsidRDefault="00DF09B6" w:rsidP="00806E9B">
            <w:pPr>
              <w:pStyle w:val="TAL"/>
              <w:rPr>
                <w:ins w:id="3570" w:author="MCC TF160" w:date="2023-03-13T14:39:00Z"/>
                <w:b/>
              </w:rPr>
            </w:pPr>
            <w:ins w:id="3571" w:author="MCC TF160" w:date="2023-03-13T14:39:00Z">
              <w:r w:rsidRPr="008F64F6">
                <w:rPr>
                  <w:b/>
                </w:rPr>
                <w:t>TTCN-3 Record Type</w:t>
              </w:r>
            </w:ins>
          </w:p>
        </w:tc>
      </w:tr>
      <w:tr w:rsidR="00DF09B6" w14:paraId="6C6C4E05" w14:textId="77777777" w:rsidTr="00806E9B">
        <w:trPr>
          <w:ins w:id="3572" w:author="MCC TF160" w:date="2023-03-13T14:39:00Z"/>
        </w:trPr>
        <w:tc>
          <w:tcPr>
            <w:tcW w:w="1479" w:type="dxa"/>
            <w:tcBorders>
              <w:bottom w:val="single" w:sz="4" w:space="0" w:color="auto"/>
            </w:tcBorders>
            <w:shd w:val="clear" w:color="auto" w:fill="E0E0E0"/>
          </w:tcPr>
          <w:p w14:paraId="1CB3B8B6" w14:textId="77777777" w:rsidR="00DF09B6" w:rsidRPr="008F64F6" w:rsidRDefault="00DF09B6" w:rsidP="00806E9B">
            <w:pPr>
              <w:pStyle w:val="TAL"/>
              <w:rPr>
                <w:ins w:id="3573" w:author="MCC TF160" w:date="2023-03-13T14:39:00Z"/>
                <w:b/>
              </w:rPr>
            </w:pPr>
            <w:bookmarkStart w:id="3574" w:name="HttpStatusLine_Type" w:colFirst="1" w:colLast="1"/>
            <w:ins w:id="3575" w:author="MCC TF160" w:date="2023-03-13T14:39:00Z">
              <w:r w:rsidRPr="008F64F6">
                <w:rPr>
                  <w:b/>
                </w:rPr>
                <w:t>Name</w:t>
              </w:r>
            </w:ins>
          </w:p>
        </w:tc>
        <w:tc>
          <w:tcPr>
            <w:tcW w:w="8378" w:type="dxa"/>
            <w:gridSpan w:val="3"/>
            <w:tcBorders>
              <w:bottom w:val="single" w:sz="4" w:space="0" w:color="auto"/>
            </w:tcBorders>
            <w:shd w:val="clear" w:color="auto" w:fill="FFFF99"/>
          </w:tcPr>
          <w:p w14:paraId="35C1F1F7" w14:textId="77777777" w:rsidR="00DF09B6" w:rsidRPr="008F64F6" w:rsidRDefault="00DF09B6" w:rsidP="00806E9B">
            <w:pPr>
              <w:pStyle w:val="TAL"/>
              <w:rPr>
                <w:ins w:id="3576" w:author="MCC TF160" w:date="2023-03-13T14:39:00Z"/>
                <w:b/>
              </w:rPr>
            </w:pPr>
            <w:ins w:id="3577" w:author="MCC TF160" w:date="2023-03-13T14:39:00Z">
              <w:r w:rsidRPr="008F64F6">
                <w:rPr>
                  <w:b/>
                </w:rPr>
                <w:t>HttpStatusLine_Type</w:t>
              </w:r>
            </w:ins>
          </w:p>
        </w:tc>
      </w:tr>
      <w:bookmarkEnd w:id="3574"/>
      <w:tr w:rsidR="00DF09B6" w14:paraId="6D52E311" w14:textId="77777777" w:rsidTr="00806E9B">
        <w:trPr>
          <w:ins w:id="3578" w:author="MCC TF160" w:date="2023-03-13T14:39:00Z"/>
        </w:trPr>
        <w:tc>
          <w:tcPr>
            <w:tcW w:w="1479" w:type="dxa"/>
            <w:tcBorders>
              <w:bottom w:val="double" w:sz="4" w:space="0" w:color="auto"/>
            </w:tcBorders>
            <w:shd w:val="clear" w:color="auto" w:fill="E0E0E0"/>
          </w:tcPr>
          <w:p w14:paraId="11FA05FD" w14:textId="77777777" w:rsidR="00DF09B6" w:rsidRPr="008F64F6" w:rsidRDefault="00DF09B6" w:rsidP="00806E9B">
            <w:pPr>
              <w:pStyle w:val="TAL"/>
              <w:rPr>
                <w:ins w:id="3579" w:author="MCC TF160" w:date="2023-03-13T14:39:00Z"/>
                <w:b/>
              </w:rPr>
            </w:pPr>
            <w:ins w:id="3580" w:author="MCC TF160" w:date="2023-03-13T14:39:00Z">
              <w:r w:rsidRPr="008F64F6">
                <w:rPr>
                  <w:b/>
                </w:rPr>
                <w:t>Comment</w:t>
              </w:r>
            </w:ins>
          </w:p>
        </w:tc>
        <w:tc>
          <w:tcPr>
            <w:tcW w:w="8378" w:type="dxa"/>
            <w:gridSpan w:val="3"/>
            <w:tcBorders>
              <w:bottom w:val="double" w:sz="4" w:space="0" w:color="auto"/>
            </w:tcBorders>
            <w:shd w:val="clear" w:color="auto" w:fill="auto"/>
          </w:tcPr>
          <w:p w14:paraId="3FC46B3D" w14:textId="77777777" w:rsidR="00DF09B6" w:rsidRPr="008F64F6" w:rsidRDefault="00DF09B6" w:rsidP="00806E9B">
            <w:pPr>
              <w:pStyle w:val="TAL"/>
              <w:rPr>
                <w:ins w:id="3581" w:author="MCC TF160" w:date="2023-03-13T14:39:00Z"/>
              </w:rPr>
            </w:pPr>
            <w:ins w:id="3582" w:author="MCC TF160" w:date="2023-03-13T14:39:00Z">
              <w:r w:rsidRPr="008F64F6">
                <w:t>status line according to RFC 2616 [27] clause 5.1</w:t>
              </w:r>
            </w:ins>
          </w:p>
        </w:tc>
      </w:tr>
      <w:tr w:rsidR="00DF09B6" w14:paraId="0F0609A2" w14:textId="77777777" w:rsidTr="00806E9B">
        <w:trPr>
          <w:ins w:id="3583" w:author="MCC TF160" w:date="2023-03-13T14:39:00Z"/>
        </w:trPr>
        <w:tc>
          <w:tcPr>
            <w:tcW w:w="1479" w:type="dxa"/>
            <w:tcBorders>
              <w:top w:val="double" w:sz="4" w:space="0" w:color="auto"/>
            </w:tcBorders>
            <w:shd w:val="clear" w:color="auto" w:fill="auto"/>
          </w:tcPr>
          <w:p w14:paraId="1FDDF033" w14:textId="77777777" w:rsidR="00DF09B6" w:rsidRPr="008F64F6" w:rsidRDefault="00DF09B6" w:rsidP="00806E9B">
            <w:pPr>
              <w:pStyle w:val="TAL"/>
              <w:rPr>
                <w:ins w:id="3584" w:author="MCC TF160" w:date="2023-03-13T14:39:00Z"/>
              </w:rPr>
            </w:pPr>
            <w:ins w:id="3585" w:author="MCC TF160" w:date="2023-03-13T14:39:00Z">
              <w:r w:rsidRPr="008F64F6">
                <w:t>version</w:t>
              </w:r>
            </w:ins>
          </w:p>
        </w:tc>
        <w:tc>
          <w:tcPr>
            <w:tcW w:w="2464" w:type="dxa"/>
            <w:tcBorders>
              <w:top w:val="double" w:sz="4" w:space="0" w:color="auto"/>
            </w:tcBorders>
            <w:shd w:val="clear" w:color="auto" w:fill="auto"/>
          </w:tcPr>
          <w:p w14:paraId="20549318" w14:textId="77777777" w:rsidR="00DF09B6" w:rsidRPr="008F64F6" w:rsidRDefault="00DF09B6" w:rsidP="00806E9B">
            <w:pPr>
              <w:pStyle w:val="TAL"/>
              <w:rPr>
                <w:ins w:id="3586" w:author="MCC TF160" w:date="2023-03-13T14:39:00Z"/>
              </w:rPr>
            </w:pPr>
            <w:ins w:id="3587" w:author="MCC TF160" w:date="2023-03-13T14:39:00Z">
              <w:r w:rsidRPr="008F64F6">
                <w:t>charstring</w:t>
              </w:r>
            </w:ins>
          </w:p>
        </w:tc>
        <w:tc>
          <w:tcPr>
            <w:tcW w:w="493" w:type="dxa"/>
            <w:tcBorders>
              <w:top w:val="double" w:sz="4" w:space="0" w:color="auto"/>
            </w:tcBorders>
            <w:shd w:val="clear" w:color="auto" w:fill="auto"/>
          </w:tcPr>
          <w:p w14:paraId="679BCCE5" w14:textId="77777777" w:rsidR="00DF09B6" w:rsidRPr="008F64F6" w:rsidRDefault="00DF09B6" w:rsidP="00806E9B">
            <w:pPr>
              <w:pStyle w:val="TAL"/>
              <w:rPr>
                <w:ins w:id="3588" w:author="MCC TF160" w:date="2023-03-13T14:39:00Z"/>
              </w:rPr>
            </w:pPr>
          </w:p>
        </w:tc>
        <w:tc>
          <w:tcPr>
            <w:tcW w:w="5421" w:type="dxa"/>
            <w:tcBorders>
              <w:top w:val="double" w:sz="4" w:space="0" w:color="auto"/>
            </w:tcBorders>
            <w:shd w:val="clear" w:color="auto" w:fill="auto"/>
          </w:tcPr>
          <w:p w14:paraId="5F104A7A" w14:textId="77777777" w:rsidR="00DF09B6" w:rsidRPr="008F64F6" w:rsidRDefault="00DF09B6" w:rsidP="00806E9B">
            <w:pPr>
              <w:pStyle w:val="TAL"/>
              <w:rPr>
                <w:ins w:id="3589" w:author="MCC TF160" w:date="2023-03-13T14:39:00Z"/>
              </w:rPr>
            </w:pPr>
          </w:p>
        </w:tc>
      </w:tr>
      <w:tr w:rsidR="00DF09B6" w14:paraId="6F92B2C8" w14:textId="77777777" w:rsidTr="00806E9B">
        <w:trPr>
          <w:ins w:id="3590" w:author="MCC TF160" w:date="2023-03-13T14:39:00Z"/>
        </w:trPr>
        <w:tc>
          <w:tcPr>
            <w:tcW w:w="1479" w:type="dxa"/>
            <w:shd w:val="clear" w:color="auto" w:fill="auto"/>
          </w:tcPr>
          <w:p w14:paraId="75AC411F" w14:textId="77777777" w:rsidR="00DF09B6" w:rsidRPr="008F64F6" w:rsidRDefault="00DF09B6" w:rsidP="00806E9B">
            <w:pPr>
              <w:pStyle w:val="TAL"/>
              <w:rPr>
                <w:ins w:id="3591" w:author="MCC TF160" w:date="2023-03-13T14:39:00Z"/>
              </w:rPr>
            </w:pPr>
            <w:ins w:id="3592" w:author="MCC TF160" w:date="2023-03-13T14:39:00Z">
              <w:r w:rsidRPr="008F64F6">
                <w:t>code</w:t>
              </w:r>
            </w:ins>
          </w:p>
        </w:tc>
        <w:tc>
          <w:tcPr>
            <w:tcW w:w="2464" w:type="dxa"/>
            <w:shd w:val="clear" w:color="auto" w:fill="auto"/>
          </w:tcPr>
          <w:p w14:paraId="6C4B4815" w14:textId="77777777" w:rsidR="00DF09B6" w:rsidRPr="008F64F6" w:rsidRDefault="00DF09B6" w:rsidP="00806E9B">
            <w:pPr>
              <w:pStyle w:val="TAL"/>
              <w:rPr>
                <w:ins w:id="3593" w:author="MCC TF160" w:date="2023-03-13T14:39:00Z"/>
              </w:rPr>
            </w:pPr>
            <w:ins w:id="3594" w:author="MCC TF160" w:date="2023-03-13T14:39:00Z">
              <w:r w:rsidRPr="008F64F6">
                <w:t>integer</w:t>
              </w:r>
            </w:ins>
          </w:p>
        </w:tc>
        <w:tc>
          <w:tcPr>
            <w:tcW w:w="493" w:type="dxa"/>
            <w:shd w:val="clear" w:color="auto" w:fill="auto"/>
          </w:tcPr>
          <w:p w14:paraId="1F19375B" w14:textId="77777777" w:rsidR="00DF09B6" w:rsidRPr="008F64F6" w:rsidRDefault="00DF09B6" w:rsidP="00806E9B">
            <w:pPr>
              <w:pStyle w:val="TAL"/>
              <w:rPr>
                <w:ins w:id="3595" w:author="MCC TF160" w:date="2023-03-13T14:39:00Z"/>
              </w:rPr>
            </w:pPr>
          </w:p>
        </w:tc>
        <w:tc>
          <w:tcPr>
            <w:tcW w:w="5421" w:type="dxa"/>
            <w:shd w:val="clear" w:color="auto" w:fill="auto"/>
          </w:tcPr>
          <w:p w14:paraId="256D5CED" w14:textId="77777777" w:rsidR="00DF09B6" w:rsidRPr="008F64F6" w:rsidRDefault="00DF09B6" w:rsidP="00806E9B">
            <w:pPr>
              <w:pStyle w:val="TAL"/>
              <w:rPr>
                <w:ins w:id="3596" w:author="MCC TF160" w:date="2023-03-13T14:39:00Z"/>
              </w:rPr>
            </w:pPr>
          </w:p>
        </w:tc>
      </w:tr>
      <w:tr w:rsidR="00DF09B6" w14:paraId="458AB64E" w14:textId="77777777" w:rsidTr="00806E9B">
        <w:trPr>
          <w:ins w:id="3597" w:author="MCC TF160" w:date="2023-03-13T14:39:00Z"/>
        </w:trPr>
        <w:tc>
          <w:tcPr>
            <w:tcW w:w="1479" w:type="dxa"/>
            <w:shd w:val="clear" w:color="auto" w:fill="auto"/>
          </w:tcPr>
          <w:p w14:paraId="69E195D2" w14:textId="77777777" w:rsidR="00DF09B6" w:rsidRPr="008F64F6" w:rsidRDefault="00DF09B6" w:rsidP="00806E9B">
            <w:pPr>
              <w:pStyle w:val="TAL"/>
              <w:rPr>
                <w:ins w:id="3598" w:author="MCC TF160" w:date="2023-03-13T14:39:00Z"/>
              </w:rPr>
            </w:pPr>
            <w:ins w:id="3599" w:author="MCC TF160" w:date="2023-03-13T14:39:00Z">
              <w:r w:rsidRPr="008F64F6">
                <w:t>reasonPhrase</w:t>
              </w:r>
            </w:ins>
          </w:p>
        </w:tc>
        <w:tc>
          <w:tcPr>
            <w:tcW w:w="2464" w:type="dxa"/>
            <w:shd w:val="clear" w:color="auto" w:fill="auto"/>
          </w:tcPr>
          <w:p w14:paraId="0E3D7A2D" w14:textId="77777777" w:rsidR="00DF09B6" w:rsidRPr="008F64F6" w:rsidRDefault="00DF09B6" w:rsidP="00806E9B">
            <w:pPr>
              <w:pStyle w:val="TAL"/>
              <w:rPr>
                <w:ins w:id="3600" w:author="MCC TF160" w:date="2023-03-13T14:39:00Z"/>
              </w:rPr>
            </w:pPr>
            <w:ins w:id="3601" w:author="MCC TF160" w:date="2023-03-13T14:39:00Z">
              <w:r w:rsidRPr="008F64F6">
                <w:t>charstring</w:t>
              </w:r>
            </w:ins>
          </w:p>
        </w:tc>
        <w:tc>
          <w:tcPr>
            <w:tcW w:w="493" w:type="dxa"/>
            <w:shd w:val="clear" w:color="auto" w:fill="auto"/>
          </w:tcPr>
          <w:p w14:paraId="6784BE80" w14:textId="77777777" w:rsidR="00DF09B6" w:rsidRPr="008F64F6" w:rsidRDefault="00DF09B6" w:rsidP="00806E9B">
            <w:pPr>
              <w:pStyle w:val="TAL"/>
              <w:rPr>
                <w:ins w:id="3602" w:author="MCC TF160" w:date="2023-03-13T14:39:00Z"/>
              </w:rPr>
            </w:pPr>
          </w:p>
        </w:tc>
        <w:tc>
          <w:tcPr>
            <w:tcW w:w="5421" w:type="dxa"/>
            <w:shd w:val="clear" w:color="auto" w:fill="auto"/>
          </w:tcPr>
          <w:p w14:paraId="6A8D3081" w14:textId="77777777" w:rsidR="00DF09B6" w:rsidRPr="008F64F6" w:rsidRDefault="00DF09B6" w:rsidP="00806E9B">
            <w:pPr>
              <w:pStyle w:val="TAL"/>
              <w:rPr>
                <w:ins w:id="3603" w:author="MCC TF160" w:date="2023-03-13T14:39:00Z"/>
              </w:rPr>
            </w:pPr>
          </w:p>
        </w:tc>
      </w:tr>
    </w:tbl>
    <w:p w14:paraId="7580A852" w14:textId="77777777" w:rsidR="00DF09B6" w:rsidRDefault="00DF09B6" w:rsidP="00DF09B6">
      <w:pPr>
        <w:rPr>
          <w:ins w:id="3604" w:author="MCC TF160" w:date="2023-03-13T14:39:00Z"/>
        </w:rPr>
      </w:pPr>
    </w:p>
    <w:p w14:paraId="63C657C2" w14:textId="77777777" w:rsidR="00DF09B6" w:rsidRDefault="00DF09B6" w:rsidP="00DF09B6">
      <w:pPr>
        <w:pStyle w:val="TH"/>
        <w:rPr>
          <w:ins w:id="3605" w:author="MCC TF160" w:date="2023-03-13T14:39:00Z"/>
        </w:rPr>
      </w:pPr>
      <w:ins w:id="3606" w:author="MCC TF160" w:date="2023-03-13T14:39:00Z">
        <w:r>
          <w:t>HttpCacheControl_Type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64C34CE2" w14:textId="77777777" w:rsidTr="00806E9B">
        <w:trPr>
          <w:ins w:id="3607" w:author="MCC TF160" w:date="2023-03-13T14:39:00Z"/>
        </w:trPr>
        <w:tc>
          <w:tcPr>
            <w:tcW w:w="9857" w:type="dxa"/>
            <w:gridSpan w:val="4"/>
            <w:shd w:val="clear" w:color="auto" w:fill="E0E0E0"/>
          </w:tcPr>
          <w:p w14:paraId="4B21A4FD" w14:textId="77777777" w:rsidR="00DF09B6" w:rsidRPr="008F64F6" w:rsidRDefault="00DF09B6" w:rsidP="00806E9B">
            <w:pPr>
              <w:pStyle w:val="TAL"/>
              <w:rPr>
                <w:ins w:id="3608" w:author="MCC TF160" w:date="2023-03-13T14:39:00Z"/>
                <w:b/>
              </w:rPr>
            </w:pPr>
            <w:ins w:id="3609" w:author="MCC TF160" w:date="2023-03-13T14:39:00Z">
              <w:r w:rsidRPr="008F64F6">
                <w:rPr>
                  <w:b/>
                </w:rPr>
                <w:t>TTCN-3 Record Type</w:t>
              </w:r>
            </w:ins>
          </w:p>
        </w:tc>
      </w:tr>
      <w:tr w:rsidR="00DF09B6" w14:paraId="5F9284F3" w14:textId="77777777" w:rsidTr="00806E9B">
        <w:trPr>
          <w:ins w:id="3610" w:author="MCC TF160" w:date="2023-03-13T14:39:00Z"/>
        </w:trPr>
        <w:tc>
          <w:tcPr>
            <w:tcW w:w="1479" w:type="dxa"/>
            <w:tcBorders>
              <w:bottom w:val="single" w:sz="4" w:space="0" w:color="auto"/>
            </w:tcBorders>
            <w:shd w:val="clear" w:color="auto" w:fill="E0E0E0"/>
          </w:tcPr>
          <w:p w14:paraId="3369652D" w14:textId="77777777" w:rsidR="00DF09B6" w:rsidRPr="008F64F6" w:rsidRDefault="00DF09B6" w:rsidP="00806E9B">
            <w:pPr>
              <w:pStyle w:val="TAL"/>
              <w:rPr>
                <w:ins w:id="3611" w:author="MCC TF160" w:date="2023-03-13T14:39:00Z"/>
                <w:b/>
              </w:rPr>
            </w:pPr>
            <w:bookmarkStart w:id="3612" w:name="HttpCacheControl_Type" w:colFirst="1" w:colLast="1"/>
            <w:ins w:id="3613" w:author="MCC TF160" w:date="2023-03-13T14:39:00Z">
              <w:r w:rsidRPr="008F64F6">
                <w:rPr>
                  <w:b/>
                </w:rPr>
                <w:t>Name</w:t>
              </w:r>
            </w:ins>
          </w:p>
        </w:tc>
        <w:tc>
          <w:tcPr>
            <w:tcW w:w="8378" w:type="dxa"/>
            <w:gridSpan w:val="3"/>
            <w:tcBorders>
              <w:bottom w:val="single" w:sz="4" w:space="0" w:color="auto"/>
            </w:tcBorders>
            <w:shd w:val="clear" w:color="auto" w:fill="FFFF99"/>
          </w:tcPr>
          <w:p w14:paraId="6D5B387A" w14:textId="77777777" w:rsidR="00DF09B6" w:rsidRPr="008F64F6" w:rsidRDefault="00DF09B6" w:rsidP="00806E9B">
            <w:pPr>
              <w:pStyle w:val="TAL"/>
              <w:rPr>
                <w:ins w:id="3614" w:author="MCC TF160" w:date="2023-03-13T14:39:00Z"/>
                <w:b/>
              </w:rPr>
            </w:pPr>
            <w:ins w:id="3615" w:author="MCC TF160" w:date="2023-03-13T14:39:00Z">
              <w:r w:rsidRPr="008F64F6">
                <w:rPr>
                  <w:b/>
                </w:rPr>
                <w:t>HttpCacheControl_Type</w:t>
              </w:r>
            </w:ins>
          </w:p>
        </w:tc>
      </w:tr>
      <w:bookmarkEnd w:id="3612"/>
      <w:tr w:rsidR="00DF09B6" w14:paraId="08782D7E" w14:textId="77777777" w:rsidTr="00806E9B">
        <w:trPr>
          <w:ins w:id="3616" w:author="MCC TF160" w:date="2023-03-13T14:39:00Z"/>
        </w:trPr>
        <w:tc>
          <w:tcPr>
            <w:tcW w:w="1479" w:type="dxa"/>
            <w:tcBorders>
              <w:bottom w:val="double" w:sz="4" w:space="0" w:color="auto"/>
            </w:tcBorders>
            <w:shd w:val="clear" w:color="auto" w:fill="E0E0E0"/>
          </w:tcPr>
          <w:p w14:paraId="13033605" w14:textId="77777777" w:rsidR="00DF09B6" w:rsidRPr="008F64F6" w:rsidRDefault="00DF09B6" w:rsidP="00806E9B">
            <w:pPr>
              <w:pStyle w:val="TAL"/>
              <w:rPr>
                <w:ins w:id="3617" w:author="MCC TF160" w:date="2023-03-13T14:39:00Z"/>
                <w:b/>
              </w:rPr>
            </w:pPr>
            <w:ins w:id="3618" w:author="MCC TF160" w:date="2023-03-13T14:39:00Z">
              <w:r w:rsidRPr="008F64F6">
                <w:rPr>
                  <w:b/>
                </w:rPr>
                <w:t>Comment</w:t>
              </w:r>
            </w:ins>
          </w:p>
        </w:tc>
        <w:tc>
          <w:tcPr>
            <w:tcW w:w="8378" w:type="dxa"/>
            <w:gridSpan w:val="3"/>
            <w:tcBorders>
              <w:bottom w:val="double" w:sz="4" w:space="0" w:color="auto"/>
            </w:tcBorders>
            <w:shd w:val="clear" w:color="auto" w:fill="auto"/>
          </w:tcPr>
          <w:p w14:paraId="7D3C2C30" w14:textId="77777777" w:rsidR="00DF09B6" w:rsidRPr="008F64F6" w:rsidRDefault="00DF09B6" w:rsidP="00806E9B">
            <w:pPr>
              <w:pStyle w:val="TAL"/>
              <w:rPr>
                <w:ins w:id="3619" w:author="MCC TF160" w:date="2023-03-13T14:39:00Z"/>
              </w:rPr>
            </w:pPr>
            <w:ins w:id="3620" w:author="MCC TF160" w:date="2023-03-13T14:39:00Z">
              <w:r w:rsidRPr="008F64F6">
                <w:t>RFC 2616 clause 14.9</w:t>
              </w:r>
            </w:ins>
          </w:p>
        </w:tc>
      </w:tr>
      <w:tr w:rsidR="00DF09B6" w14:paraId="156EF764" w14:textId="77777777" w:rsidTr="00806E9B">
        <w:trPr>
          <w:ins w:id="3621" w:author="MCC TF160" w:date="2023-03-13T14:39:00Z"/>
        </w:trPr>
        <w:tc>
          <w:tcPr>
            <w:tcW w:w="1479" w:type="dxa"/>
            <w:tcBorders>
              <w:top w:val="double" w:sz="4" w:space="0" w:color="auto"/>
            </w:tcBorders>
            <w:shd w:val="clear" w:color="auto" w:fill="auto"/>
          </w:tcPr>
          <w:p w14:paraId="0575FE96" w14:textId="77777777" w:rsidR="00DF09B6" w:rsidRPr="008F64F6" w:rsidRDefault="00DF09B6" w:rsidP="00806E9B">
            <w:pPr>
              <w:pStyle w:val="TAL"/>
              <w:rPr>
                <w:ins w:id="3622" w:author="MCC TF160" w:date="2023-03-13T14:39:00Z"/>
              </w:rPr>
            </w:pPr>
            <w:ins w:id="3623" w:author="MCC TF160" w:date="2023-03-13T14:39:00Z">
              <w:r w:rsidRPr="008F64F6">
                <w:t>cacheDirective</w:t>
              </w:r>
            </w:ins>
          </w:p>
        </w:tc>
        <w:tc>
          <w:tcPr>
            <w:tcW w:w="2464" w:type="dxa"/>
            <w:tcBorders>
              <w:top w:val="double" w:sz="4" w:space="0" w:color="auto"/>
            </w:tcBorders>
            <w:shd w:val="clear" w:color="auto" w:fill="auto"/>
          </w:tcPr>
          <w:p w14:paraId="1AB482BB" w14:textId="77777777" w:rsidR="00DF09B6" w:rsidRPr="008F64F6" w:rsidRDefault="00DF09B6" w:rsidP="00806E9B">
            <w:pPr>
              <w:pStyle w:val="TAL"/>
              <w:rPr>
                <w:ins w:id="3624" w:author="MCC TF160" w:date="2023-03-13T14:39:00Z"/>
              </w:rPr>
            </w:pPr>
            <w:ins w:id="3625" w:author="MCC TF160" w:date="2023-03-13T14:39:00Z">
              <w:r w:rsidRPr="008F64F6">
                <w:t>charstring</w:t>
              </w:r>
            </w:ins>
          </w:p>
        </w:tc>
        <w:tc>
          <w:tcPr>
            <w:tcW w:w="493" w:type="dxa"/>
            <w:tcBorders>
              <w:top w:val="double" w:sz="4" w:space="0" w:color="auto"/>
            </w:tcBorders>
            <w:shd w:val="clear" w:color="auto" w:fill="auto"/>
          </w:tcPr>
          <w:p w14:paraId="1A08094B" w14:textId="77777777" w:rsidR="00DF09B6" w:rsidRPr="008F64F6" w:rsidRDefault="00DF09B6" w:rsidP="00806E9B">
            <w:pPr>
              <w:pStyle w:val="TAL"/>
              <w:rPr>
                <w:ins w:id="3626" w:author="MCC TF160" w:date="2023-03-13T14:39:00Z"/>
              </w:rPr>
            </w:pPr>
          </w:p>
        </w:tc>
        <w:tc>
          <w:tcPr>
            <w:tcW w:w="5421" w:type="dxa"/>
            <w:tcBorders>
              <w:top w:val="double" w:sz="4" w:space="0" w:color="auto"/>
            </w:tcBorders>
            <w:shd w:val="clear" w:color="auto" w:fill="auto"/>
          </w:tcPr>
          <w:p w14:paraId="41592F0E" w14:textId="77777777" w:rsidR="00DF09B6" w:rsidRPr="008F64F6" w:rsidRDefault="00DF09B6" w:rsidP="00806E9B">
            <w:pPr>
              <w:pStyle w:val="TAL"/>
              <w:rPr>
                <w:ins w:id="3627" w:author="MCC TF160" w:date="2023-03-13T14:39:00Z"/>
              </w:rPr>
            </w:pPr>
          </w:p>
        </w:tc>
      </w:tr>
    </w:tbl>
    <w:p w14:paraId="5D157FDB" w14:textId="77777777" w:rsidR="00DF09B6" w:rsidRDefault="00DF09B6" w:rsidP="00DF09B6">
      <w:pPr>
        <w:rPr>
          <w:ins w:id="3628" w:author="MCC TF160" w:date="2023-03-13T14:39:00Z"/>
        </w:rPr>
      </w:pPr>
    </w:p>
    <w:p w14:paraId="1CD6EE2B" w14:textId="77777777" w:rsidR="00DF09B6" w:rsidRDefault="00DF09B6" w:rsidP="00DF09B6">
      <w:pPr>
        <w:pStyle w:val="TH"/>
        <w:rPr>
          <w:ins w:id="3629" w:author="MCC TF160" w:date="2023-03-13T14:39:00Z"/>
        </w:rPr>
      </w:pPr>
      <w:ins w:id="3630" w:author="MCC TF160" w:date="2023-03-13T14:39:00Z">
        <w:r>
          <w:lastRenderedPageBreak/>
          <w:t>HttpPragma_Type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31974A9A" w14:textId="77777777" w:rsidTr="00806E9B">
        <w:trPr>
          <w:ins w:id="3631" w:author="MCC TF160" w:date="2023-03-13T14:39:00Z"/>
        </w:trPr>
        <w:tc>
          <w:tcPr>
            <w:tcW w:w="9857" w:type="dxa"/>
            <w:gridSpan w:val="4"/>
            <w:shd w:val="clear" w:color="auto" w:fill="E0E0E0"/>
          </w:tcPr>
          <w:p w14:paraId="7C7BB9E4" w14:textId="77777777" w:rsidR="00DF09B6" w:rsidRPr="008F64F6" w:rsidRDefault="00DF09B6" w:rsidP="00806E9B">
            <w:pPr>
              <w:pStyle w:val="TAL"/>
              <w:rPr>
                <w:ins w:id="3632" w:author="MCC TF160" w:date="2023-03-13T14:39:00Z"/>
                <w:b/>
              </w:rPr>
            </w:pPr>
            <w:ins w:id="3633" w:author="MCC TF160" w:date="2023-03-13T14:39:00Z">
              <w:r w:rsidRPr="008F64F6">
                <w:rPr>
                  <w:b/>
                </w:rPr>
                <w:t>TTCN-3 Record Type</w:t>
              </w:r>
            </w:ins>
          </w:p>
        </w:tc>
      </w:tr>
      <w:tr w:rsidR="00DF09B6" w14:paraId="56C52BA8" w14:textId="77777777" w:rsidTr="00806E9B">
        <w:trPr>
          <w:ins w:id="3634" w:author="MCC TF160" w:date="2023-03-13T14:39:00Z"/>
        </w:trPr>
        <w:tc>
          <w:tcPr>
            <w:tcW w:w="1479" w:type="dxa"/>
            <w:tcBorders>
              <w:bottom w:val="single" w:sz="4" w:space="0" w:color="auto"/>
            </w:tcBorders>
            <w:shd w:val="clear" w:color="auto" w:fill="E0E0E0"/>
          </w:tcPr>
          <w:p w14:paraId="1415C9A5" w14:textId="77777777" w:rsidR="00DF09B6" w:rsidRPr="008F64F6" w:rsidRDefault="00DF09B6" w:rsidP="00806E9B">
            <w:pPr>
              <w:pStyle w:val="TAL"/>
              <w:rPr>
                <w:ins w:id="3635" w:author="MCC TF160" w:date="2023-03-13T14:39:00Z"/>
                <w:b/>
              </w:rPr>
            </w:pPr>
            <w:bookmarkStart w:id="3636" w:name="HttpPragma_Type" w:colFirst="1" w:colLast="1"/>
            <w:ins w:id="3637" w:author="MCC TF160" w:date="2023-03-13T14:39:00Z">
              <w:r w:rsidRPr="008F64F6">
                <w:rPr>
                  <w:b/>
                </w:rPr>
                <w:t>Name</w:t>
              </w:r>
            </w:ins>
          </w:p>
        </w:tc>
        <w:tc>
          <w:tcPr>
            <w:tcW w:w="8378" w:type="dxa"/>
            <w:gridSpan w:val="3"/>
            <w:tcBorders>
              <w:bottom w:val="single" w:sz="4" w:space="0" w:color="auto"/>
            </w:tcBorders>
            <w:shd w:val="clear" w:color="auto" w:fill="FFFF99"/>
          </w:tcPr>
          <w:p w14:paraId="22E56E4C" w14:textId="77777777" w:rsidR="00DF09B6" w:rsidRPr="008F64F6" w:rsidRDefault="00DF09B6" w:rsidP="00806E9B">
            <w:pPr>
              <w:pStyle w:val="TAL"/>
              <w:rPr>
                <w:ins w:id="3638" w:author="MCC TF160" w:date="2023-03-13T14:39:00Z"/>
                <w:b/>
              </w:rPr>
            </w:pPr>
            <w:ins w:id="3639" w:author="MCC TF160" w:date="2023-03-13T14:39:00Z">
              <w:r w:rsidRPr="008F64F6">
                <w:rPr>
                  <w:b/>
                </w:rPr>
                <w:t>HttpPragma_Type</w:t>
              </w:r>
            </w:ins>
          </w:p>
        </w:tc>
      </w:tr>
      <w:bookmarkEnd w:id="3636"/>
      <w:tr w:rsidR="00DF09B6" w14:paraId="0D017FC3" w14:textId="77777777" w:rsidTr="00806E9B">
        <w:trPr>
          <w:ins w:id="3640" w:author="MCC TF160" w:date="2023-03-13T14:39:00Z"/>
        </w:trPr>
        <w:tc>
          <w:tcPr>
            <w:tcW w:w="1479" w:type="dxa"/>
            <w:tcBorders>
              <w:bottom w:val="double" w:sz="4" w:space="0" w:color="auto"/>
            </w:tcBorders>
            <w:shd w:val="clear" w:color="auto" w:fill="E0E0E0"/>
          </w:tcPr>
          <w:p w14:paraId="6528A1E6" w14:textId="77777777" w:rsidR="00DF09B6" w:rsidRPr="008F64F6" w:rsidRDefault="00DF09B6" w:rsidP="00806E9B">
            <w:pPr>
              <w:pStyle w:val="TAL"/>
              <w:rPr>
                <w:ins w:id="3641" w:author="MCC TF160" w:date="2023-03-13T14:39:00Z"/>
                <w:b/>
              </w:rPr>
            </w:pPr>
            <w:ins w:id="3642" w:author="MCC TF160" w:date="2023-03-13T14:39:00Z">
              <w:r w:rsidRPr="008F64F6">
                <w:rPr>
                  <w:b/>
                </w:rPr>
                <w:t>Comment</w:t>
              </w:r>
            </w:ins>
          </w:p>
        </w:tc>
        <w:tc>
          <w:tcPr>
            <w:tcW w:w="8378" w:type="dxa"/>
            <w:gridSpan w:val="3"/>
            <w:tcBorders>
              <w:bottom w:val="double" w:sz="4" w:space="0" w:color="auto"/>
            </w:tcBorders>
            <w:shd w:val="clear" w:color="auto" w:fill="auto"/>
          </w:tcPr>
          <w:p w14:paraId="62D7D489" w14:textId="77777777" w:rsidR="00DF09B6" w:rsidRPr="008F64F6" w:rsidRDefault="00DF09B6" w:rsidP="00806E9B">
            <w:pPr>
              <w:pStyle w:val="TAL"/>
              <w:rPr>
                <w:ins w:id="3643" w:author="MCC TF160" w:date="2023-03-13T14:39:00Z"/>
              </w:rPr>
            </w:pPr>
            <w:ins w:id="3644" w:author="MCC TF160" w:date="2023-03-13T14:39:00Z">
              <w:r w:rsidRPr="008F64F6">
                <w:t>RFC 2616 clause 14.32</w:t>
              </w:r>
            </w:ins>
          </w:p>
        </w:tc>
      </w:tr>
      <w:tr w:rsidR="00DF09B6" w14:paraId="4DB6CCC6" w14:textId="77777777" w:rsidTr="00806E9B">
        <w:trPr>
          <w:ins w:id="3645" w:author="MCC TF160" w:date="2023-03-13T14:39:00Z"/>
        </w:trPr>
        <w:tc>
          <w:tcPr>
            <w:tcW w:w="1479" w:type="dxa"/>
            <w:tcBorders>
              <w:top w:val="double" w:sz="4" w:space="0" w:color="auto"/>
            </w:tcBorders>
            <w:shd w:val="clear" w:color="auto" w:fill="auto"/>
          </w:tcPr>
          <w:p w14:paraId="0D8F1636" w14:textId="77777777" w:rsidR="00DF09B6" w:rsidRPr="008F64F6" w:rsidRDefault="00DF09B6" w:rsidP="00806E9B">
            <w:pPr>
              <w:pStyle w:val="TAL"/>
              <w:rPr>
                <w:ins w:id="3646" w:author="MCC TF160" w:date="2023-03-13T14:39:00Z"/>
              </w:rPr>
            </w:pPr>
            <w:ins w:id="3647" w:author="MCC TF160" w:date="2023-03-13T14:39:00Z">
              <w:r w:rsidRPr="008F64F6">
                <w:t>pragmaDirective</w:t>
              </w:r>
            </w:ins>
          </w:p>
        </w:tc>
        <w:tc>
          <w:tcPr>
            <w:tcW w:w="2464" w:type="dxa"/>
            <w:tcBorders>
              <w:top w:val="double" w:sz="4" w:space="0" w:color="auto"/>
            </w:tcBorders>
            <w:shd w:val="clear" w:color="auto" w:fill="auto"/>
          </w:tcPr>
          <w:p w14:paraId="4553DC33" w14:textId="77777777" w:rsidR="00DF09B6" w:rsidRPr="008F64F6" w:rsidRDefault="00DF09B6" w:rsidP="00806E9B">
            <w:pPr>
              <w:pStyle w:val="TAL"/>
              <w:rPr>
                <w:ins w:id="3648" w:author="MCC TF160" w:date="2023-03-13T14:39:00Z"/>
              </w:rPr>
            </w:pPr>
            <w:ins w:id="3649" w:author="MCC TF160" w:date="2023-03-13T14:39:00Z">
              <w:r w:rsidRPr="008F64F6">
                <w:t>charstring</w:t>
              </w:r>
            </w:ins>
          </w:p>
        </w:tc>
        <w:tc>
          <w:tcPr>
            <w:tcW w:w="493" w:type="dxa"/>
            <w:tcBorders>
              <w:top w:val="double" w:sz="4" w:space="0" w:color="auto"/>
            </w:tcBorders>
            <w:shd w:val="clear" w:color="auto" w:fill="auto"/>
          </w:tcPr>
          <w:p w14:paraId="3D336E6A" w14:textId="77777777" w:rsidR="00DF09B6" w:rsidRPr="008F64F6" w:rsidRDefault="00DF09B6" w:rsidP="00806E9B">
            <w:pPr>
              <w:pStyle w:val="TAL"/>
              <w:rPr>
                <w:ins w:id="3650" w:author="MCC TF160" w:date="2023-03-13T14:39:00Z"/>
              </w:rPr>
            </w:pPr>
          </w:p>
        </w:tc>
        <w:tc>
          <w:tcPr>
            <w:tcW w:w="5421" w:type="dxa"/>
            <w:tcBorders>
              <w:top w:val="double" w:sz="4" w:space="0" w:color="auto"/>
            </w:tcBorders>
            <w:shd w:val="clear" w:color="auto" w:fill="auto"/>
          </w:tcPr>
          <w:p w14:paraId="791FA2D5" w14:textId="77777777" w:rsidR="00DF09B6" w:rsidRPr="008F64F6" w:rsidRDefault="00DF09B6" w:rsidP="00806E9B">
            <w:pPr>
              <w:pStyle w:val="TAL"/>
              <w:rPr>
                <w:ins w:id="3651" w:author="MCC TF160" w:date="2023-03-13T14:39:00Z"/>
              </w:rPr>
            </w:pPr>
          </w:p>
        </w:tc>
      </w:tr>
    </w:tbl>
    <w:p w14:paraId="78DAAA75" w14:textId="77777777" w:rsidR="00DF09B6" w:rsidRDefault="00DF09B6" w:rsidP="00DF09B6">
      <w:pPr>
        <w:rPr>
          <w:ins w:id="3652" w:author="MCC TF160" w:date="2023-03-13T14:39:00Z"/>
        </w:rPr>
      </w:pPr>
    </w:p>
    <w:p w14:paraId="77CA453C" w14:textId="77777777" w:rsidR="00DF09B6" w:rsidRDefault="00DF09B6" w:rsidP="00DF09B6">
      <w:pPr>
        <w:pStyle w:val="TH"/>
        <w:rPr>
          <w:ins w:id="3653" w:author="MCC TF160" w:date="2023-03-13T14:39:00Z"/>
        </w:rPr>
      </w:pPr>
      <w:ins w:id="3654" w:author="MCC TF160" w:date="2023-03-13T14:39:00Z">
        <w:r>
          <w:t>HttpLocation_Type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F09B6" w14:paraId="10CD63CA" w14:textId="77777777" w:rsidTr="00806E9B">
        <w:trPr>
          <w:ins w:id="3655" w:author="MCC TF160" w:date="2023-03-13T14:39:00Z"/>
        </w:trPr>
        <w:tc>
          <w:tcPr>
            <w:tcW w:w="9857" w:type="dxa"/>
            <w:gridSpan w:val="4"/>
            <w:shd w:val="clear" w:color="auto" w:fill="E0E0E0"/>
          </w:tcPr>
          <w:p w14:paraId="25CEFD05" w14:textId="77777777" w:rsidR="00DF09B6" w:rsidRPr="008F64F6" w:rsidRDefault="00DF09B6" w:rsidP="00806E9B">
            <w:pPr>
              <w:pStyle w:val="TAL"/>
              <w:rPr>
                <w:ins w:id="3656" w:author="MCC TF160" w:date="2023-03-13T14:39:00Z"/>
                <w:b/>
              </w:rPr>
            </w:pPr>
            <w:ins w:id="3657" w:author="MCC TF160" w:date="2023-03-13T14:39:00Z">
              <w:r w:rsidRPr="008F64F6">
                <w:rPr>
                  <w:b/>
                </w:rPr>
                <w:t>TTCN-3 Record Type</w:t>
              </w:r>
            </w:ins>
          </w:p>
        </w:tc>
      </w:tr>
      <w:tr w:rsidR="00DF09B6" w14:paraId="79EAF557" w14:textId="77777777" w:rsidTr="00806E9B">
        <w:trPr>
          <w:ins w:id="3658" w:author="MCC TF160" w:date="2023-03-13T14:39:00Z"/>
        </w:trPr>
        <w:tc>
          <w:tcPr>
            <w:tcW w:w="1479" w:type="dxa"/>
            <w:tcBorders>
              <w:bottom w:val="single" w:sz="4" w:space="0" w:color="auto"/>
            </w:tcBorders>
            <w:shd w:val="clear" w:color="auto" w:fill="E0E0E0"/>
          </w:tcPr>
          <w:p w14:paraId="3279EDFD" w14:textId="77777777" w:rsidR="00DF09B6" w:rsidRPr="008F64F6" w:rsidRDefault="00DF09B6" w:rsidP="00806E9B">
            <w:pPr>
              <w:pStyle w:val="TAL"/>
              <w:rPr>
                <w:ins w:id="3659" w:author="MCC TF160" w:date="2023-03-13T14:39:00Z"/>
                <w:b/>
              </w:rPr>
            </w:pPr>
            <w:bookmarkStart w:id="3660" w:name="HttpLocation_Type" w:colFirst="1" w:colLast="1"/>
            <w:ins w:id="3661" w:author="MCC TF160" w:date="2023-03-13T14:39:00Z">
              <w:r w:rsidRPr="008F64F6">
                <w:rPr>
                  <w:b/>
                </w:rPr>
                <w:t>Name</w:t>
              </w:r>
            </w:ins>
          </w:p>
        </w:tc>
        <w:tc>
          <w:tcPr>
            <w:tcW w:w="8378" w:type="dxa"/>
            <w:gridSpan w:val="3"/>
            <w:tcBorders>
              <w:bottom w:val="single" w:sz="4" w:space="0" w:color="auto"/>
            </w:tcBorders>
            <w:shd w:val="clear" w:color="auto" w:fill="FFFF99"/>
          </w:tcPr>
          <w:p w14:paraId="0AABBFD5" w14:textId="77777777" w:rsidR="00DF09B6" w:rsidRPr="008F64F6" w:rsidRDefault="00DF09B6" w:rsidP="00806E9B">
            <w:pPr>
              <w:pStyle w:val="TAL"/>
              <w:rPr>
                <w:ins w:id="3662" w:author="MCC TF160" w:date="2023-03-13T14:39:00Z"/>
                <w:b/>
              </w:rPr>
            </w:pPr>
            <w:ins w:id="3663" w:author="MCC TF160" w:date="2023-03-13T14:39:00Z">
              <w:r w:rsidRPr="008F64F6">
                <w:rPr>
                  <w:b/>
                </w:rPr>
                <w:t>HttpLocation_Type</w:t>
              </w:r>
            </w:ins>
          </w:p>
        </w:tc>
      </w:tr>
      <w:bookmarkEnd w:id="3660"/>
      <w:tr w:rsidR="00DF09B6" w14:paraId="75F2EAE2" w14:textId="77777777" w:rsidTr="00806E9B">
        <w:trPr>
          <w:ins w:id="3664" w:author="MCC TF160" w:date="2023-03-13T14:39:00Z"/>
        </w:trPr>
        <w:tc>
          <w:tcPr>
            <w:tcW w:w="1479" w:type="dxa"/>
            <w:tcBorders>
              <w:bottom w:val="double" w:sz="4" w:space="0" w:color="auto"/>
            </w:tcBorders>
            <w:shd w:val="clear" w:color="auto" w:fill="E0E0E0"/>
          </w:tcPr>
          <w:p w14:paraId="45D2F5D4" w14:textId="77777777" w:rsidR="00DF09B6" w:rsidRPr="008F64F6" w:rsidRDefault="00DF09B6" w:rsidP="00806E9B">
            <w:pPr>
              <w:pStyle w:val="TAL"/>
              <w:rPr>
                <w:ins w:id="3665" w:author="MCC TF160" w:date="2023-03-13T14:39:00Z"/>
                <w:b/>
              </w:rPr>
            </w:pPr>
            <w:ins w:id="3666" w:author="MCC TF160" w:date="2023-03-13T14:39:00Z">
              <w:r w:rsidRPr="008F64F6">
                <w:rPr>
                  <w:b/>
                </w:rPr>
                <w:t>Comment</w:t>
              </w:r>
            </w:ins>
          </w:p>
        </w:tc>
        <w:tc>
          <w:tcPr>
            <w:tcW w:w="8378" w:type="dxa"/>
            <w:gridSpan w:val="3"/>
            <w:tcBorders>
              <w:bottom w:val="double" w:sz="4" w:space="0" w:color="auto"/>
            </w:tcBorders>
            <w:shd w:val="clear" w:color="auto" w:fill="auto"/>
          </w:tcPr>
          <w:p w14:paraId="492D9D28" w14:textId="77777777" w:rsidR="00DF09B6" w:rsidRPr="008F64F6" w:rsidRDefault="00DF09B6" w:rsidP="00806E9B">
            <w:pPr>
              <w:pStyle w:val="TAL"/>
              <w:rPr>
                <w:ins w:id="3667" w:author="MCC TF160" w:date="2023-03-13T14:39:00Z"/>
              </w:rPr>
            </w:pPr>
            <w:ins w:id="3668" w:author="MCC TF160" w:date="2023-03-13T14:39:00Z">
              <w:r w:rsidRPr="008F64F6">
                <w:t>RFC 2616 clause 14.30, see also RFC 3986 section 4.3</w:t>
              </w:r>
            </w:ins>
          </w:p>
        </w:tc>
      </w:tr>
      <w:tr w:rsidR="00DF09B6" w14:paraId="2BC73772" w14:textId="77777777" w:rsidTr="00806E9B">
        <w:trPr>
          <w:ins w:id="3669" w:author="MCC TF160" w:date="2023-03-13T14:39:00Z"/>
        </w:trPr>
        <w:tc>
          <w:tcPr>
            <w:tcW w:w="1479" w:type="dxa"/>
            <w:tcBorders>
              <w:top w:val="double" w:sz="4" w:space="0" w:color="auto"/>
            </w:tcBorders>
            <w:shd w:val="clear" w:color="auto" w:fill="auto"/>
          </w:tcPr>
          <w:p w14:paraId="0329DAC3" w14:textId="77777777" w:rsidR="00DF09B6" w:rsidRPr="008F64F6" w:rsidRDefault="00DF09B6" w:rsidP="00806E9B">
            <w:pPr>
              <w:pStyle w:val="TAL"/>
              <w:rPr>
                <w:ins w:id="3670" w:author="MCC TF160" w:date="2023-03-13T14:39:00Z"/>
              </w:rPr>
            </w:pPr>
            <w:ins w:id="3671" w:author="MCC TF160" w:date="2023-03-13T14:39:00Z">
              <w:r w:rsidRPr="008F64F6">
                <w:t>uri</w:t>
              </w:r>
            </w:ins>
          </w:p>
        </w:tc>
        <w:tc>
          <w:tcPr>
            <w:tcW w:w="2464" w:type="dxa"/>
            <w:tcBorders>
              <w:top w:val="double" w:sz="4" w:space="0" w:color="auto"/>
            </w:tcBorders>
            <w:shd w:val="clear" w:color="auto" w:fill="auto"/>
          </w:tcPr>
          <w:p w14:paraId="77BA2BA6" w14:textId="77777777" w:rsidR="00DF09B6" w:rsidRPr="008F64F6" w:rsidRDefault="00DF09B6" w:rsidP="00806E9B">
            <w:pPr>
              <w:pStyle w:val="TAL"/>
              <w:rPr>
                <w:ins w:id="3672" w:author="MCC TF160" w:date="2023-03-13T14:39:00Z"/>
              </w:rPr>
            </w:pPr>
            <w:ins w:id="3673" w:author="MCC TF160" w:date="2023-03-13T14:39:00Z">
              <w:r w:rsidRPr="008F64F6">
                <w:t>charstring</w:t>
              </w:r>
            </w:ins>
          </w:p>
        </w:tc>
        <w:tc>
          <w:tcPr>
            <w:tcW w:w="493" w:type="dxa"/>
            <w:tcBorders>
              <w:top w:val="double" w:sz="4" w:space="0" w:color="auto"/>
            </w:tcBorders>
            <w:shd w:val="clear" w:color="auto" w:fill="auto"/>
          </w:tcPr>
          <w:p w14:paraId="3C298415" w14:textId="77777777" w:rsidR="00DF09B6" w:rsidRPr="008F64F6" w:rsidRDefault="00DF09B6" w:rsidP="00806E9B">
            <w:pPr>
              <w:pStyle w:val="TAL"/>
              <w:rPr>
                <w:ins w:id="3674" w:author="MCC TF160" w:date="2023-03-13T14:39:00Z"/>
              </w:rPr>
            </w:pPr>
          </w:p>
        </w:tc>
        <w:tc>
          <w:tcPr>
            <w:tcW w:w="5421" w:type="dxa"/>
            <w:tcBorders>
              <w:top w:val="double" w:sz="4" w:space="0" w:color="auto"/>
            </w:tcBorders>
            <w:shd w:val="clear" w:color="auto" w:fill="auto"/>
          </w:tcPr>
          <w:p w14:paraId="1FBCDF17" w14:textId="77777777" w:rsidR="00DF09B6" w:rsidRPr="008F64F6" w:rsidRDefault="00DF09B6" w:rsidP="00806E9B">
            <w:pPr>
              <w:pStyle w:val="TAL"/>
              <w:rPr>
                <w:ins w:id="3675" w:author="MCC TF160" w:date="2023-03-13T14:39:00Z"/>
              </w:rPr>
            </w:pPr>
          </w:p>
        </w:tc>
      </w:tr>
    </w:tbl>
    <w:p w14:paraId="14A6CBD6" w14:textId="77777777" w:rsidR="00DF09B6" w:rsidRDefault="00DF09B6" w:rsidP="00DF09B6">
      <w:pPr>
        <w:rPr>
          <w:ins w:id="3676" w:author="MCC TF160" w:date="2023-03-13T14:39:00Z"/>
        </w:rPr>
      </w:pPr>
    </w:p>
    <w:p w14:paraId="5DE685CA" w14:textId="77777777" w:rsidR="00DF09B6" w:rsidRDefault="00DF09B6" w:rsidP="00DF09B6">
      <w:pPr>
        <w:pStyle w:val="Heading2"/>
        <w:rPr>
          <w:ins w:id="3677" w:author="MCC TF160" w:date="2023-03-13T14:39:00Z"/>
        </w:rPr>
      </w:pPr>
      <w:ins w:id="3678" w:author="MCC TF160" w:date="2023-03-13T14:39:00Z">
        <w:r>
          <w:t>H.3.2</w:t>
        </w:r>
        <w:r>
          <w:tab/>
          <w:t>HTTP_Port_Definitions</w:t>
        </w:r>
      </w:ins>
    </w:p>
    <w:p w14:paraId="6FA7874C" w14:textId="77777777" w:rsidR="00DF09B6" w:rsidRDefault="00DF09B6" w:rsidP="00DF09B6">
      <w:pPr>
        <w:pStyle w:val="TH"/>
        <w:rPr>
          <w:ins w:id="3679" w:author="MCC TF160" w:date="2023-03-13T14:39:00Z"/>
        </w:rPr>
      </w:pPr>
      <w:ins w:id="3680" w:author="MCC TF160" w:date="2023-03-13T14:39:00Z">
        <w:r>
          <w:t>HTTP_CTRL_PORT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F09B6" w14:paraId="2264251B" w14:textId="77777777" w:rsidTr="00806E9B">
        <w:trPr>
          <w:ins w:id="3681" w:author="MCC TF160" w:date="2023-03-13T14:39:00Z"/>
        </w:trPr>
        <w:tc>
          <w:tcPr>
            <w:tcW w:w="9857" w:type="dxa"/>
            <w:gridSpan w:val="3"/>
            <w:shd w:val="clear" w:color="auto" w:fill="E0E0E0"/>
          </w:tcPr>
          <w:p w14:paraId="08FE648D" w14:textId="77777777" w:rsidR="00DF09B6" w:rsidRPr="008F64F6" w:rsidRDefault="00DF09B6" w:rsidP="00806E9B">
            <w:pPr>
              <w:pStyle w:val="TAL"/>
              <w:rPr>
                <w:ins w:id="3682" w:author="MCC TF160" w:date="2023-03-13T14:39:00Z"/>
                <w:b/>
              </w:rPr>
            </w:pPr>
            <w:ins w:id="3683" w:author="MCC TF160" w:date="2023-03-13T14:39:00Z">
              <w:r w:rsidRPr="008F64F6">
                <w:rPr>
                  <w:b/>
                </w:rPr>
                <w:t>TTCN-3 Port Type</w:t>
              </w:r>
            </w:ins>
          </w:p>
        </w:tc>
      </w:tr>
      <w:tr w:rsidR="00DF09B6" w14:paraId="1327D571" w14:textId="77777777" w:rsidTr="00806E9B">
        <w:trPr>
          <w:ins w:id="3684" w:author="MCC TF160" w:date="2023-03-13T14:39:00Z"/>
        </w:trPr>
        <w:tc>
          <w:tcPr>
            <w:tcW w:w="1479" w:type="dxa"/>
            <w:tcBorders>
              <w:bottom w:val="single" w:sz="4" w:space="0" w:color="auto"/>
            </w:tcBorders>
            <w:shd w:val="clear" w:color="auto" w:fill="E0E0E0"/>
          </w:tcPr>
          <w:p w14:paraId="76F032E7" w14:textId="77777777" w:rsidR="00DF09B6" w:rsidRPr="008F64F6" w:rsidRDefault="00DF09B6" w:rsidP="00806E9B">
            <w:pPr>
              <w:pStyle w:val="TAL"/>
              <w:rPr>
                <w:ins w:id="3685" w:author="MCC TF160" w:date="2023-03-13T14:39:00Z"/>
                <w:b/>
              </w:rPr>
            </w:pPr>
            <w:bookmarkStart w:id="3686" w:name="HTTP_CTRL_PORT" w:colFirst="1" w:colLast="1"/>
            <w:ins w:id="3687" w:author="MCC TF160" w:date="2023-03-13T14:39:00Z">
              <w:r w:rsidRPr="008F64F6">
                <w:rPr>
                  <w:b/>
                </w:rPr>
                <w:t>Name</w:t>
              </w:r>
            </w:ins>
          </w:p>
        </w:tc>
        <w:tc>
          <w:tcPr>
            <w:tcW w:w="8378" w:type="dxa"/>
            <w:gridSpan w:val="2"/>
            <w:tcBorders>
              <w:bottom w:val="single" w:sz="4" w:space="0" w:color="auto"/>
            </w:tcBorders>
            <w:shd w:val="clear" w:color="auto" w:fill="FFFF99"/>
          </w:tcPr>
          <w:p w14:paraId="77DDCDA9" w14:textId="77777777" w:rsidR="00DF09B6" w:rsidRPr="008F64F6" w:rsidRDefault="00DF09B6" w:rsidP="00806E9B">
            <w:pPr>
              <w:pStyle w:val="TAL"/>
              <w:rPr>
                <w:ins w:id="3688" w:author="MCC TF160" w:date="2023-03-13T14:39:00Z"/>
                <w:b/>
              </w:rPr>
            </w:pPr>
            <w:ins w:id="3689" w:author="MCC TF160" w:date="2023-03-13T14:39:00Z">
              <w:r w:rsidRPr="008F64F6">
                <w:rPr>
                  <w:b/>
                </w:rPr>
                <w:t>HTTP_CTRL_PORT</w:t>
              </w:r>
            </w:ins>
          </w:p>
        </w:tc>
      </w:tr>
      <w:bookmarkEnd w:id="3686"/>
      <w:tr w:rsidR="00DF09B6" w14:paraId="0F5A2469" w14:textId="77777777" w:rsidTr="00806E9B">
        <w:trPr>
          <w:ins w:id="3690" w:author="MCC TF160" w:date="2023-03-13T14:39:00Z"/>
        </w:trPr>
        <w:tc>
          <w:tcPr>
            <w:tcW w:w="1479" w:type="dxa"/>
            <w:tcBorders>
              <w:bottom w:val="double" w:sz="4" w:space="0" w:color="auto"/>
            </w:tcBorders>
            <w:shd w:val="clear" w:color="auto" w:fill="E0E0E0"/>
          </w:tcPr>
          <w:p w14:paraId="7A340C11" w14:textId="77777777" w:rsidR="00DF09B6" w:rsidRPr="008F64F6" w:rsidRDefault="00DF09B6" w:rsidP="00806E9B">
            <w:pPr>
              <w:pStyle w:val="TAL"/>
              <w:rPr>
                <w:ins w:id="3691" w:author="MCC TF160" w:date="2023-03-13T14:39:00Z"/>
                <w:b/>
              </w:rPr>
            </w:pPr>
            <w:ins w:id="3692" w:author="MCC TF160" w:date="2023-03-13T14:39:00Z">
              <w:r w:rsidRPr="008F64F6">
                <w:rPr>
                  <w:b/>
                </w:rPr>
                <w:t>Comment</w:t>
              </w:r>
            </w:ins>
          </w:p>
        </w:tc>
        <w:tc>
          <w:tcPr>
            <w:tcW w:w="8378" w:type="dxa"/>
            <w:gridSpan w:val="2"/>
            <w:tcBorders>
              <w:bottom w:val="double" w:sz="4" w:space="0" w:color="auto"/>
            </w:tcBorders>
            <w:shd w:val="clear" w:color="auto" w:fill="auto"/>
          </w:tcPr>
          <w:p w14:paraId="39BFD4F9" w14:textId="77777777" w:rsidR="00DF09B6" w:rsidRPr="008F64F6" w:rsidRDefault="00DF09B6" w:rsidP="00806E9B">
            <w:pPr>
              <w:pStyle w:val="TAL"/>
              <w:rPr>
                <w:ins w:id="3693" w:author="MCC TF160" w:date="2023-03-13T14:39:00Z"/>
              </w:rPr>
            </w:pPr>
          </w:p>
        </w:tc>
      </w:tr>
      <w:tr w:rsidR="00DF09B6" w14:paraId="1625A20A" w14:textId="77777777" w:rsidTr="00806E9B">
        <w:trPr>
          <w:ins w:id="3694" w:author="MCC TF160" w:date="2023-03-13T14:39:00Z"/>
        </w:trPr>
        <w:tc>
          <w:tcPr>
            <w:tcW w:w="1479" w:type="dxa"/>
            <w:tcBorders>
              <w:top w:val="double" w:sz="4" w:space="0" w:color="auto"/>
            </w:tcBorders>
            <w:shd w:val="clear" w:color="auto" w:fill="auto"/>
          </w:tcPr>
          <w:p w14:paraId="10337C5B" w14:textId="77777777" w:rsidR="00DF09B6" w:rsidRPr="008F64F6" w:rsidRDefault="00DF09B6" w:rsidP="00806E9B">
            <w:pPr>
              <w:pStyle w:val="TAL"/>
              <w:rPr>
                <w:ins w:id="3695" w:author="MCC TF160" w:date="2023-03-13T14:39:00Z"/>
              </w:rPr>
            </w:pPr>
            <w:ins w:id="3696" w:author="MCC TF160" w:date="2023-03-13T14:39:00Z">
              <w:r w:rsidRPr="008F64F6">
                <w:t>out</w:t>
              </w:r>
            </w:ins>
          </w:p>
        </w:tc>
        <w:tc>
          <w:tcPr>
            <w:tcW w:w="2957" w:type="dxa"/>
            <w:tcBorders>
              <w:top w:val="double" w:sz="4" w:space="0" w:color="auto"/>
            </w:tcBorders>
            <w:shd w:val="clear" w:color="auto" w:fill="auto"/>
          </w:tcPr>
          <w:p w14:paraId="223668FB" w14:textId="77777777" w:rsidR="00DF09B6" w:rsidRPr="008F64F6" w:rsidRDefault="00DF09B6" w:rsidP="00806E9B">
            <w:pPr>
              <w:pStyle w:val="TAL"/>
              <w:rPr>
                <w:ins w:id="3697" w:author="MCC TF160" w:date="2023-03-13T14:39:00Z"/>
              </w:rPr>
            </w:pPr>
            <w:ins w:id="3698" w:author="MCC TF160" w:date="2023-03-13T14:39:00Z">
              <w:r>
                <w:fldChar w:fldCharType="begin"/>
              </w:r>
              <w:r>
                <w:instrText>HYPERLINK \l "HTTP_CTRL_REQ"</w:instrText>
              </w:r>
              <w:r>
                <w:fldChar w:fldCharType="separate"/>
              </w:r>
              <w:r>
                <w:rPr>
                  <w:rStyle w:val="Hyperlink"/>
                </w:rPr>
                <w:t>HTTP_CTRL_REQ</w:t>
              </w:r>
              <w:r>
                <w:rPr>
                  <w:rStyle w:val="Hyperlink"/>
                </w:rPr>
                <w:fldChar w:fldCharType="end"/>
              </w:r>
            </w:ins>
          </w:p>
        </w:tc>
        <w:tc>
          <w:tcPr>
            <w:tcW w:w="5421" w:type="dxa"/>
            <w:tcBorders>
              <w:top w:val="double" w:sz="4" w:space="0" w:color="auto"/>
            </w:tcBorders>
            <w:shd w:val="clear" w:color="auto" w:fill="auto"/>
          </w:tcPr>
          <w:p w14:paraId="1C662852" w14:textId="77777777" w:rsidR="00DF09B6" w:rsidRPr="008F64F6" w:rsidRDefault="00DF09B6" w:rsidP="00806E9B">
            <w:pPr>
              <w:pStyle w:val="TAL"/>
              <w:rPr>
                <w:ins w:id="3699" w:author="MCC TF160" w:date="2023-03-13T14:39:00Z"/>
              </w:rPr>
            </w:pPr>
          </w:p>
        </w:tc>
      </w:tr>
      <w:tr w:rsidR="00DF09B6" w14:paraId="695784E8" w14:textId="77777777" w:rsidTr="00806E9B">
        <w:trPr>
          <w:ins w:id="3700" w:author="MCC TF160" w:date="2023-03-13T14:39:00Z"/>
        </w:trPr>
        <w:tc>
          <w:tcPr>
            <w:tcW w:w="1479" w:type="dxa"/>
            <w:shd w:val="clear" w:color="auto" w:fill="auto"/>
          </w:tcPr>
          <w:p w14:paraId="3CC621B7" w14:textId="77777777" w:rsidR="00DF09B6" w:rsidRPr="008F64F6" w:rsidRDefault="00DF09B6" w:rsidP="00806E9B">
            <w:pPr>
              <w:pStyle w:val="TAL"/>
              <w:rPr>
                <w:ins w:id="3701" w:author="MCC TF160" w:date="2023-03-13T14:39:00Z"/>
              </w:rPr>
            </w:pPr>
            <w:ins w:id="3702" w:author="MCC TF160" w:date="2023-03-13T14:39:00Z">
              <w:r w:rsidRPr="008F64F6">
                <w:t>in</w:t>
              </w:r>
            </w:ins>
          </w:p>
        </w:tc>
        <w:tc>
          <w:tcPr>
            <w:tcW w:w="2957" w:type="dxa"/>
            <w:shd w:val="clear" w:color="auto" w:fill="auto"/>
          </w:tcPr>
          <w:p w14:paraId="18083948" w14:textId="77777777" w:rsidR="00DF09B6" w:rsidRPr="008F64F6" w:rsidRDefault="00DF09B6" w:rsidP="00806E9B">
            <w:pPr>
              <w:pStyle w:val="TAL"/>
              <w:rPr>
                <w:ins w:id="3703" w:author="MCC TF160" w:date="2023-03-13T14:39:00Z"/>
              </w:rPr>
            </w:pPr>
            <w:ins w:id="3704" w:author="MCC TF160" w:date="2023-03-13T14:39:00Z">
              <w:r>
                <w:fldChar w:fldCharType="begin"/>
              </w:r>
              <w:r>
                <w:instrText>HYPERLINK \l "HTTP_CTRL_CNF"</w:instrText>
              </w:r>
              <w:r>
                <w:fldChar w:fldCharType="separate"/>
              </w:r>
              <w:r>
                <w:rPr>
                  <w:rStyle w:val="Hyperlink"/>
                </w:rPr>
                <w:t>HTTP_CTRL_CNF</w:t>
              </w:r>
              <w:r>
                <w:rPr>
                  <w:rStyle w:val="Hyperlink"/>
                </w:rPr>
                <w:fldChar w:fldCharType="end"/>
              </w:r>
            </w:ins>
          </w:p>
        </w:tc>
        <w:tc>
          <w:tcPr>
            <w:tcW w:w="5421" w:type="dxa"/>
            <w:shd w:val="clear" w:color="auto" w:fill="auto"/>
          </w:tcPr>
          <w:p w14:paraId="0E8A43CB" w14:textId="77777777" w:rsidR="00DF09B6" w:rsidRPr="008F64F6" w:rsidRDefault="00DF09B6" w:rsidP="00806E9B">
            <w:pPr>
              <w:pStyle w:val="TAL"/>
              <w:rPr>
                <w:ins w:id="3705" w:author="MCC TF160" w:date="2023-03-13T14:39:00Z"/>
              </w:rPr>
            </w:pPr>
          </w:p>
        </w:tc>
      </w:tr>
    </w:tbl>
    <w:p w14:paraId="5D92A108" w14:textId="77777777" w:rsidR="00DF09B6" w:rsidRDefault="00DF09B6" w:rsidP="00DF09B6">
      <w:pPr>
        <w:rPr>
          <w:ins w:id="3706" w:author="MCC TF160" w:date="2023-03-13T14:39:00Z"/>
        </w:rPr>
      </w:pPr>
    </w:p>
    <w:p w14:paraId="5D388732" w14:textId="77777777" w:rsidR="00DF09B6" w:rsidRDefault="00DF09B6" w:rsidP="00DF09B6">
      <w:pPr>
        <w:pStyle w:val="TH"/>
        <w:rPr>
          <w:ins w:id="3707" w:author="MCC TF160" w:date="2023-03-13T14:39:00Z"/>
        </w:rPr>
      </w:pPr>
      <w:ins w:id="3708" w:author="MCC TF160" w:date="2023-03-13T14:39:00Z">
        <w:r>
          <w:t>HTTP_DATA_PORT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F09B6" w14:paraId="2011A68F" w14:textId="77777777" w:rsidTr="00806E9B">
        <w:trPr>
          <w:ins w:id="3709" w:author="MCC TF160" w:date="2023-03-13T14:39:00Z"/>
        </w:trPr>
        <w:tc>
          <w:tcPr>
            <w:tcW w:w="9857" w:type="dxa"/>
            <w:gridSpan w:val="3"/>
            <w:shd w:val="clear" w:color="auto" w:fill="E0E0E0"/>
          </w:tcPr>
          <w:p w14:paraId="5CA77A74" w14:textId="77777777" w:rsidR="00DF09B6" w:rsidRPr="008F64F6" w:rsidRDefault="00DF09B6" w:rsidP="00806E9B">
            <w:pPr>
              <w:pStyle w:val="TAL"/>
              <w:rPr>
                <w:ins w:id="3710" w:author="MCC TF160" w:date="2023-03-13T14:39:00Z"/>
                <w:b/>
              </w:rPr>
            </w:pPr>
            <w:ins w:id="3711" w:author="MCC TF160" w:date="2023-03-13T14:39:00Z">
              <w:r w:rsidRPr="008F64F6">
                <w:rPr>
                  <w:b/>
                </w:rPr>
                <w:t>TTCN-3 Port Type</w:t>
              </w:r>
            </w:ins>
          </w:p>
        </w:tc>
      </w:tr>
      <w:tr w:rsidR="00DF09B6" w14:paraId="3118DC03" w14:textId="77777777" w:rsidTr="00806E9B">
        <w:trPr>
          <w:ins w:id="3712" w:author="MCC TF160" w:date="2023-03-13T14:39:00Z"/>
        </w:trPr>
        <w:tc>
          <w:tcPr>
            <w:tcW w:w="1479" w:type="dxa"/>
            <w:tcBorders>
              <w:bottom w:val="single" w:sz="4" w:space="0" w:color="auto"/>
            </w:tcBorders>
            <w:shd w:val="clear" w:color="auto" w:fill="E0E0E0"/>
          </w:tcPr>
          <w:p w14:paraId="602F7D6F" w14:textId="77777777" w:rsidR="00DF09B6" w:rsidRPr="008F64F6" w:rsidRDefault="00DF09B6" w:rsidP="00806E9B">
            <w:pPr>
              <w:pStyle w:val="TAL"/>
              <w:rPr>
                <w:ins w:id="3713" w:author="MCC TF160" w:date="2023-03-13T14:39:00Z"/>
                <w:b/>
              </w:rPr>
            </w:pPr>
            <w:bookmarkStart w:id="3714" w:name="HTTP_DATA_PORT" w:colFirst="1" w:colLast="1"/>
            <w:ins w:id="3715" w:author="MCC TF160" w:date="2023-03-13T14:39:00Z">
              <w:r w:rsidRPr="008F64F6">
                <w:rPr>
                  <w:b/>
                </w:rPr>
                <w:t>Name</w:t>
              </w:r>
            </w:ins>
          </w:p>
        </w:tc>
        <w:tc>
          <w:tcPr>
            <w:tcW w:w="8378" w:type="dxa"/>
            <w:gridSpan w:val="2"/>
            <w:tcBorders>
              <w:bottom w:val="single" w:sz="4" w:space="0" w:color="auto"/>
            </w:tcBorders>
            <w:shd w:val="clear" w:color="auto" w:fill="FFFF99"/>
          </w:tcPr>
          <w:p w14:paraId="18EC0217" w14:textId="77777777" w:rsidR="00DF09B6" w:rsidRPr="008F64F6" w:rsidRDefault="00DF09B6" w:rsidP="00806E9B">
            <w:pPr>
              <w:pStyle w:val="TAL"/>
              <w:rPr>
                <w:ins w:id="3716" w:author="MCC TF160" w:date="2023-03-13T14:39:00Z"/>
                <w:b/>
              </w:rPr>
            </w:pPr>
            <w:ins w:id="3717" w:author="MCC TF160" w:date="2023-03-13T14:39:00Z">
              <w:r w:rsidRPr="008F64F6">
                <w:rPr>
                  <w:b/>
                </w:rPr>
                <w:t>HTTP_DATA_PORT</w:t>
              </w:r>
            </w:ins>
          </w:p>
        </w:tc>
      </w:tr>
      <w:bookmarkEnd w:id="3714"/>
      <w:tr w:rsidR="00DF09B6" w14:paraId="0AE3086C" w14:textId="77777777" w:rsidTr="00806E9B">
        <w:trPr>
          <w:ins w:id="3718" w:author="MCC TF160" w:date="2023-03-13T14:39:00Z"/>
        </w:trPr>
        <w:tc>
          <w:tcPr>
            <w:tcW w:w="1479" w:type="dxa"/>
            <w:tcBorders>
              <w:bottom w:val="double" w:sz="4" w:space="0" w:color="auto"/>
            </w:tcBorders>
            <w:shd w:val="clear" w:color="auto" w:fill="E0E0E0"/>
          </w:tcPr>
          <w:p w14:paraId="21BD26A6" w14:textId="77777777" w:rsidR="00DF09B6" w:rsidRPr="008F64F6" w:rsidRDefault="00DF09B6" w:rsidP="00806E9B">
            <w:pPr>
              <w:pStyle w:val="TAL"/>
              <w:rPr>
                <w:ins w:id="3719" w:author="MCC TF160" w:date="2023-03-13T14:39:00Z"/>
                <w:b/>
              </w:rPr>
            </w:pPr>
            <w:ins w:id="3720" w:author="MCC TF160" w:date="2023-03-13T14:39:00Z">
              <w:r w:rsidRPr="008F64F6">
                <w:rPr>
                  <w:b/>
                </w:rPr>
                <w:t>Comment</w:t>
              </w:r>
            </w:ins>
          </w:p>
        </w:tc>
        <w:tc>
          <w:tcPr>
            <w:tcW w:w="8378" w:type="dxa"/>
            <w:gridSpan w:val="2"/>
            <w:tcBorders>
              <w:bottom w:val="double" w:sz="4" w:space="0" w:color="auto"/>
            </w:tcBorders>
            <w:shd w:val="clear" w:color="auto" w:fill="auto"/>
          </w:tcPr>
          <w:p w14:paraId="708073B0" w14:textId="77777777" w:rsidR="00DF09B6" w:rsidRPr="008F64F6" w:rsidRDefault="00DF09B6" w:rsidP="00806E9B">
            <w:pPr>
              <w:pStyle w:val="TAL"/>
              <w:rPr>
                <w:ins w:id="3721" w:author="MCC TF160" w:date="2023-03-13T14:39:00Z"/>
              </w:rPr>
            </w:pPr>
          </w:p>
        </w:tc>
      </w:tr>
      <w:tr w:rsidR="00DF09B6" w14:paraId="24BA2201" w14:textId="77777777" w:rsidTr="00806E9B">
        <w:trPr>
          <w:ins w:id="3722" w:author="MCC TF160" w:date="2023-03-13T14:39:00Z"/>
        </w:trPr>
        <w:tc>
          <w:tcPr>
            <w:tcW w:w="1479" w:type="dxa"/>
            <w:tcBorders>
              <w:top w:val="double" w:sz="4" w:space="0" w:color="auto"/>
            </w:tcBorders>
            <w:shd w:val="clear" w:color="auto" w:fill="auto"/>
          </w:tcPr>
          <w:p w14:paraId="42C6D6D9" w14:textId="77777777" w:rsidR="00DF09B6" w:rsidRPr="008F64F6" w:rsidRDefault="00DF09B6" w:rsidP="00806E9B">
            <w:pPr>
              <w:pStyle w:val="TAL"/>
              <w:rPr>
                <w:ins w:id="3723" w:author="MCC TF160" w:date="2023-03-13T14:39:00Z"/>
              </w:rPr>
            </w:pPr>
            <w:ins w:id="3724" w:author="MCC TF160" w:date="2023-03-13T14:39:00Z">
              <w:r w:rsidRPr="008F64F6">
                <w:t>in</w:t>
              </w:r>
            </w:ins>
          </w:p>
        </w:tc>
        <w:tc>
          <w:tcPr>
            <w:tcW w:w="2957" w:type="dxa"/>
            <w:tcBorders>
              <w:top w:val="double" w:sz="4" w:space="0" w:color="auto"/>
            </w:tcBorders>
            <w:shd w:val="clear" w:color="auto" w:fill="auto"/>
          </w:tcPr>
          <w:p w14:paraId="612D24D6" w14:textId="77777777" w:rsidR="00DF09B6" w:rsidRPr="008F64F6" w:rsidRDefault="00DF09B6" w:rsidP="00806E9B">
            <w:pPr>
              <w:pStyle w:val="TAL"/>
              <w:rPr>
                <w:ins w:id="3725" w:author="MCC TF160" w:date="2023-03-13T14:39:00Z"/>
              </w:rPr>
            </w:pPr>
            <w:ins w:id="3726" w:author="MCC TF160" w:date="2023-03-13T14:39:00Z">
              <w:r>
                <w:fldChar w:fldCharType="begin"/>
              </w:r>
              <w:r>
                <w:instrText>HYPERLINK \l "HTTP_DATA_IND"</w:instrText>
              </w:r>
              <w:r>
                <w:fldChar w:fldCharType="separate"/>
              </w:r>
              <w:r>
                <w:rPr>
                  <w:rStyle w:val="Hyperlink"/>
                </w:rPr>
                <w:t>HTTP_DATA_IND</w:t>
              </w:r>
              <w:r>
                <w:rPr>
                  <w:rStyle w:val="Hyperlink"/>
                </w:rPr>
                <w:fldChar w:fldCharType="end"/>
              </w:r>
            </w:ins>
          </w:p>
        </w:tc>
        <w:tc>
          <w:tcPr>
            <w:tcW w:w="5421" w:type="dxa"/>
            <w:tcBorders>
              <w:top w:val="double" w:sz="4" w:space="0" w:color="auto"/>
            </w:tcBorders>
            <w:shd w:val="clear" w:color="auto" w:fill="auto"/>
          </w:tcPr>
          <w:p w14:paraId="1BEB1610" w14:textId="77777777" w:rsidR="00DF09B6" w:rsidRPr="008F64F6" w:rsidRDefault="00DF09B6" w:rsidP="00806E9B">
            <w:pPr>
              <w:pStyle w:val="TAL"/>
              <w:rPr>
                <w:ins w:id="3727" w:author="MCC TF160" w:date="2023-03-13T14:39:00Z"/>
              </w:rPr>
            </w:pPr>
          </w:p>
        </w:tc>
      </w:tr>
      <w:tr w:rsidR="00DF09B6" w14:paraId="2DB865F4" w14:textId="77777777" w:rsidTr="00806E9B">
        <w:trPr>
          <w:ins w:id="3728" w:author="MCC TF160" w:date="2023-03-13T14:39:00Z"/>
        </w:trPr>
        <w:tc>
          <w:tcPr>
            <w:tcW w:w="1479" w:type="dxa"/>
            <w:shd w:val="clear" w:color="auto" w:fill="auto"/>
          </w:tcPr>
          <w:p w14:paraId="13B75110" w14:textId="77777777" w:rsidR="00DF09B6" w:rsidRPr="008F64F6" w:rsidRDefault="00DF09B6" w:rsidP="00806E9B">
            <w:pPr>
              <w:pStyle w:val="TAL"/>
              <w:rPr>
                <w:ins w:id="3729" w:author="MCC TF160" w:date="2023-03-13T14:39:00Z"/>
              </w:rPr>
            </w:pPr>
            <w:ins w:id="3730" w:author="MCC TF160" w:date="2023-03-13T14:39:00Z">
              <w:r w:rsidRPr="008F64F6">
                <w:t>out</w:t>
              </w:r>
            </w:ins>
          </w:p>
        </w:tc>
        <w:tc>
          <w:tcPr>
            <w:tcW w:w="2957" w:type="dxa"/>
            <w:shd w:val="clear" w:color="auto" w:fill="auto"/>
          </w:tcPr>
          <w:p w14:paraId="7AAD9E56" w14:textId="77777777" w:rsidR="00DF09B6" w:rsidRPr="008F64F6" w:rsidRDefault="00DF09B6" w:rsidP="00806E9B">
            <w:pPr>
              <w:pStyle w:val="TAL"/>
              <w:rPr>
                <w:ins w:id="3731" w:author="MCC TF160" w:date="2023-03-13T14:39:00Z"/>
              </w:rPr>
            </w:pPr>
            <w:ins w:id="3732" w:author="MCC TF160" w:date="2023-03-13T14:39:00Z">
              <w:r>
                <w:fldChar w:fldCharType="begin"/>
              </w:r>
              <w:r>
                <w:instrText>HYPERLINK \l "HTTP_DATA_REQ"</w:instrText>
              </w:r>
              <w:r>
                <w:fldChar w:fldCharType="separate"/>
              </w:r>
              <w:r>
                <w:rPr>
                  <w:rStyle w:val="Hyperlink"/>
                </w:rPr>
                <w:t>HTTP_DATA_REQ</w:t>
              </w:r>
              <w:r>
                <w:rPr>
                  <w:rStyle w:val="Hyperlink"/>
                </w:rPr>
                <w:fldChar w:fldCharType="end"/>
              </w:r>
            </w:ins>
          </w:p>
        </w:tc>
        <w:tc>
          <w:tcPr>
            <w:tcW w:w="5421" w:type="dxa"/>
            <w:shd w:val="clear" w:color="auto" w:fill="auto"/>
          </w:tcPr>
          <w:p w14:paraId="71A04D0A" w14:textId="77777777" w:rsidR="00DF09B6" w:rsidRPr="008F64F6" w:rsidRDefault="00DF09B6" w:rsidP="00806E9B">
            <w:pPr>
              <w:pStyle w:val="TAL"/>
              <w:rPr>
                <w:ins w:id="3733" w:author="MCC TF160" w:date="2023-03-13T14:39:00Z"/>
              </w:rPr>
            </w:pPr>
          </w:p>
        </w:tc>
      </w:tr>
    </w:tbl>
    <w:p w14:paraId="162C1C15" w14:textId="77777777" w:rsidR="00DF09B6" w:rsidRDefault="00DF09B6" w:rsidP="00DF09B6">
      <w:pPr>
        <w:rPr>
          <w:ins w:id="3734" w:author="MCC TF160" w:date="2023-03-13T14:39:00Z"/>
        </w:rPr>
      </w:pPr>
    </w:p>
    <w:p w14:paraId="353E0E52" w14:textId="77777777" w:rsidR="00DF09B6" w:rsidRDefault="00DF09B6" w:rsidP="00DF09B6">
      <w:pPr>
        <w:pStyle w:val="Heading1"/>
        <w:rPr>
          <w:ins w:id="3735" w:author="MCC TF160" w:date="2023-03-13T14:39:00Z"/>
        </w:rPr>
      </w:pPr>
      <w:ins w:id="3736" w:author="MCC TF160" w:date="2023-03-13T14:39:00Z">
        <w:r>
          <w:t>H.4</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DF09B6" w14:paraId="3F455EA0" w14:textId="77777777" w:rsidTr="00806E9B">
        <w:trPr>
          <w:ins w:id="3737" w:author="MCC TF160" w:date="2023-03-13T14:39:00Z"/>
        </w:trPr>
        <w:tc>
          <w:tcPr>
            <w:tcW w:w="9856" w:type="dxa"/>
            <w:gridSpan w:val="3"/>
            <w:tcBorders>
              <w:bottom w:val="double" w:sz="4" w:space="0" w:color="auto"/>
            </w:tcBorders>
            <w:shd w:val="clear" w:color="auto" w:fill="E0E0E0"/>
          </w:tcPr>
          <w:p w14:paraId="28B83E93" w14:textId="77777777" w:rsidR="00DF09B6" w:rsidRPr="008F64F6" w:rsidRDefault="00DF09B6" w:rsidP="00806E9B">
            <w:pPr>
              <w:pStyle w:val="TAL"/>
              <w:rPr>
                <w:ins w:id="3738" w:author="MCC TF160" w:date="2023-03-13T14:39:00Z"/>
                <w:b/>
              </w:rPr>
            </w:pPr>
            <w:ins w:id="3739" w:author="MCC TF160" w:date="2023-03-13T14:39:00Z">
              <w:r w:rsidRPr="008F64F6">
                <w:rPr>
                  <w:b/>
                </w:rPr>
                <w:t>References to TTCN-3</w:t>
              </w:r>
            </w:ins>
          </w:p>
        </w:tc>
      </w:tr>
      <w:tr w:rsidR="00DF09B6" w14:paraId="1106CAF5" w14:textId="77777777" w:rsidTr="00806E9B">
        <w:trPr>
          <w:ins w:id="3740" w:author="MCC TF160" w:date="2023-03-13T14:39:00Z"/>
        </w:trPr>
        <w:tc>
          <w:tcPr>
            <w:tcW w:w="1971" w:type="dxa"/>
            <w:tcBorders>
              <w:top w:val="double" w:sz="4" w:space="0" w:color="auto"/>
            </w:tcBorders>
            <w:shd w:val="clear" w:color="auto" w:fill="auto"/>
          </w:tcPr>
          <w:p w14:paraId="634BF611" w14:textId="77777777" w:rsidR="00DF09B6" w:rsidRPr="008F64F6" w:rsidRDefault="00DF09B6" w:rsidP="00806E9B">
            <w:pPr>
              <w:pStyle w:val="TAL"/>
              <w:rPr>
                <w:ins w:id="3741" w:author="MCC TF160" w:date="2023-03-13T14:39:00Z"/>
                <w:b/>
              </w:rPr>
            </w:pPr>
            <w:ins w:id="3742" w:author="MCC TF160" w:date="2023-03-13T14:39:00Z">
              <w:r w:rsidRPr="008F64F6">
                <w:rPr>
                  <w:b/>
                </w:rPr>
                <w:t>IMS_PTC_CoordMsg</w:t>
              </w:r>
            </w:ins>
          </w:p>
        </w:tc>
        <w:tc>
          <w:tcPr>
            <w:tcW w:w="5914" w:type="dxa"/>
            <w:tcBorders>
              <w:top w:val="double" w:sz="4" w:space="0" w:color="auto"/>
            </w:tcBorders>
            <w:shd w:val="clear" w:color="auto" w:fill="auto"/>
          </w:tcPr>
          <w:p w14:paraId="742BD120" w14:textId="77777777" w:rsidR="00DF09B6" w:rsidRPr="008F64F6" w:rsidRDefault="00DF09B6" w:rsidP="00806E9B">
            <w:pPr>
              <w:pStyle w:val="TAL"/>
              <w:rPr>
                <w:ins w:id="3743" w:author="MCC TF160" w:date="2023-03-13T14:39:00Z"/>
              </w:rPr>
            </w:pPr>
            <w:ins w:id="3744" w:author="MCC TF160" w:date="2023-03-13T14:39:00Z">
              <w:r w:rsidRPr="008F64F6">
                <w:t>IMS/IMS_PTC_CoordMsg.ttcn</w:t>
              </w:r>
            </w:ins>
          </w:p>
        </w:tc>
        <w:tc>
          <w:tcPr>
            <w:tcW w:w="1971" w:type="dxa"/>
            <w:tcBorders>
              <w:top w:val="double" w:sz="4" w:space="0" w:color="auto"/>
            </w:tcBorders>
            <w:shd w:val="clear" w:color="auto" w:fill="auto"/>
          </w:tcPr>
          <w:p w14:paraId="5002A87E" w14:textId="77777777" w:rsidR="00DF09B6" w:rsidRPr="008F64F6" w:rsidRDefault="00DF09B6" w:rsidP="00806E9B">
            <w:pPr>
              <w:pStyle w:val="TAL"/>
              <w:rPr>
                <w:ins w:id="3745" w:author="MCC TF160" w:date="2023-03-13T14:39:00Z"/>
              </w:rPr>
            </w:pPr>
            <w:ins w:id="3746" w:author="MCC TF160" w:date="2023-03-13T14:39:00Z">
              <w:r w:rsidRPr="008F64F6">
                <w:t>Rev 35214</w:t>
              </w:r>
            </w:ins>
          </w:p>
        </w:tc>
      </w:tr>
      <w:tr w:rsidR="00DF09B6" w14:paraId="43409F2F" w14:textId="77777777" w:rsidTr="00806E9B">
        <w:trPr>
          <w:ins w:id="3747" w:author="MCC TF160" w:date="2023-03-13T14:39:00Z"/>
        </w:trPr>
        <w:tc>
          <w:tcPr>
            <w:tcW w:w="1971" w:type="dxa"/>
            <w:shd w:val="clear" w:color="auto" w:fill="auto"/>
          </w:tcPr>
          <w:p w14:paraId="4CA4E308" w14:textId="77777777" w:rsidR="00DF09B6" w:rsidRPr="008F64F6" w:rsidRDefault="00DF09B6" w:rsidP="00806E9B">
            <w:pPr>
              <w:pStyle w:val="TAL"/>
              <w:rPr>
                <w:ins w:id="3748" w:author="MCC TF160" w:date="2023-03-13T14:39:00Z"/>
                <w:b/>
              </w:rPr>
            </w:pPr>
            <w:ins w:id="3749" w:author="MCC TF160" w:date="2023-03-13T14:39:00Z">
              <w:r w:rsidRPr="008F64F6">
                <w:rPr>
                  <w:b/>
                </w:rPr>
                <w:t>IMS_ASP_TypeDefs</w:t>
              </w:r>
            </w:ins>
          </w:p>
        </w:tc>
        <w:tc>
          <w:tcPr>
            <w:tcW w:w="5914" w:type="dxa"/>
            <w:shd w:val="clear" w:color="auto" w:fill="auto"/>
          </w:tcPr>
          <w:p w14:paraId="6CA6956D" w14:textId="77777777" w:rsidR="00DF09B6" w:rsidRPr="008F64F6" w:rsidRDefault="00DF09B6" w:rsidP="00806E9B">
            <w:pPr>
              <w:pStyle w:val="TAL"/>
              <w:rPr>
                <w:ins w:id="3750" w:author="MCC TF160" w:date="2023-03-13T14:39:00Z"/>
              </w:rPr>
            </w:pPr>
            <w:ins w:id="3751" w:author="MCC TF160" w:date="2023-03-13T14:39:00Z">
              <w:r w:rsidRPr="008F64F6">
                <w:t>IMS/IMS_ASP_TypeDefs.ttcn</w:t>
              </w:r>
            </w:ins>
          </w:p>
        </w:tc>
        <w:tc>
          <w:tcPr>
            <w:tcW w:w="1971" w:type="dxa"/>
            <w:shd w:val="clear" w:color="auto" w:fill="auto"/>
          </w:tcPr>
          <w:p w14:paraId="4DBF698A" w14:textId="77777777" w:rsidR="00DF09B6" w:rsidRPr="008F64F6" w:rsidRDefault="00DF09B6" w:rsidP="00806E9B">
            <w:pPr>
              <w:pStyle w:val="TAL"/>
              <w:rPr>
                <w:ins w:id="3752" w:author="MCC TF160" w:date="2023-03-13T14:39:00Z"/>
              </w:rPr>
            </w:pPr>
            <w:ins w:id="3753" w:author="MCC TF160" w:date="2023-03-13T14:39:00Z">
              <w:r w:rsidRPr="008F64F6">
                <w:t>Rev 35130</w:t>
              </w:r>
            </w:ins>
          </w:p>
        </w:tc>
      </w:tr>
      <w:tr w:rsidR="00DF09B6" w14:paraId="3DBEE917" w14:textId="77777777" w:rsidTr="00806E9B">
        <w:trPr>
          <w:ins w:id="3754" w:author="MCC TF160" w:date="2023-03-13T14:39:00Z"/>
        </w:trPr>
        <w:tc>
          <w:tcPr>
            <w:tcW w:w="1971" w:type="dxa"/>
            <w:shd w:val="clear" w:color="auto" w:fill="auto"/>
          </w:tcPr>
          <w:p w14:paraId="2127B5ED" w14:textId="77777777" w:rsidR="00DF09B6" w:rsidRPr="008F64F6" w:rsidRDefault="00DF09B6" w:rsidP="00806E9B">
            <w:pPr>
              <w:pStyle w:val="TAL"/>
              <w:rPr>
                <w:ins w:id="3755" w:author="MCC TF160" w:date="2023-03-13T14:39:00Z"/>
                <w:b/>
              </w:rPr>
            </w:pPr>
            <w:ins w:id="3756" w:author="MCC TF160" w:date="2023-03-13T14:39:00Z">
              <w:r w:rsidRPr="008F64F6">
                <w:rPr>
                  <w:b/>
                </w:rPr>
                <w:t>HTTP_ASP_TypeDefs</w:t>
              </w:r>
            </w:ins>
          </w:p>
        </w:tc>
        <w:tc>
          <w:tcPr>
            <w:tcW w:w="5914" w:type="dxa"/>
            <w:shd w:val="clear" w:color="auto" w:fill="auto"/>
          </w:tcPr>
          <w:p w14:paraId="0B7B1580" w14:textId="77777777" w:rsidR="00DF09B6" w:rsidRPr="008F64F6" w:rsidRDefault="00DF09B6" w:rsidP="00806E9B">
            <w:pPr>
              <w:pStyle w:val="TAL"/>
              <w:rPr>
                <w:ins w:id="3757" w:author="MCC TF160" w:date="2023-03-13T14:39:00Z"/>
              </w:rPr>
            </w:pPr>
            <w:ins w:id="3758" w:author="MCC TF160" w:date="2023-03-13T14:39:00Z">
              <w:r w:rsidRPr="008F64F6">
                <w:t>HTTP/HTTP_ASP_TypeDefs.ttcn</w:t>
              </w:r>
            </w:ins>
          </w:p>
        </w:tc>
        <w:tc>
          <w:tcPr>
            <w:tcW w:w="1971" w:type="dxa"/>
            <w:shd w:val="clear" w:color="auto" w:fill="auto"/>
          </w:tcPr>
          <w:p w14:paraId="0BF47F28" w14:textId="77777777" w:rsidR="00DF09B6" w:rsidRPr="008F64F6" w:rsidRDefault="00DF09B6" w:rsidP="00806E9B">
            <w:pPr>
              <w:pStyle w:val="TAL"/>
              <w:rPr>
                <w:ins w:id="3759" w:author="MCC TF160" w:date="2023-03-13T14:39:00Z"/>
              </w:rPr>
            </w:pPr>
            <w:ins w:id="3760" w:author="MCC TF160" w:date="2023-03-13T14:39:00Z">
              <w:r w:rsidRPr="008F64F6">
                <w:t>Rev 33197</w:t>
              </w:r>
            </w:ins>
          </w:p>
        </w:tc>
      </w:tr>
    </w:tbl>
    <w:p w14:paraId="6000DCBD" w14:textId="77777777" w:rsidR="00DF09B6" w:rsidRDefault="00DF09B6" w:rsidP="00DF09B6">
      <w:pPr>
        <w:rPr>
          <w:ins w:id="3761" w:author="MCC TF160" w:date="2023-03-13T14:39:00Z"/>
        </w:rPr>
      </w:pPr>
    </w:p>
    <w:p w14:paraId="47CFDD8F" w14:textId="77777777" w:rsidR="008F64F6" w:rsidRPr="00DF56D9" w:rsidRDefault="008F64F6" w:rsidP="00DF56D9"/>
    <w:sectPr w:rsidR="008F64F6" w:rsidRPr="00DF56D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F0E92" w14:textId="77777777" w:rsidR="00795210" w:rsidRDefault="00795210">
      <w:r>
        <w:separator/>
      </w:r>
    </w:p>
  </w:endnote>
  <w:endnote w:type="continuationSeparator" w:id="0">
    <w:p w14:paraId="29D779CD" w14:textId="77777777" w:rsidR="00795210" w:rsidRDefault="0079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C2F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D768B" w14:textId="77777777" w:rsidR="00795210" w:rsidRDefault="00795210">
      <w:r>
        <w:separator/>
      </w:r>
    </w:p>
  </w:footnote>
  <w:footnote w:type="continuationSeparator" w:id="0">
    <w:p w14:paraId="39B76356" w14:textId="77777777" w:rsidR="00795210" w:rsidRDefault="00795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39641" w14:textId="5116FC9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F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F80B6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26DAA625" w14:textId="0D73D26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F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249B9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7F42"/>
    <w:multiLevelType w:val="hybridMultilevel"/>
    <w:tmpl w:val="C960EB5E"/>
    <w:lvl w:ilvl="0" w:tplc="2C46E91E">
      <w:start w:val="1"/>
      <w:numFmt w:val="bullet"/>
      <w:lvlText w:val="•"/>
      <w:lvlJc w:val="left"/>
      <w:pPr>
        <w:tabs>
          <w:tab w:val="num" w:pos="720"/>
        </w:tabs>
        <w:ind w:left="720" w:hanging="360"/>
      </w:pPr>
      <w:rPr>
        <w:rFonts w:ascii="Arial" w:hAnsi="Arial" w:hint="default"/>
      </w:rPr>
    </w:lvl>
    <w:lvl w:ilvl="1" w:tplc="EA322DC2" w:tentative="1">
      <w:start w:val="1"/>
      <w:numFmt w:val="bullet"/>
      <w:lvlText w:val="•"/>
      <w:lvlJc w:val="left"/>
      <w:pPr>
        <w:tabs>
          <w:tab w:val="num" w:pos="1440"/>
        </w:tabs>
        <w:ind w:left="1440" w:hanging="360"/>
      </w:pPr>
      <w:rPr>
        <w:rFonts w:ascii="Arial" w:hAnsi="Arial" w:hint="default"/>
      </w:rPr>
    </w:lvl>
    <w:lvl w:ilvl="2" w:tplc="BCCC5970" w:tentative="1">
      <w:start w:val="1"/>
      <w:numFmt w:val="bullet"/>
      <w:lvlText w:val="•"/>
      <w:lvlJc w:val="left"/>
      <w:pPr>
        <w:tabs>
          <w:tab w:val="num" w:pos="2160"/>
        </w:tabs>
        <w:ind w:left="2160" w:hanging="360"/>
      </w:pPr>
      <w:rPr>
        <w:rFonts w:ascii="Arial" w:hAnsi="Arial" w:hint="default"/>
      </w:rPr>
    </w:lvl>
    <w:lvl w:ilvl="3" w:tplc="AEE8AE78" w:tentative="1">
      <w:start w:val="1"/>
      <w:numFmt w:val="bullet"/>
      <w:lvlText w:val="•"/>
      <w:lvlJc w:val="left"/>
      <w:pPr>
        <w:tabs>
          <w:tab w:val="num" w:pos="2880"/>
        </w:tabs>
        <w:ind w:left="2880" w:hanging="360"/>
      </w:pPr>
      <w:rPr>
        <w:rFonts w:ascii="Arial" w:hAnsi="Arial" w:hint="default"/>
      </w:rPr>
    </w:lvl>
    <w:lvl w:ilvl="4" w:tplc="A0B26BA4" w:tentative="1">
      <w:start w:val="1"/>
      <w:numFmt w:val="bullet"/>
      <w:lvlText w:val="•"/>
      <w:lvlJc w:val="left"/>
      <w:pPr>
        <w:tabs>
          <w:tab w:val="num" w:pos="3600"/>
        </w:tabs>
        <w:ind w:left="3600" w:hanging="360"/>
      </w:pPr>
      <w:rPr>
        <w:rFonts w:ascii="Arial" w:hAnsi="Arial" w:hint="default"/>
      </w:rPr>
    </w:lvl>
    <w:lvl w:ilvl="5" w:tplc="137284FA" w:tentative="1">
      <w:start w:val="1"/>
      <w:numFmt w:val="bullet"/>
      <w:lvlText w:val="•"/>
      <w:lvlJc w:val="left"/>
      <w:pPr>
        <w:tabs>
          <w:tab w:val="num" w:pos="4320"/>
        </w:tabs>
        <w:ind w:left="4320" w:hanging="360"/>
      </w:pPr>
      <w:rPr>
        <w:rFonts w:ascii="Arial" w:hAnsi="Arial" w:hint="default"/>
      </w:rPr>
    </w:lvl>
    <w:lvl w:ilvl="6" w:tplc="F1EA36B6" w:tentative="1">
      <w:start w:val="1"/>
      <w:numFmt w:val="bullet"/>
      <w:lvlText w:val="•"/>
      <w:lvlJc w:val="left"/>
      <w:pPr>
        <w:tabs>
          <w:tab w:val="num" w:pos="5040"/>
        </w:tabs>
        <w:ind w:left="5040" w:hanging="360"/>
      </w:pPr>
      <w:rPr>
        <w:rFonts w:ascii="Arial" w:hAnsi="Arial" w:hint="default"/>
      </w:rPr>
    </w:lvl>
    <w:lvl w:ilvl="7" w:tplc="40AC8FEE" w:tentative="1">
      <w:start w:val="1"/>
      <w:numFmt w:val="bullet"/>
      <w:lvlText w:val="•"/>
      <w:lvlJc w:val="left"/>
      <w:pPr>
        <w:tabs>
          <w:tab w:val="num" w:pos="5760"/>
        </w:tabs>
        <w:ind w:left="5760" w:hanging="360"/>
      </w:pPr>
      <w:rPr>
        <w:rFonts w:ascii="Arial" w:hAnsi="Arial" w:hint="default"/>
      </w:rPr>
    </w:lvl>
    <w:lvl w:ilvl="8" w:tplc="3E1E81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2B90EB7"/>
    <w:multiLevelType w:val="hybridMultilevel"/>
    <w:tmpl w:val="4720003C"/>
    <w:lvl w:ilvl="0" w:tplc="4868439E">
      <w:start w:val="1"/>
      <w:numFmt w:val="bullet"/>
      <w:lvlText w:val="•"/>
      <w:lvlJc w:val="left"/>
      <w:pPr>
        <w:tabs>
          <w:tab w:val="num" w:pos="720"/>
        </w:tabs>
        <w:ind w:left="720" w:hanging="360"/>
      </w:pPr>
      <w:rPr>
        <w:rFonts w:ascii="Arial" w:hAnsi="Arial" w:hint="default"/>
      </w:rPr>
    </w:lvl>
    <w:lvl w:ilvl="1" w:tplc="671AE8EE" w:tentative="1">
      <w:start w:val="1"/>
      <w:numFmt w:val="bullet"/>
      <w:lvlText w:val="•"/>
      <w:lvlJc w:val="left"/>
      <w:pPr>
        <w:tabs>
          <w:tab w:val="num" w:pos="1440"/>
        </w:tabs>
        <w:ind w:left="1440" w:hanging="360"/>
      </w:pPr>
      <w:rPr>
        <w:rFonts w:ascii="Arial" w:hAnsi="Arial" w:hint="default"/>
      </w:rPr>
    </w:lvl>
    <w:lvl w:ilvl="2" w:tplc="70DAFCE4" w:tentative="1">
      <w:start w:val="1"/>
      <w:numFmt w:val="bullet"/>
      <w:lvlText w:val="•"/>
      <w:lvlJc w:val="left"/>
      <w:pPr>
        <w:tabs>
          <w:tab w:val="num" w:pos="2160"/>
        </w:tabs>
        <w:ind w:left="2160" w:hanging="360"/>
      </w:pPr>
      <w:rPr>
        <w:rFonts w:ascii="Arial" w:hAnsi="Arial" w:hint="default"/>
      </w:rPr>
    </w:lvl>
    <w:lvl w:ilvl="3" w:tplc="64743A3A" w:tentative="1">
      <w:start w:val="1"/>
      <w:numFmt w:val="bullet"/>
      <w:lvlText w:val="•"/>
      <w:lvlJc w:val="left"/>
      <w:pPr>
        <w:tabs>
          <w:tab w:val="num" w:pos="2880"/>
        </w:tabs>
        <w:ind w:left="2880" w:hanging="360"/>
      </w:pPr>
      <w:rPr>
        <w:rFonts w:ascii="Arial" w:hAnsi="Arial" w:hint="default"/>
      </w:rPr>
    </w:lvl>
    <w:lvl w:ilvl="4" w:tplc="447CCE6C" w:tentative="1">
      <w:start w:val="1"/>
      <w:numFmt w:val="bullet"/>
      <w:lvlText w:val="•"/>
      <w:lvlJc w:val="left"/>
      <w:pPr>
        <w:tabs>
          <w:tab w:val="num" w:pos="3600"/>
        </w:tabs>
        <w:ind w:left="3600" w:hanging="360"/>
      </w:pPr>
      <w:rPr>
        <w:rFonts w:ascii="Arial" w:hAnsi="Arial" w:hint="default"/>
      </w:rPr>
    </w:lvl>
    <w:lvl w:ilvl="5" w:tplc="7D48C5B0" w:tentative="1">
      <w:start w:val="1"/>
      <w:numFmt w:val="bullet"/>
      <w:lvlText w:val="•"/>
      <w:lvlJc w:val="left"/>
      <w:pPr>
        <w:tabs>
          <w:tab w:val="num" w:pos="4320"/>
        </w:tabs>
        <w:ind w:left="4320" w:hanging="360"/>
      </w:pPr>
      <w:rPr>
        <w:rFonts w:ascii="Arial" w:hAnsi="Arial" w:hint="default"/>
      </w:rPr>
    </w:lvl>
    <w:lvl w:ilvl="6" w:tplc="630AD40C" w:tentative="1">
      <w:start w:val="1"/>
      <w:numFmt w:val="bullet"/>
      <w:lvlText w:val="•"/>
      <w:lvlJc w:val="left"/>
      <w:pPr>
        <w:tabs>
          <w:tab w:val="num" w:pos="5040"/>
        </w:tabs>
        <w:ind w:left="5040" w:hanging="360"/>
      </w:pPr>
      <w:rPr>
        <w:rFonts w:ascii="Arial" w:hAnsi="Arial" w:hint="default"/>
      </w:rPr>
    </w:lvl>
    <w:lvl w:ilvl="7" w:tplc="633EA322" w:tentative="1">
      <w:start w:val="1"/>
      <w:numFmt w:val="bullet"/>
      <w:lvlText w:val="•"/>
      <w:lvlJc w:val="left"/>
      <w:pPr>
        <w:tabs>
          <w:tab w:val="num" w:pos="5760"/>
        </w:tabs>
        <w:ind w:left="5760" w:hanging="360"/>
      </w:pPr>
      <w:rPr>
        <w:rFonts w:ascii="Arial" w:hAnsi="Arial" w:hint="default"/>
      </w:rPr>
    </w:lvl>
    <w:lvl w:ilvl="8" w:tplc="FF52AD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06178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63829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5887164">
    <w:abstractNumId w:val="10"/>
  </w:num>
  <w:num w:numId="4" w16cid:durableId="2100447203">
    <w:abstractNumId w:val="5"/>
  </w:num>
  <w:num w:numId="5" w16cid:durableId="7413301">
    <w:abstractNumId w:val="3"/>
  </w:num>
  <w:num w:numId="6" w16cid:durableId="379332117">
    <w:abstractNumId w:val="7"/>
  </w:num>
  <w:num w:numId="7" w16cid:durableId="1058090868">
    <w:abstractNumId w:val="9"/>
  </w:num>
  <w:num w:numId="8" w16cid:durableId="816412060">
    <w:abstractNumId w:val="8"/>
  </w:num>
  <w:num w:numId="9" w16cid:durableId="867307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81641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42268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28376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64F6"/>
    <w:rsid w:val="00040095"/>
    <w:rsid w:val="00080512"/>
    <w:rsid w:val="00090F87"/>
    <w:rsid w:val="000B6523"/>
    <w:rsid w:val="0014764E"/>
    <w:rsid w:val="001A63F4"/>
    <w:rsid w:val="00342DC3"/>
    <w:rsid w:val="004E213A"/>
    <w:rsid w:val="00734A5B"/>
    <w:rsid w:val="00795210"/>
    <w:rsid w:val="008F64F6"/>
    <w:rsid w:val="00A53724"/>
    <w:rsid w:val="00C70033"/>
    <w:rsid w:val="00DC309B"/>
    <w:rsid w:val="00DC4DA2"/>
    <w:rsid w:val="00DF09B6"/>
    <w:rsid w:val="00DF56D9"/>
    <w:rsid w:val="00E77960"/>
    <w:rsid w:val="00EC4A25"/>
    <w:rsid w:val="00FA12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73736E"/>
  <w15:chartTrackingRefBased/>
  <w15:docId w15:val="{7EF80F5D-99E0-44AA-A818-C7C865C1B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uiPriority w:val="99"/>
    <w:qFormat/>
    <w:rsid w:val="008F64F6"/>
    <w:rPr>
      <w:color w:val="0563C1"/>
      <w:u w:val="single"/>
    </w:rPr>
  </w:style>
  <w:style w:type="character" w:styleId="UnresolvedMention">
    <w:name w:val="Unresolved Mention"/>
    <w:uiPriority w:val="99"/>
    <w:semiHidden/>
    <w:unhideWhenUsed/>
    <w:rsid w:val="008F64F6"/>
    <w:rPr>
      <w:color w:val="605E5C"/>
      <w:shd w:val="clear" w:color="auto" w:fill="E1DFDD"/>
    </w:rPr>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E77960"/>
    <w:rPr>
      <w:rFonts w:ascii="Arial" w:hAnsi="Arial"/>
      <w:sz w:val="32"/>
      <w:lang w:eastAsia="en-US"/>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E77960"/>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77960"/>
    <w:rPr>
      <w:rFonts w:ascii="Arial" w:hAnsi="Arial"/>
      <w:sz w:val="24"/>
      <w:lang w:eastAsia="en-US"/>
    </w:rPr>
  </w:style>
  <w:style w:type="paragraph" w:styleId="Index1">
    <w:name w:val="index 1"/>
    <w:basedOn w:val="Normal"/>
    <w:rsid w:val="00E77960"/>
    <w:pPr>
      <w:keepLines/>
      <w:overflowPunct w:val="0"/>
      <w:autoSpaceDE w:val="0"/>
      <w:autoSpaceDN w:val="0"/>
      <w:adjustRightInd w:val="0"/>
      <w:spacing w:after="0"/>
      <w:textAlignment w:val="baseline"/>
    </w:pPr>
    <w:rPr>
      <w:lang w:eastAsia="en-GB"/>
    </w:rPr>
  </w:style>
  <w:style w:type="paragraph" w:styleId="Index2">
    <w:name w:val="index 2"/>
    <w:basedOn w:val="Index1"/>
    <w:rsid w:val="00E77960"/>
    <w:pPr>
      <w:ind w:left="284"/>
    </w:pPr>
  </w:style>
  <w:style w:type="character" w:styleId="FootnoteReference">
    <w:name w:val="footnote reference"/>
    <w:rsid w:val="00E779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7796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77960"/>
    <w:rPr>
      <w:sz w:val="16"/>
      <w:lang w:eastAsia="en-GB"/>
    </w:rPr>
  </w:style>
  <w:style w:type="character" w:customStyle="1" w:styleId="TALChar">
    <w:name w:val="TAL Char"/>
    <w:link w:val="TAL"/>
    <w:qFormat/>
    <w:rsid w:val="00E77960"/>
    <w:rPr>
      <w:rFonts w:ascii="Arial" w:hAnsi="Arial"/>
      <w:sz w:val="18"/>
      <w:lang w:eastAsia="en-US"/>
    </w:rPr>
  </w:style>
  <w:style w:type="paragraph" w:styleId="ListNumber2">
    <w:name w:val="List Number 2"/>
    <w:basedOn w:val="ListNumber"/>
    <w:rsid w:val="00E77960"/>
    <w:pPr>
      <w:ind w:left="851"/>
    </w:pPr>
  </w:style>
  <w:style w:type="paragraph" w:styleId="ListNumber">
    <w:name w:val="List Number"/>
    <w:basedOn w:val="List"/>
    <w:rsid w:val="00E77960"/>
  </w:style>
  <w:style w:type="paragraph" w:styleId="List">
    <w:name w:val="List"/>
    <w:basedOn w:val="Normal"/>
    <w:link w:val="ListChar"/>
    <w:rsid w:val="00E77960"/>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E77960"/>
    <w:rPr>
      <w:lang w:eastAsia="en-GB"/>
    </w:rPr>
  </w:style>
  <w:style w:type="character" w:customStyle="1" w:styleId="TAHCar">
    <w:name w:val="TAH Car"/>
    <w:link w:val="TAH"/>
    <w:qFormat/>
    <w:rsid w:val="00E77960"/>
    <w:rPr>
      <w:rFonts w:ascii="Arial" w:hAnsi="Arial"/>
      <w:b/>
      <w:sz w:val="18"/>
      <w:lang w:eastAsia="en-US"/>
    </w:rPr>
  </w:style>
  <w:style w:type="paragraph" w:styleId="ListBullet2">
    <w:name w:val="List Bullet 2"/>
    <w:aliases w:val="lb2"/>
    <w:basedOn w:val="ListBullet"/>
    <w:rsid w:val="00E77960"/>
    <w:pPr>
      <w:ind w:left="851"/>
    </w:pPr>
  </w:style>
  <w:style w:type="paragraph" w:styleId="ListBullet">
    <w:name w:val="List Bullet"/>
    <w:aliases w:val="UL"/>
    <w:basedOn w:val="List"/>
    <w:link w:val="ListBulletChar1"/>
    <w:rsid w:val="00E77960"/>
  </w:style>
  <w:style w:type="character" w:customStyle="1" w:styleId="ListBulletChar1">
    <w:name w:val="List Bullet Char1"/>
    <w:aliases w:val="UL Char"/>
    <w:basedOn w:val="ListChar"/>
    <w:link w:val="ListBullet"/>
    <w:rsid w:val="00E77960"/>
    <w:rPr>
      <w:lang w:eastAsia="en-GB"/>
    </w:rPr>
  </w:style>
  <w:style w:type="paragraph" w:styleId="ListBullet3">
    <w:name w:val="List Bullet 3"/>
    <w:basedOn w:val="ListBullet2"/>
    <w:rsid w:val="00E77960"/>
    <w:pPr>
      <w:ind w:left="1135"/>
    </w:pPr>
  </w:style>
  <w:style w:type="paragraph" w:styleId="List2">
    <w:name w:val="List 2"/>
    <w:basedOn w:val="List"/>
    <w:link w:val="List2Char"/>
    <w:rsid w:val="00E77960"/>
    <w:pPr>
      <w:ind w:left="851"/>
    </w:pPr>
  </w:style>
  <w:style w:type="paragraph" w:styleId="List3">
    <w:name w:val="List 3"/>
    <w:basedOn w:val="List2"/>
    <w:link w:val="List3Char"/>
    <w:rsid w:val="00E77960"/>
    <w:pPr>
      <w:ind w:left="1135"/>
    </w:pPr>
  </w:style>
  <w:style w:type="paragraph" w:styleId="List4">
    <w:name w:val="List 4"/>
    <w:basedOn w:val="List3"/>
    <w:rsid w:val="00E77960"/>
    <w:pPr>
      <w:ind w:left="1418"/>
    </w:pPr>
  </w:style>
  <w:style w:type="paragraph" w:styleId="List5">
    <w:name w:val="List 5"/>
    <w:basedOn w:val="List4"/>
    <w:rsid w:val="00E77960"/>
    <w:pPr>
      <w:ind w:left="1702"/>
    </w:pPr>
  </w:style>
  <w:style w:type="paragraph" w:styleId="ListBullet4">
    <w:name w:val="List Bullet 4"/>
    <w:basedOn w:val="ListBullet3"/>
    <w:rsid w:val="00E77960"/>
    <w:pPr>
      <w:ind w:left="1418"/>
    </w:pPr>
  </w:style>
  <w:style w:type="paragraph" w:styleId="ListBullet5">
    <w:name w:val="List Bullet 5"/>
    <w:basedOn w:val="ListBullet4"/>
    <w:rsid w:val="00E77960"/>
    <w:pPr>
      <w:ind w:left="1702"/>
    </w:pPr>
  </w:style>
  <w:style w:type="paragraph" w:styleId="IndexHeading">
    <w:name w:val="index heading"/>
    <w:basedOn w:val="Normal"/>
    <w:next w:val="Normal"/>
    <w:rsid w:val="00E7796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E77960"/>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rsid w:val="00E77960"/>
    <w:pPr>
      <w:overflowPunct w:val="0"/>
      <w:autoSpaceDE w:val="0"/>
      <w:autoSpaceDN w:val="0"/>
      <w:adjustRightInd w:val="0"/>
      <w:spacing w:before="120" w:after="120"/>
      <w:textAlignment w:val="baseline"/>
    </w:pPr>
    <w:rPr>
      <w:b/>
      <w:lang w:eastAsia="en-GB"/>
    </w:rPr>
  </w:style>
  <w:style w:type="character" w:styleId="FollowedHyperlink">
    <w:name w:val="FollowedHyperlink"/>
    <w:rsid w:val="00E77960"/>
    <w:rPr>
      <w:color w:val="800080"/>
      <w:u w:val="single"/>
    </w:rPr>
  </w:style>
  <w:style w:type="paragraph" w:styleId="PlainText">
    <w:name w:val="Plain Text"/>
    <w:basedOn w:val="Normal"/>
    <w:link w:val="PlainTextChar"/>
    <w:rsid w:val="00E779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E7796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79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77960"/>
    <w:rPr>
      <w:lang w:eastAsia="en-GB"/>
    </w:rPr>
  </w:style>
  <w:style w:type="character" w:styleId="CommentReference">
    <w:name w:val="annotation reference"/>
    <w:qFormat/>
    <w:rsid w:val="00E77960"/>
    <w:rPr>
      <w:sz w:val="16"/>
    </w:rPr>
  </w:style>
  <w:style w:type="paragraph" w:styleId="CommentText">
    <w:name w:val="annotation text"/>
    <w:basedOn w:val="Normal"/>
    <w:link w:val="CommentTextChar"/>
    <w:qFormat/>
    <w:rsid w:val="00E7796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E77960"/>
  </w:style>
  <w:style w:type="paragraph" w:customStyle="1" w:styleId="ZC">
    <w:name w:val="ZC"/>
    <w:rsid w:val="00E77960"/>
    <w:pPr>
      <w:spacing w:line="360" w:lineRule="atLeast"/>
      <w:jc w:val="center"/>
    </w:pPr>
    <w:rPr>
      <w:rFonts w:ascii="Arial" w:hAnsi="Arial"/>
      <w:lang w:eastAsia="en-US"/>
    </w:rPr>
  </w:style>
  <w:style w:type="paragraph" w:styleId="BodyTextIndent">
    <w:name w:val="Body Text Indent"/>
    <w:basedOn w:val="Normal"/>
    <w:link w:val="BodyTextIndentChar"/>
    <w:rsid w:val="00E7796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link w:val="BodyTextIndent"/>
    <w:rsid w:val="00E77960"/>
    <w:rPr>
      <w:lang w:eastAsia="en-GB"/>
    </w:rPr>
  </w:style>
  <w:style w:type="paragraph" w:styleId="BodyTextFirstIndent2">
    <w:name w:val="Body Text First Indent 2"/>
    <w:basedOn w:val="BodyTextIndent"/>
    <w:link w:val="BodyTextFirstIndent2Char"/>
    <w:rsid w:val="00E77960"/>
    <w:pPr>
      <w:ind w:firstLine="210"/>
    </w:pPr>
  </w:style>
  <w:style w:type="character" w:customStyle="1" w:styleId="BodyTextFirstIndent2Char">
    <w:name w:val="Body Text First Indent 2 Char"/>
    <w:basedOn w:val="BodyTextIndentChar"/>
    <w:link w:val="BodyTextFirstIndent2"/>
    <w:rsid w:val="00E77960"/>
    <w:rPr>
      <w:lang w:eastAsia="en-GB"/>
    </w:rPr>
  </w:style>
  <w:style w:type="paragraph" w:styleId="BalloonText">
    <w:name w:val="Balloon Text"/>
    <w:basedOn w:val="Normal"/>
    <w:link w:val="BalloonTextChar"/>
    <w:rsid w:val="00E77960"/>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link w:val="BalloonText"/>
    <w:rsid w:val="00E77960"/>
    <w:rPr>
      <w:rFonts w:ascii="Tahoma" w:hAnsi="Tahoma" w:cs="Tahoma"/>
      <w:sz w:val="16"/>
      <w:szCs w:val="16"/>
      <w:lang w:eastAsia="en-GB"/>
    </w:rPr>
  </w:style>
  <w:style w:type="table" w:styleId="TableGrid">
    <w:name w:val="Table Grid"/>
    <w:basedOn w:val="TableNormal"/>
    <w:rsid w:val="00E7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779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n-GB"/>
    </w:rPr>
  </w:style>
  <w:style w:type="character" w:customStyle="1" w:styleId="HTMLPreformattedChar">
    <w:name w:val="HTML Preformatted Char"/>
    <w:link w:val="HTMLPreformatted"/>
    <w:rsid w:val="00E77960"/>
    <w:rPr>
      <w:rFonts w:ascii="Courier New" w:hAnsi="Courier New" w:cs="Courier New"/>
      <w:lang w:eastAsia="en-GB"/>
    </w:rPr>
  </w:style>
  <w:style w:type="paragraph" w:styleId="ListContinue">
    <w:name w:val="List Continue"/>
    <w:basedOn w:val="Normal"/>
    <w:rsid w:val="00E77960"/>
    <w:pPr>
      <w:overflowPunct w:val="0"/>
      <w:autoSpaceDE w:val="0"/>
      <w:autoSpaceDN w:val="0"/>
      <w:adjustRightInd w:val="0"/>
      <w:spacing w:after="120"/>
      <w:ind w:left="283"/>
      <w:textAlignment w:val="baseline"/>
    </w:pPr>
    <w:rPr>
      <w:lang w:eastAsia="en-GB"/>
    </w:rPr>
  </w:style>
  <w:style w:type="paragraph" w:styleId="NormalIndent">
    <w:name w:val="Normal Indent"/>
    <w:aliases w:val="d"/>
    <w:basedOn w:val="Normal"/>
    <w:rsid w:val="00E77960"/>
    <w:pPr>
      <w:overflowPunct w:val="0"/>
      <w:autoSpaceDE w:val="0"/>
      <w:autoSpaceDN w:val="0"/>
      <w:adjustRightInd w:val="0"/>
      <w:ind w:left="708"/>
      <w:textAlignment w:val="baseline"/>
    </w:pPr>
    <w:rPr>
      <w:lang w:eastAsia="en-GB"/>
    </w:rPr>
  </w:style>
  <w:style w:type="paragraph" w:styleId="BodyTextFirstIndent">
    <w:name w:val="Body Text First Indent"/>
    <w:basedOn w:val="BodyText"/>
    <w:link w:val="BodyTextFirstIndentChar"/>
    <w:rsid w:val="00E77960"/>
    <w:pPr>
      <w:spacing w:after="120"/>
      <w:ind w:firstLine="210"/>
    </w:pPr>
  </w:style>
  <w:style w:type="character" w:customStyle="1" w:styleId="BodyTextFirstIndentChar">
    <w:name w:val="Body Text First Indent Char"/>
    <w:basedOn w:val="BodyTextChar"/>
    <w:link w:val="BodyTextFirstIndent"/>
    <w:rsid w:val="00E77960"/>
    <w:rPr>
      <w:lang w:eastAsia="en-GB"/>
    </w:rPr>
  </w:style>
  <w:style w:type="character" w:styleId="Strong">
    <w:name w:val="Strong"/>
    <w:qFormat/>
    <w:rsid w:val="00E77960"/>
    <w:rPr>
      <w:b/>
      <w:bCs/>
    </w:rPr>
  </w:style>
  <w:style w:type="paragraph" w:styleId="CommentSubject">
    <w:name w:val="annotation subject"/>
    <w:basedOn w:val="CommentText"/>
    <w:next w:val="CommentText"/>
    <w:link w:val="CommentSubjectChar"/>
    <w:rsid w:val="00E77960"/>
    <w:rPr>
      <w:b/>
      <w:bCs/>
    </w:rPr>
  </w:style>
  <w:style w:type="character" w:customStyle="1" w:styleId="CommentSubjectChar">
    <w:name w:val="Comment Subject Char"/>
    <w:link w:val="CommentSubject"/>
    <w:rsid w:val="00E77960"/>
    <w:rPr>
      <w:b/>
      <w:bCs/>
    </w:rPr>
  </w:style>
  <w:style w:type="paragraph" w:customStyle="1" w:styleId="FL">
    <w:name w:val="FL"/>
    <w:basedOn w:val="Normal"/>
    <w:rsid w:val="00E7796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BulletChar">
    <w:name w:val="List Bullet Char"/>
    <w:rsid w:val="00E77960"/>
    <w:rPr>
      <w:lang w:val="en-GB" w:eastAsia="en-GB" w:bidi="ar-SA"/>
    </w:rPr>
  </w:style>
  <w:style w:type="paragraph" w:customStyle="1" w:styleId="CRCoverPage">
    <w:name w:val="CR Cover Page"/>
    <w:link w:val="CRCoverPageChar"/>
    <w:qFormat/>
    <w:rsid w:val="00E77960"/>
    <w:pPr>
      <w:spacing w:after="120"/>
    </w:pPr>
    <w:rPr>
      <w:rFonts w:ascii="Arial" w:hAnsi="Arial"/>
      <w:lang w:eastAsia="en-US"/>
    </w:rPr>
  </w:style>
  <w:style w:type="character" w:customStyle="1" w:styleId="CharChar6">
    <w:name w:val="Char Char6"/>
    <w:rsid w:val="00E77960"/>
    <w:rPr>
      <w:rFonts w:ascii="Arial" w:hAnsi="Arial"/>
      <w:sz w:val="32"/>
      <w:lang w:val="en-GB"/>
    </w:rPr>
  </w:style>
  <w:style w:type="character" w:customStyle="1" w:styleId="TACCar">
    <w:name w:val="TAC Car"/>
    <w:link w:val="TAC"/>
    <w:rsid w:val="00E77960"/>
    <w:rPr>
      <w:rFonts w:ascii="Arial" w:hAnsi="Arial"/>
      <w:sz w:val="18"/>
      <w:lang w:eastAsia="en-US"/>
    </w:rPr>
  </w:style>
  <w:style w:type="character" w:customStyle="1" w:styleId="CharChar5">
    <w:name w:val="Char Char5"/>
    <w:rsid w:val="00E77960"/>
    <w:rPr>
      <w:rFonts w:ascii="Arial" w:hAnsi="Arial"/>
      <w:sz w:val="32"/>
      <w:lang w:val="en-GB" w:eastAsia="ja-JP" w:bidi="ar-SA"/>
    </w:rPr>
  </w:style>
  <w:style w:type="paragraph" w:customStyle="1" w:styleId="TableText">
    <w:name w:val="TableText"/>
    <w:basedOn w:val="BodyText2"/>
    <w:rsid w:val="00E77960"/>
    <w:pPr>
      <w:keepNext/>
      <w:keepLines/>
      <w:spacing w:after="0" w:line="240" w:lineRule="auto"/>
      <w:jc w:val="center"/>
    </w:pPr>
    <w:rPr>
      <w:rFonts w:eastAsia="MS Mincho"/>
      <w:lang w:val="en-US" w:eastAsia="ja-JP"/>
    </w:rPr>
  </w:style>
  <w:style w:type="paragraph" w:styleId="BodyText2">
    <w:name w:val="Body Text 2"/>
    <w:basedOn w:val="Normal"/>
    <w:link w:val="BodyText2Char"/>
    <w:rsid w:val="00E7796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E77960"/>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77960"/>
    <w:rPr>
      <w:rFonts w:ascii="Arial" w:hAnsi="Arial"/>
      <w:sz w:val="32"/>
      <w:lang w:val="en-GB" w:eastAsia="en-GB" w:bidi="ar-SA"/>
    </w:rPr>
  </w:style>
  <w:style w:type="character" w:customStyle="1" w:styleId="EditorsNoteCarCar">
    <w:name w:val="Editor's Note Car Car"/>
    <w:link w:val="EditorsNote"/>
    <w:rsid w:val="00E77960"/>
    <w:rPr>
      <w:color w:val="FF0000"/>
      <w:lang w:eastAsia="en-US"/>
    </w:rPr>
  </w:style>
  <w:style w:type="character" w:customStyle="1" w:styleId="EXCar">
    <w:name w:val="EX Car"/>
    <w:link w:val="EX"/>
    <w:rsid w:val="00E77960"/>
    <w:rPr>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E77960"/>
    <w:rPr>
      <w:rFonts w:ascii="Arial" w:hAnsi="Arial"/>
      <w:sz w:val="36"/>
      <w:lang w:eastAsia="en-US"/>
    </w:rPr>
  </w:style>
  <w:style w:type="character" w:customStyle="1" w:styleId="NOZchn">
    <w:name w:val="NO Zchn"/>
    <w:link w:val="NO"/>
    <w:rsid w:val="00E77960"/>
    <w:rPr>
      <w:lang w:eastAsia="en-US"/>
    </w:rPr>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E77960"/>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E77960"/>
    <w:rPr>
      <w:rFonts w:ascii="Arial" w:hAnsi="Arial" w:cs="Arial"/>
      <w:sz w:val="32"/>
      <w:szCs w:val="32"/>
      <w:lang w:val="en-GB" w:eastAsia="en-US" w:bidi="he-IL"/>
    </w:rPr>
  </w:style>
  <w:style w:type="character" w:customStyle="1" w:styleId="THChar">
    <w:name w:val="TH Char"/>
    <w:link w:val="TH"/>
    <w:qFormat/>
    <w:rsid w:val="00E77960"/>
    <w:rPr>
      <w:rFonts w:ascii="Arial" w:hAnsi="Arial"/>
      <w:b/>
      <w:lang w:eastAsia="en-US"/>
    </w:rPr>
  </w:style>
  <w:style w:type="character" w:customStyle="1" w:styleId="EXChar">
    <w:name w:val="EX Char"/>
    <w:rsid w:val="00E77960"/>
    <w:rPr>
      <w:lang w:val="en-GB" w:eastAsia="en-US" w:bidi="ar-SA"/>
    </w:rPr>
  </w:style>
  <w:style w:type="character" w:customStyle="1" w:styleId="B1Char1">
    <w:name w:val="B1 Char1"/>
    <w:link w:val="B1"/>
    <w:qFormat/>
    <w:rsid w:val="00E77960"/>
    <w:rPr>
      <w:lang w:eastAsia="en-US"/>
    </w:rPr>
  </w:style>
  <w:style w:type="character" w:customStyle="1" w:styleId="TFChar">
    <w:name w:val="TF Char"/>
    <w:link w:val="TF"/>
    <w:rsid w:val="00E77960"/>
    <w:rPr>
      <w:rFonts w:ascii="Arial" w:hAnsi="Arial"/>
      <w:b/>
      <w:lang w:eastAsia="en-US"/>
    </w:rPr>
  </w:style>
  <w:style w:type="character" w:customStyle="1" w:styleId="NOChar">
    <w:name w:val="NO Char"/>
    <w:qFormat/>
    <w:rsid w:val="00E77960"/>
    <w:rPr>
      <w:rFonts w:ascii="Times New Roman" w:hAnsi="Times New Roman"/>
      <w:lang w:eastAsia="en-US"/>
    </w:rPr>
  </w:style>
  <w:style w:type="character" w:customStyle="1" w:styleId="TAL0">
    <w:name w:val="TAL (文字)"/>
    <w:rsid w:val="00E77960"/>
    <w:rPr>
      <w:rFonts w:ascii="Arial" w:hAnsi="Arial"/>
      <w:sz w:val="18"/>
      <w:lang w:eastAsia="en-US"/>
    </w:rPr>
  </w:style>
  <w:style w:type="character" w:customStyle="1" w:styleId="TALZchn">
    <w:name w:val="TAL Zchn"/>
    <w:locked/>
    <w:rsid w:val="00E77960"/>
    <w:rPr>
      <w:rFonts w:ascii="Arial" w:hAnsi="Arial"/>
      <w:sz w:val="18"/>
      <w:lang w:val="en-GB" w:eastAsia="en-US"/>
    </w:rPr>
  </w:style>
  <w:style w:type="character" w:customStyle="1" w:styleId="H6Char">
    <w:name w:val="H6 Char"/>
    <w:link w:val="H6"/>
    <w:rsid w:val="00E77960"/>
    <w:rPr>
      <w:rFonts w:ascii="Arial" w:hAnsi="Arial"/>
      <w:lang w:eastAsia="en-US"/>
    </w:rPr>
  </w:style>
  <w:style w:type="paragraph" w:customStyle="1" w:styleId="tdoc-header">
    <w:name w:val="tdoc-header"/>
    <w:rsid w:val="00E77960"/>
    <w:rPr>
      <w:rFonts w:ascii="Arial" w:eastAsia="SimSun" w:hAnsi="Arial"/>
      <w:noProof/>
      <w:sz w:val="24"/>
      <w:lang w:eastAsia="en-US"/>
    </w:rPr>
  </w:style>
  <w:style w:type="character" w:customStyle="1" w:styleId="CRCoverPageChar">
    <w:name w:val="CR Cover Page Char"/>
    <w:link w:val="CRCoverPage"/>
    <w:qFormat/>
    <w:locked/>
    <w:rsid w:val="00E77960"/>
    <w:rPr>
      <w:rFonts w:ascii="Arial" w:hAnsi="Arial"/>
      <w:lang w:eastAsia="en-US"/>
    </w:rPr>
  </w:style>
  <w:style w:type="character" w:styleId="Emphasis">
    <w:name w:val="Emphasis"/>
    <w:qFormat/>
    <w:rsid w:val="00E77960"/>
    <w:rPr>
      <w:i/>
      <w:iCs/>
    </w:rPr>
  </w:style>
  <w:style w:type="paragraph" w:styleId="Title">
    <w:name w:val="Title"/>
    <w:basedOn w:val="Normal"/>
    <w:next w:val="Normal"/>
    <w:link w:val="TitleChar"/>
    <w:qFormat/>
    <w:rsid w:val="00E77960"/>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E77960"/>
    <w:rPr>
      <w:rFonts w:ascii="Cambria" w:eastAsia="SimSun" w:hAnsi="Cambria"/>
      <w:b/>
      <w:bCs/>
      <w:kern w:val="28"/>
      <w:sz w:val="32"/>
      <w:szCs w:val="32"/>
      <w:lang w:eastAsia="en-US"/>
    </w:rPr>
  </w:style>
  <w:style w:type="character" w:customStyle="1" w:styleId="B1Char">
    <w:name w:val="B1 Char"/>
    <w:locked/>
    <w:rsid w:val="00E77960"/>
    <w:rPr>
      <w:rFonts w:ascii="Times New Roman" w:hAnsi="Times New Roman"/>
      <w:lang w:eastAsia="en-US"/>
    </w:rPr>
  </w:style>
  <w:style w:type="character" w:customStyle="1" w:styleId="TANChar">
    <w:name w:val="TAN Char"/>
    <w:link w:val="TAN"/>
    <w:rsid w:val="00E77960"/>
    <w:rPr>
      <w:rFonts w:ascii="Arial" w:hAnsi="Arial"/>
      <w:sz w:val="18"/>
      <w:lang w:eastAsia="en-US"/>
    </w:rPr>
  </w:style>
  <w:style w:type="paragraph" w:styleId="Revision">
    <w:name w:val="Revision"/>
    <w:hidden/>
    <w:uiPriority w:val="99"/>
    <w:rsid w:val="00E77960"/>
    <w:rPr>
      <w:lang w:eastAsia="en-US"/>
    </w:rPr>
  </w:style>
  <w:style w:type="character" w:customStyle="1" w:styleId="DocumentMapChar">
    <w:name w:val="Document Map Char"/>
    <w:link w:val="DocumentMap"/>
    <w:rsid w:val="00E77960"/>
    <w:rPr>
      <w:rFonts w:ascii="Tahoma" w:hAnsi="Tahoma" w:cs="Tahoma"/>
      <w:shd w:val="clear" w:color="auto" w:fill="000080"/>
      <w:lang w:eastAsia="en-US"/>
    </w:rPr>
  </w:style>
  <w:style w:type="character" w:customStyle="1" w:styleId="PLChar">
    <w:name w:val="PL Char"/>
    <w:link w:val="PL"/>
    <w:qFormat/>
    <w:rsid w:val="00E77960"/>
    <w:rPr>
      <w:rFonts w:ascii="Courier New" w:hAnsi="Courier New"/>
      <w:noProof/>
      <w:sz w:val="16"/>
      <w:lang w:eastAsia="en-US"/>
    </w:rPr>
  </w:style>
  <w:style w:type="character" w:customStyle="1" w:styleId="B2Char">
    <w:name w:val="B2 Char"/>
    <w:link w:val="B2"/>
    <w:qFormat/>
    <w:rsid w:val="00E77960"/>
    <w:rPr>
      <w:lang w:eastAsia="en-US"/>
    </w:rPr>
  </w:style>
  <w:style w:type="character" w:customStyle="1" w:styleId="B3Char">
    <w:name w:val="B3 Char"/>
    <w:link w:val="B3"/>
    <w:rsid w:val="00E77960"/>
    <w:rPr>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E77960"/>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E77960"/>
    <w:rPr>
      <w:rFonts w:ascii="Arial" w:hAnsi="Arial"/>
      <w:b/>
      <w:noProof/>
      <w:sz w:val="18"/>
    </w:rPr>
  </w:style>
  <w:style w:type="character" w:customStyle="1" w:styleId="FooterChar">
    <w:name w:val="Footer Char"/>
    <w:link w:val="Footer"/>
    <w:rsid w:val="00E77960"/>
    <w:rPr>
      <w:rFonts w:ascii="Arial" w:hAnsi="Arial"/>
      <w:b/>
      <w:i/>
      <w:noProof/>
      <w:sz w:val="18"/>
    </w:rPr>
  </w:style>
  <w:style w:type="character" w:customStyle="1" w:styleId="TACChar">
    <w:name w:val="TAC Char"/>
    <w:qFormat/>
    <w:locked/>
    <w:rsid w:val="00E77960"/>
    <w:rPr>
      <w:rFonts w:ascii="Arial" w:eastAsia="Times New Roman" w:hAnsi="Arial"/>
      <w:sz w:val="18"/>
    </w:rPr>
  </w:style>
  <w:style w:type="character" w:customStyle="1" w:styleId="B3Char2">
    <w:name w:val="B3 Char2"/>
    <w:qFormat/>
    <w:rsid w:val="00E77960"/>
    <w:rPr>
      <w:rFonts w:ascii="Times New Roman" w:hAnsi="Times New Roman"/>
      <w:lang w:val="en-GB"/>
    </w:rPr>
  </w:style>
  <w:style w:type="character" w:customStyle="1" w:styleId="B4Char">
    <w:name w:val="B4 Char"/>
    <w:link w:val="B4"/>
    <w:qFormat/>
    <w:rsid w:val="00E77960"/>
    <w:rPr>
      <w:lang w:eastAsia="en-US"/>
    </w:rPr>
  </w:style>
  <w:style w:type="paragraph" w:customStyle="1" w:styleId="B6">
    <w:name w:val="B6"/>
    <w:basedOn w:val="B5"/>
    <w:link w:val="B6Char"/>
    <w:qFormat/>
    <w:rsid w:val="00E7796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E77960"/>
    <w:rPr>
      <w:rFonts w:eastAsia="SimSun"/>
    </w:rPr>
  </w:style>
  <w:style w:type="paragraph" w:customStyle="1" w:styleId="B7">
    <w:name w:val="B7"/>
    <w:basedOn w:val="B6"/>
    <w:link w:val="B7Char"/>
    <w:qFormat/>
    <w:rsid w:val="00E77960"/>
    <w:pPr>
      <w:ind w:left="2269"/>
    </w:pPr>
  </w:style>
  <w:style w:type="character" w:customStyle="1" w:styleId="B7Char">
    <w:name w:val="B7 Char"/>
    <w:link w:val="B7"/>
    <w:rsid w:val="00E77960"/>
    <w:rPr>
      <w:rFonts w:eastAsia="SimSun"/>
    </w:rPr>
  </w:style>
  <w:style w:type="character" w:customStyle="1" w:styleId="B5Char">
    <w:name w:val="B5 Char"/>
    <w:link w:val="B5"/>
    <w:qFormat/>
    <w:rsid w:val="00E77960"/>
    <w:rPr>
      <w:lang w:eastAsia="en-US"/>
    </w:rPr>
  </w:style>
  <w:style w:type="paragraph" w:styleId="BodyText3">
    <w:name w:val="Body Text 3"/>
    <w:basedOn w:val="Normal"/>
    <w:link w:val="BodyText3Char"/>
    <w:rsid w:val="00E7796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link w:val="BodyText3"/>
    <w:rsid w:val="00E77960"/>
    <w:rPr>
      <w:i/>
      <w:lang w:eastAsia="x-none"/>
    </w:rPr>
  </w:style>
  <w:style w:type="paragraph" w:styleId="BodyTextIndent2">
    <w:name w:val="Body Text Indent 2"/>
    <w:basedOn w:val="Normal"/>
    <w:link w:val="BodyTextIndent2Char"/>
    <w:rsid w:val="00E77960"/>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link w:val="BodyTextIndent2"/>
    <w:rsid w:val="00E77960"/>
    <w:rPr>
      <w:szCs w:val="24"/>
      <w:lang w:val="x-none" w:eastAsia="x-none"/>
    </w:rPr>
  </w:style>
  <w:style w:type="character" w:styleId="PageNumber">
    <w:name w:val="page number"/>
    <w:rsid w:val="00E77960"/>
  </w:style>
  <w:style w:type="paragraph" w:styleId="BlockText">
    <w:name w:val="Block Text"/>
    <w:basedOn w:val="Normal"/>
    <w:rsid w:val="00E77960"/>
    <w:pPr>
      <w:overflowPunct w:val="0"/>
      <w:autoSpaceDE w:val="0"/>
      <w:autoSpaceDN w:val="0"/>
      <w:adjustRightInd w:val="0"/>
      <w:spacing w:after="120"/>
      <w:ind w:left="1440" w:right="1440"/>
      <w:textAlignment w:val="baseline"/>
    </w:pPr>
    <w:rPr>
      <w:lang w:eastAsia="en-GB"/>
    </w:rPr>
  </w:style>
  <w:style w:type="paragraph" w:styleId="BodyTextIndent3">
    <w:name w:val="Body Text Indent 3"/>
    <w:basedOn w:val="Normal"/>
    <w:link w:val="BodyTextIndent3Char"/>
    <w:rsid w:val="00E77960"/>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link w:val="BodyTextIndent3"/>
    <w:rsid w:val="00E77960"/>
    <w:rPr>
      <w:sz w:val="16"/>
      <w:szCs w:val="16"/>
      <w:lang w:eastAsia="x-none"/>
    </w:rPr>
  </w:style>
  <w:style w:type="paragraph" w:styleId="Closing">
    <w:name w:val="Closing"/>
    <w:basedOn w:val="Normal"/>
    <w:link w:val="ClosingChar"/>
    <w:rsid w:val="00E77960"/>
    <w:pPr>
      <w:overflowPunct w:val="0"/>
      <w:autoSpaceDE w:val="0"/>
      <w:autoSpaceDN w:val="0"/>
      <w:adjustRightInd w:val="0"/>
      <w:ind w:left="4252"/>
      <w:textAlignment w:val="baseline"/>
    </w:pPr>
    <w:rPr>
      <w:lang w:eastAsia="x-none"/>
    </w:rPr>
  </w:style>
  <w:style w:type="character" w:customStyle="1" w:styleId="ClosingChar">
    <w:name w:val="Closing Char"/>
    <w:link w:val="Closing"/>
    <w:rsid w:val="00E77960"/>
    <w:rPr>
      <w:lang w:eastAsia="x-none"/>
    </w:rPr>
  </w:style>
  <w:style w:type="paragraph" w:styleId="Date">
    <w:name w:val="Date"/>
    <w:basedOn w:val="Normal"/>
    <w:next w:val="Normal"/>
    <w:link w:val="DateChar"/>
    <w:rsid w:val="00E77960"/>
    <w:pPr>
      <w:overflowPunct w:val="0"/>
      <w:autoSpaceDE w:val="0"/>
      <w:autoSpaceDN w:val="0"/>
      <w:adjustRightInd w:val="0"/>
      <w:textAlignment w:val="baseline"/>
    </w:pPr>
    <w:rPr>
      <w:lang w:eastAsia="x-none"/>
    </w:rPr>
  </w:style>
  <w:style w:type="character" w:customStyle="1" w:styleId="DateChar">
    <w:name w:val="Date Char"/>
    <w:link w:val="Date"/>
    <w:rsid w:val="00E77960"/>
    <w:rPr>
      <w:lang w:eastAsia="x-none"/>
    </w:rPr>
  </w:style>
  <w:style w:type="paragraph" w:styleId="E-mailSignature">
    <w:name w:val="E-mail Signature"/>
    <w:basedOn w:val="Normal"/>
    <w:link w:val="E-mailSignatureChar"/>
    <w:rsid w:val="00E77960"/>
    <w:pPr>
      <w:overflowPunct w:val="0"/>
      <w:autoSpaceDE w:val="0"/>
      <w:autoSpaceDN w:val="0"/>
      <w:adjustRightInd w:val="0"/>
      <w:textAlignment w:val="baseline"/>
    </w:pPr>
    <w:rPr>
      <w:lang w:eastAsia="x-none"/>
    </w:rPr>
  </w:style>
  <w:style w:type="character" w:customStyle="1" w:styleId="E-mailSignatureChar">
    <w:name w:val="E-mail Signature Char"/>
    <w:link w:val="E-mailSignature"/>
    <w:rsid w:val="00E77960"/>
    <w:rPr>
      <w:lang w:eastAsia="x-none"/>
    </w:rPr>
  </w:style>
  <w:style w:type="character" w:styleId="EndnoteReference">
    <w:name w:val="endnote reference"/>
    <w:rsid w:val="00E77960"/>
    <w:rPr>
      <w:vertAlign w:val="superscript"/>
    </w:rPr>
  </w:style>
  <w:style w:type="paragraph" w:styleId="EndnoteText">
    <w:name w:val="endnote text"/>
    <w:basedOn w:val="Normal"/>
    <w:link w:val="EndnoteTextChar"/>
    <w:rsid w:val="00E77960"/>
    <w:pPr>
      <w:overflowPunct w:val="0"/>
      <w:autoSpaceDE w:val="0"/>
      <w:autoSpaceDN w:val="0"/>
      <w:adjustRightInd w:val="0"/>
      <w:textAlignment w:val="baseline"/>
    </w:pPr>
    <w:rPr>
      <w:lang w:eastAsia="x-none"/>
    </w:rPr>
  </w:style>
  <w:style w:type="character" w:customStyle="1" w:styleId="EndnoteTextChar">
    <w:name w:val="Endnote Text Char"/>
    <w:link w:val="EndnoteText"/>
    <w:rsid w:val="00E77960"/>
    <w:rPr>
      <w:lang w:eastAsia="x-none"/>
    </w:rPr>
  </w:style>
  <w:style w:type="paragraph" w:styleId="EnvelopeReturn">
    <w:name w:val="envelope return"/>
    <w:basedOn w:val="Normal"/>
    <w:rsid w:val="00E77960"/>
    <w:pPr>
      <w:overflowPunct w:val="0"/>
      <w:autoSpaceDE w:val="0"/>
      <w:autoSpaceDN w:val="0"/>
      <w:adjustRightInd w:val="0"/>
      <w:textAlignment w:val="baseline"/>
    </w:pPr>
    <w:rPr>
      <w:rFonts w:ascii="Arial" w:hAnsi="Arial" w:cs="Arial"/>
      <w:lang w:eastAsia="en-GB"/>
    </w:rPr>
  </w:style>
  <w:style w:type="character" w:styleId="HTMLAcronym">
    <w:name w:val="HTML Acronym"/>
    <w:rsid w:val="00E77960"/>
  </w:style>
  <w:style w:type="paragraph" w:styleId="HTMLAddress">
    <w:name w:val="HTML Address"/>
    <w:basedOn w:val="Normal"/>
    <w:link w:val="HTMLAddressChar"/>
    <w:rsid w:val="00E77960"/>
    <w:pPr>
      <w:overflowPunct w:val="0"/>
      <w:autoSpaceDE w:val="0"/>
      <w:autoSpaceDN w:val="0"/>
      <w:adjustRightInd w:val="0"/>
      <w:textAlignment w:val="baseline"/>
    </w:pPr>
    <w:rPr>
      <w:i/>
      <w:iCs/>
      <w:lang w:eastAsia="x-none"/>
    </w:rPr>
  </w:style>
  <w:style w:type="character" w:customStyle="1" w:styleId="HTMLAddressChar">
    <w:name w:val="HTML Address Char"/>
    <w:link w:val="HTMLAddress"/>
    <w:rsid w:val="00E77960"/>
    <w:rPr>
      <w:i/>
      <w:iCs/>
      <w:lang w:eastAsia="x-none"/>
    </w:rPr>
  </w:style>
  <w:style w:type="character" w:styleId="HTMLCite">
    <w:name w:val="HTML Cite"/>
    <w:rsid w:val="00E77960"/>
    <w:rPr>
      <w:i/>
      <w:iCs/>
    </w:rPr>
  </w:style>
  <w:style w:type="character" w:styleId="HTMLCode">
    <w:name w:val="HTML Code"/>
    <w:rsid w:val="00E77960"/>
    <w:rPr>
      <w:rFonts w:ascii="Courier New" w:hAnsi="Courier New"/>
      <w:sz w:val="20"/>
      <w:szCs w:val="20"/>
    </w:rPr>
  </w:style>
  <w:style w:type="character" w:styleId="HTMLDefinition">
    <w:name w:val="HTML Definition"/>
    <w:rsid w:val="00E77960"/>
    <w:rPr>
      <w:i/>
      <w:iCs/>
    </w:rPr>
  </w:style>
  <w:style w:type="character" w:styleId="HTMLKeyboard">
    <w:name w:val="HTML Keyboard"/>
    <w:rsid w:val="00E77960"/>
    <w:rPr>
      <w:rFonts w:ascii="Courier New" w:hAnsi="Courier New"/>
      <w:sz w:val="20"/>
      <w:szCs w:val="20"/>
    </w:rPr>
  </w:style>
  <w:style w:type="character" w:styleId="HTMLSample">
    <w:name w:val="HTML Sample"/>
    <w:rsid w:val="00E77960"/>
    <w:rPr>
      <w:rFonts w:ascii="Courier New" w:hAnsi="Courier New"/>
    </w:rPr>
  </w:style>
  <w:style w:type="character" w:styleId="HTMLTypewriter">
    <w:name w:val="HTML Typewriter"/>
    <w:rsid w:val="00E77960"/>
    <w:rPr>
      <w:rFonts w:ascii="Courier New" w:hAnsi="Courier New"/>
      <w:sz w:val="20"/>
      <w:szCs w:val="20"/>
    </w:rPr>
  </w:style>
  <w:style w:type="character" w:styleId="HTMLVariable">
    <w:name w:val="HTML Variable"/>
    <w:rsid w:val="00E77960"/>
    <w:rPr>
      <w:i/>
      <w:iCs/>
    </w:rPr>
  </w:style>
  <w:style w:type="paragraph" w:styleId="Index3">
    <w:name w:val="index 3"/>
    <w:basedOn w:val="Normal"/>
    <w:next w:val="Normal"/>
    <w:autoRedefine/>
    <w:rsid w:val="00E77960"/>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E77960"/>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E77960"/>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E77960"/>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E77960"/>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E77960"/>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E77960"/>
    <w:pPr>
      <w:overflowPunct w:val="0"/>
      <w:autoSpaceDE w:val="0"/>
      <w:autoSpaceDN w:val="0"/>
      <w:adjustRightInd w:val="0"/>
      <w:ind w:left="1800" w:hanging="200"/>
      <w:textAlignment w:val="baseline"/>
    </w:pPr>
    <w:rPr>
      <w:lang w:eastAsia="en-GB"/>
    </w:rPr>
  </w:style>
  <w:style w:type="character" w:styleId="LineNumber">
    <w:name w:val="line number"/>
    <w:rsid w:val="00E77960"/>
  </w:style>
  <w:style w:type="paragraph" w:styleId="ListContinue2">
    <w:name w:val="List Continue 2"/>
    <w:basedOn w:val="Normal"/>
    <w:rsid w:val="00E77960"/>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E77960"/>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E77960"/>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E77960"/>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E77960"/>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E77960"/>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E77960"/>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E779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E77960"/>
    <w:rPr>
      <w:rFonts w:ascii="Courier New" w:hAnsi="Courier New" w:cs="Wingdings"/>
    </w:rPr>
  </w:style>
  <w:style w:type="paragraph" w:styleId="MessageHeader">
    <w:name w:val="Message Header"/>
    <w:basedOn w:val="Normal"/>
    <w:link w:val="MessageHeaderChar"/>
    <w:rsid w:val="00E7796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link w:val="MessageHeader"/>
    <w:rsid w:val="00E77960"/>
    <w:rPr>
      <w:rFonts w:ascii="Arial" w:hAnsi="Arial"/>
      <w:sz w:val="24"/>
      <w:szCs w:val="24"/>
      <w:shd w:val="pct20" w:color="auto" w:fill="auto"/>
      <w:lang w:eastAsia="x-none"/>
    </w:rPr>
  </w:style>
  <w:style w:type="paragraph" w:styleId="NormalWeb">
    <w:name w:val="Normal (Web)"/>
    <w:basedOn w:val="Normal"/>
    <w:rsid w:val="00E77960"/>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E77960"/>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E77960"/>
    <w:rPr>
      <w:lang w:eastAsia="x-none"/>
    </w:rPr>
  </w:style>
  <w:style w:type="paragraph" w:styleId="Salutation">
    <w:name w:val="Salutation"/>
    <w:basedOn w:val="Normal"/>
    <w:next w:val="Normal"/>
    <w:link w:val="SalutationChar"/>
    <w:rsid w:val="00E77960"/>
    <w:pPr>
      <w:overflowPunct w:val="0"/>
      <w:autoSpaceDE w:val="0"/>
      <w:autoSpaceDN w:val="0"/>
      <w:adjustRightInd w:val="0"/>
      <w:textAlignment w:val="baseline"/>
    </w:pPr>
    <w:rPr>
      <w:lang w:eastAsia="x-none"/>
    </w:rPr>
  </w:style>
  <w:style w:type="character" w:customStyle="1" w:styleId="SalutationChar">
    <w:name w:val="Salutation Char"/>
    <w:link w:val="Salutation"/>
    <w:rsid w:val="00E77960"/>
    <w:rPr>
      <w:lang w:eastAsia="x-none"/>
    </w:rPr>
  </w:style>
  <w:style w:type="paragraph" w:styleId="Signature">
    <w:name w:val="Signature"/>
    <w:basedOn w:val="Normal"/>
    <w:link w:val="SignatureChar"/>
    <w:rsid w:val="00E77960"/>
    <w:pPr>
      <w:overflowPunct w:val="0"/>
      <w:autoSpaceDE w:val="0"/>
      <w:autoSpaceDN w:val="0"/>
      <w:adjustRightInd w:val="0"/>
      <w:ind w:left="4252"/>
      <w:textAlignment w:val="baseline"/>
    </w:pPr>
    <w:rPr>
      <w:lang w:eastAsia="x-none"/>
    </w:rPr>
  </w:style>
  <w:style w:type="character" w:customStyle="1" w:styleId="SignatureChar">
    <w:name w:val="Signature Char"/>
    <w:link w:val="Signature"/>
    <w:rsid w:val="00E77960"/>
    <w:rPr>
      <w:lang w:eastAsia="x-none"/>
    </w:rPr>
  </w:style>
  <w:style w:type="paragraph" w:styleId="Subtitle">
    <w:name w:val="Subtitle"/>
    <w:basedOn w:val="Normal"/>
    <w:link w:val="SubtitleChar"/>
    <w:qFormat/>
    <w:rsid w:val="00E77960"/>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link w:val="Subtitle"/>
    <w:rsid w:val="00E77960"/>
    <w:rPr>
      <w:rFonts w:ascii="Arial" w:hAnsi="Arial"/>
      <w:sz w:val="24"/>
      <w:szCs w:val="24"/>
      <w:lang w:eastAsia="x-none"/>
    </w:rPr>
  </w:style>
  <w:style w:type="paragraph" w:styleId="TableofAuthorities">
    <w:name w:val="table of authorities"/>
    <w:basedOn w:val="Normal"/>
    <w:next w:val="Normal"/>
    <w:rsid w:val="00E7796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77960"/>
    <w:pPr>
      <w:overflowPunct w:val="0"/>
      <w:autoSpaceDE w:val="0"/>
      <w:autoSpaceDN w:val="0"/>
      <w:adjustRightInd w:val="0"/>
      <w:ind w:left="400" w:hanging="400"/>
      <w:textAlignment w:val="baseline"/>
    </w:pPr>
    <w:rPr>
      <w:lang w:eastAsia="en-GB"/>
    </w:rPr>
  </w:style>
  <w:style w:type="paragraph" w:styleId="TOAHeading">
    <w:name w:val="toa heading"/>
    <w:basedOn w:val="Normal"/>
    <w:next w:val="Normal"/>
    <w:rsid w:val="00E77960"/>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E77960"/>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E77960"/>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E77960"/>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E779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E77960"/>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E77960"/>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E77960"/>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E77960"/>
    <w:rPr>
      <w:rFonts w:ascii="Arial" w:hAnsi="Arial" w:cs="Arial"/>
      <w:sz w:val="22"/>
      <w:szCs w:val="22"/>
      <w:lang w:val="en-GB" w:eastAsia="en-US" w:bidi="he-IL"/>
    </w:rPr>
  </w:style>
  <w:style w:type="character" w:customStyle="1" w:styleId="CharChar2">
    <w:name w:val="Char Char2"/>
    <w:rsid w:val="00E77960"/>
    <w:rPr>
      <w:rFonts w:ascii="Arial" w:hAnsi="Arial"/>
      <w:sz w:val="24"/>
      <w:lang w:val="en-GB" w:eastAsia="en-US" w:bidi="ar-SA"/>
    </w:rPr>
  </w:style>
  <w:style w:type="character" w:customStyle="1" w:styleId="CharChar15">
    <w:name w:val="Char Char15"/>
    <w:rsid w:val="00E77960"/>
    <w:rPr>
      <w:rFonts w:ascii="Arial" w:hAnsi="Arial"/>
      <w:sz w:val="28"/>
      <w:lang w:val="en-GB" w:eastAsia="en-US" w:bidi="ar-SA"/>
    </w:rPr>
  </w:style>
  <w:style w:type="paragraph" w:customStyle="1" w:styleId="pl0">
    <w:name w:val="pl"/>
    <w:basedOn w:val="Normal"/>
    <w:link w:val="plChar0"/>
    <w:rsid w:val="00E77960"/>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E77960"/>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E77960"/>
    <w:rPr>
      <w:rFonts w:ascii="Arial" w:hAnsi="Arial"/>
      <w:sz w:val="22"/>
      <w:lang w:val="en-GB" w:eastAsia="en-US" w:bidi="ar-SA"/>
    </w:rPr>
  </w:style>
  <w:style w:type="character" w:customStyle="1" w:styleId="plChar0">
    <w:name w:val="pl Char"/>
    <w:link w:val="pl0"/>
    <w:rsid w:val="00E77960"/>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E77960"/>
    <w:rPr>
      <w:rFonts w:ascii="Arial" w:hAnsi="Arial" w:cs="Arial"/>
      <w:sz w:val="22"/>
      <w:szCs w:val="22"/>
      <w:lang w:val="en-GB" w:eastAsia="en-US" w:bidi="he-IL"/>
    </w:rPr>
  </w:style>
  <w:style w:type="character" w:customStyle="1" w:styleId="CharChar3">
    <w:name w:val="Char Char3"/>
    <w:rsid w:val="00E77960"/>
    <w:rPr>
      <w:rFonts w:ascii="Arial" w:hAnsi="Arial" w:cs="Arial"/>
      <w:sz w:val="24"/>
      <w:szCs w:val="24"/>
      <w:lang w:val="en-GB" w:eastAsia="ja-JP" w:bidi="he-IL"/>
    </w:rPr>
  </w:style>
  <w:style w:type="character" w:customStyle="1" w:styleId="msoins0">
    <w:name w:val="msoins"/>
    <w:rsid w:val="00E77960"/>
  </w:style>
  <w:style w:type="character" w:customStyle="1" w:styleId="Heading6Char">
    <w:name w:val="Heading 6 Char"/>
    <w:aliases w:val="T1 Char,Header 6 Char"/>
    <w:link w:val="Heading6"/>
    <w:rsid w:val="00E77960"/>
    <w:rPr>
      <w:rFonts w:ascii="Arial" w:hAnsi="Arial"/>
      <w:lang w:eastAsia="en-US"/>
    </w:rPr>
  </w:style>
  <w:style w:type="character" w:customStyle="1" w:styleId="Heading7Char">
    <w:name w:val="Heading 7 Char"/>
    <w:link w:val="Heading7"/>
    <w:rsid w:val="00E77960"/>
    <w:rPr>
      <w:rFonts w:ascii="Arial" w:hAnsi="Arial"/>
      <w:lang w:eastAsia="en-US"/>
    </w:rPr>
  </w:style>
  <w:style w:type="character" w:customStyle="1" w:styleId="Heading8Char">
    <w:name w:val="Heading 8 Char"/>
    <w:link w:val="Heading8"/>
    <w:rsid w:val="00E77960"/>
    <w:rPr>
      <w:rFonts w:ascii="Arial" w:hAnsi="Arial"/>
      <w:sz w:val="36"/>
      <w:lang w:eastAsia="en-US"/>
    </w:rPr>
  </w:style>
  <w:style w:type="character" w:customStyle="1" w:styleId="Heading9Char">
    <w:name w:val="Heading 9 Char"/>
    <w:link w:val="Heading9"/>
    <w:rsid w:val="00E77960"/>
    <w:rPr>
      <w:rFonts w:ascii="Arial" w:hAnsi="Arial"/>
      <w:sz w:val="36"/>
      <w:lang w:eastAsia="en-US"/>
    </w:rPr>
  </w:style>
  <w:style w:type="character" w:customStyle="1" w:styleId="CharChar10">
    <w:name w:val="Char Char10"/>
    <w:rsid w:val="00E77960"/>
    <w:rPr>
      <w:rFonts w:ascii="Arial" w:hAnsi="Arial"/>
      <w:sz w:val="36"/>
      <w:lang w:eastAsia="en-US"/>
    </w:rPr>
  </w:style>
  <w:style w:type="character" w:customStyle="1" w:styleId="TALCar">
    <w:name w:val="TAL Car"/>
    <w:qFormat/>
    <w:rsid w:val="00E77960"/>
    <w:rPr>
      <w:rFonts w:ascii="Arial" w:hAnsi="Arial"/>
      <w:sz w:val="18"/>
      <w:lang w:val="en-GB" w:eastAsia="en-US" w:bidi="ar-SA"/>
    </w:rPr>
  </w:style>
  <w:style w:type="character" w:customStyle="1" w:styleId="tahchar1">
    <w:name w:val="tah__char1"/>
    <w:rsid w:val="00E77960"/>
    <w:rPr>
      <w:rFonts w:ascii="Arial" w:hAnsi="Arial" w:cs="Arial" w:hint="default"/>
      <w:b/>
      <w:bCs/>
      <w:strike w:val="0"/>
      <w:dstrike w:val="0"/>
      <w:sz w:val="18"/>
      <w:szCs w:val="18"/>
      <w:u w:val="none"/>
      <w:effect w:val="none"/>
    </w:rPr>
  </w:style>
  <w:style w:type="character" w:customStyle="1" w:styleId="Heading2CharChar">
    <w:name w:val="Heading 2 Char Char"/>
    <w:rsid w:val="00E77960"/>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uiPriority w:val="34"/>
    <w:qFormat/>
    <w:rsid w:val="00E77960"/>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E77960"/>
    <w:rPr>
      <w:rFonts w:ascii="Arial" w:hAnsi="Arial"/>
      <w:sz w:val="36"/>
      <w:lang w:val="en-GB"/>
    </w:rPr>
  </w:style>
  <w:style w:type="character" w:customStyle="1" w:styleId="CharChar37">
    <w:name w:val="Char Char37"/>
    <w:rsid w:val="00E77960"/>
    <w:rPr>
      <w:rFonts w:ascii="Arial" w:hAnsi="Arial"/>
      <w:sz w:val="28"/>
      <w:lang w:val="en-GB" w:eastAsia="en-US" w:bidi="ar-SA"/>
    </w:rPr>
  </w:style>
  <w:style w:type="character" w:styleId="Mention">
    <w:name w:val="Mention"/>
    <w:uiPriority w:val="99"/>
    <w:semiHidden/>
    <w:rsid w:val="00E77960"/>
    <w:rPr>
      <w:color w:val="2B579A"/>
      <w:shd w:val="clear" w:color="auto" w:fill="E6E6E6"/>
    </w:rPr>
  </w:style>
  <w:style w:type="table" w:customStyle="1" w:styleId="TableGrid1">
    <w:name w:val="Table Grid1"/>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77960"/>
    <w:rPr>
      <w:rFonts w:ascii="Calibri Light" w:eastAsia="Times New Roman" w:hAnsi="Calibri Light" w:cs="Times New Roman"/>
      <w:i/>
      <w:iCs/>
      <w:color w:val="2F5496"/>
      <w:lang w:eastAsia="en-US"/>
    </w:rPr>
  </w:style>
  <w:style w:type="paragraph" w:customStyle="1" w:styleId="msonormal0">
    <w:name w:val="msonormal"/>
    <w:basedOn w:val="Normal"/>
    <w:rsid w:val="00E77960"/>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77960"/>
    <w:rPr>
      <w:rFonts w:ascii="Times New Roman" w:eastAsia="Times New Roman" w:hAnsi="Times New Roman"/>
      <w:lang w:eastAsia="en-US"/>
    </w:rPr>
  </w:style>
  <w:style w:type="character" w:customStyle="1" w:styleId="EndnoteTextChar1">
    <w:name w:val="Endnote Text Char1"/>
    <w:uiPriority w:val="99"/>
    <w:semiHidden/>
    <w:rsid w:val="00E77960"/>
    <w:rPr>
      <w:lang w:eastAsia="en-US"/>
    </w:rPr>
  </w:style>
  <w:style w:type="character" w:customStyle="1" w:styleId="B2Char1">
    <w:name w:val="B2 Char1"/>
    <w:rsid w:val="00E77960"/>
    <w:rPr>
      <w:lang w:val="en-GB"/>
    </w:rPr>
  </w:style>
  <w:style w:type="character" w:customStyle="1" w:styleId="CharChar16">
    <w:name w:val="Char Char16"/>
    <w:rsid w:val="00E77960"/>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7960"/>
    <w:rPr>
      <w:rFonts w:ascii="Arial" w:hAnsi="Arial" w:cs="Arial"/>
      <w:sz w:val="24"/>
      <w:szCs w:val="24"/>
      <w:lang w:val="en-GB" w:eastAsia="en-US" w:bidi="he-IL"/>
    </w:rPr>
  </w:style>
  <w:style w:type="paragraph" w:customStyle="1" w:styleId="Heading3Specs">
    <w:name w:val="Heading 3 Specs"/>
    <w:basedOn w:val="Heading3"/>
    <w:qFormat/>
    <w:rsid w:val="00E77960"/>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E77960"/>
    <w:rPr>
      <w:rFonts w:ascii="Times New Roman" w:eastAsia="Times New Roman" w:hAnsi="Times New Roman"/>
      <w:lang w:eastAsia="en-US"/>
    </w:rPr>
  </w:style>
  <w:style w:type="character" w:customStyle="1" w:styleId="UnresolvedMention1">
    <w:name w:val="Unresolved Mention1"/>
    <w:uiPriority w:val="99"/>
    <w:semiHidden/>
    <w:unhideWhenUsed/>
    <w:rsid w:val="00E77960"/>
    <w:rPr>
      <w:color w:val="808080"/>
      <w:shd w:val="clear" w:color="auto" w:fill="E6E6E6"/>
    </w:rPr>
  </w:style>
  <w:style w:type="character" w:customStyle="1" w:styleId="a">
    <w:name w:val="未处理的提及"/>
    <w:uiPriority w:val="99"/>
    <w:semiHidden/>
    <w:unhideWhenUsed/>
    <w:rsid w:val="00E77960"/>
    <w:rPr>
      <w:color w:val="808080"/>
      <w:shd w:val="clear" w:color="auto" w:fill="E6E6E6"/>
    </w:rPr>
  </w:style>
  <w:style w:type="table" w:customStyle="1" w:styleId="TableGrid2">
    <w:name w:val="Table Grid2"/>
    <w:basedOn w:val="TableNormal"/>
    <w:next w:val="TableGrid"/>
    <w:uiPriority w:val="39"/>
    <w:rsid w:val="00E7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77960"/>
    <w:rPr>
      <w:i/>
      <w:color w:val="0000FF"/>
      <w:lang w:eastAsia="en-US"/>
    </w:rPr>
  </w:style>
  <w:style w:type="paragraph" w:customStyle="1" w:styleId="enumlev2">
    <w:name w:val="enumlev2"/>
    <w:basedOn w:val="Normal"/>
    <w:rsid w:val="00E779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E77960"/>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E77960"/>
    <w:pPr>
      <w:spacing w:before="360"/>
      <w:ind w:left="2552"/>
    </w:pPr>
    <w:rPr>
      <w:rFonts w:ascii="Arial" w:hAnsi="Arial"/>
      <w:b/>
      <w:sz w:val="22"/>
      <w:lang w:val="en-US" w:eastAsia="en-US"/>
    </w:rPr>
  </w:style>
  <w:style w:type="character" w:customStyle="1" w:styleId="HeadingChar">
    <w:name w:val="Heading Char"/>
    <w:link w:val="Heading"/>
    <w:rsid w:val="00E77960"/>
    <w:rPr>
      <w:rFonts w:ascii="Arial" w:hAnsi="Arial"/>
      <w:b/>
      <w:sz w:val="22"/>
      <w:lang w:val="en-US" w:eastAsia="en-US"/>
    </w:rPr>
  </w:style>
  <w:style w:type="paragraph" w:customStyle="1" w:styleId="IBN">
    <w:name w:val="IBN"/>
    <w:basedOn w:val="Normal"/>
    <w:rsid w:val="00E779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E779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77960"/>
    <w:rPr>
      <w:lang w:eastAsia="en-GB"/>
    </w:rPr>
  </w:style>
  <w:style w:type="table" w:customStyle="1" w:styleId="TableGrid4">
    <w:name w:val="Table Grid4"/>
    <w:basedOn w:val="TableNormal"/>
    <w:next w:val="TableGrid"/>
    <w:rsid w:val="00E779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E779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E77960"/>
    <w:rPr>
      <w:vertAlign w:val="superscript"/>
    </w:rPr>
  </w:style>
  <w:style w:type="paragraph" w:customStyle="1" w:styleId="Reference">
    <w:name w:val="Reference"/>
    <w:basedOn w:val="EX"/>
    <w:rsid w:val="00E7796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E77960"/>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E77960"/>
    <w:pPr>
      <w:ind w:left="2552"/>
    </w:pPr>
    <w:rPr>
      <w:rFonts w:eastAsia="MS Mincho"/>
    </w:rPr>
  </w:style>
  <w:style w:type="character" w:customStyle="1" w:styleId="B8Char">
    <w:name w:val="B8 Char"/>
    <w:link w:val="B8"/>
    <w:rsid w:val="00E77960"/>
    <w:rPr>
      <w:rFonts w:eastAsia="MS Mincho"/>
    </w:rPr>
  </w:style>
  <w:style w:type="paragraph" w:customStyle="1" w:styleId="BalloonText1">
    <w:name w:val="Balloon Text1"/>
    <w:basedOn w:val="Normal"/>
    <w:rsid w:val="00E779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7960"/>
    <w:pPr>
      <w:overflowPunct w:val="0"/>
      <w:autoSpaceDE w:val="0"/>
      <w:autoSpaceDN w:val="0"/>
    </w:pPr>
    <w:rPr>
      <w:rFonts w:eastAsia="Calibri"/>
      <w:b/>
      <w:bCs/>
      <w:lang w:val="en-US"/>
    </w:rPr>
  </w:style>
  <w:style w:type="table" w:customStyle="1" w:styleId="TableGrid13">
    <w:name w:val="Table Grid13"/>
    <w:basedOn w:val="TableNormal"/>
    <w:next w:val="TableGrid"/>
    <w:rsid w:val="00E779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E77960"/>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77960"/>
    <w:rPr>
      <w:rFonts w:ascii="Times New Roman" w:hAnsi="Times New Roman"/>
      <w:color w:val="FF0000"/>
      <w:lang w:val="en-GB"/>
    </w:rPr>
  </w:style>
  <w:style w:type="character" w:customStyle="1" w:styleId="NOChar2">
    <w:name w:val="NO Char2"/>
    <w:locked/>
    <w:rsid w:val="00E77960"/>
    <w:rPr>
      <w:lang w:eastAsia="en-US"/>
    </w:rPr>
  </w:style>
  <w:style w:type="paragraph" w:customStyle="1" w:styleId="Default">
    <w:name w:val="Default"/>
    <w:rsid w:val="00E77960"/>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E77960"/>
    <w:rPr>
      <w:rFonts w:ascii="Arial" w:hAnsi="Arial"/>
      <w:b/>
      <w:lang w:val="en-GB"/>
    </w:rPr>
  </w:style>
  <w:style w:type="paragraph" w:customStyle="1" w:styleId="TAHLeft">
    <w:name w:val="TAH + Left"/>
    <w:basedOn w:val="TAL"/>
    <w:rsid w:val="00E77960"/>
  </w:style>
  <w:style w:type="paragraph" w:customStyle="1" w:styleId="63-13">
    <w:name w:val=".6.3-13"/>
    <w:basedOn w:val="TAH"/>
    <w:rsid w:val="00E77960"/>
    <w:pPr>
      <w:jc w:val="left"/>
    </w:pPr>
    <w:rPr>
      <w:b w:val="0"/>
    </w:rPr>
  </w:style>
  <w:style w:type="paragraph" w:customStyle="1" w:styleId="Meetingcaption">
    <w:name w:val="Meeting caption"/>
    <w:basedOn w:val="Normal"/>
    <w:rsid w:val="00E779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77960"/>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E77960"/>
    <w:rPr>
      <w:lang w:eastAsia="en-GB"/>
    </w:rPr>
  </w:style>
  <w:style w:type="character" w:customStyle="1" w:styleId="B10">
    <w:name w:val="B1 (文字)"/>
    <w:uiPriority w:val="99"/>
    <w:locked/>
    <w:rsid w:val="00E77960"/>
    <w:rPr>
      <w:rFonts w:ascii="Times New Roman" w:eastAsia="Times New Roman" w:hAnsi="Times New Roman" w:cs="Times New Roman"/>
      <w:sz w:val="20"/>
      <w:szCs w:val="20"/>
      <w:lang w:val="en-GB" w:eastAsia="en-US"/>
    </w:rPr>
  </w:style>
  <w:style w:type="paragraph" w:customStyle="1" w:styleId="xl65">
    <w:name w:val="xl65"/>
    <w:basedOn w:val="Normal"/>
    <w:rsid w:val="00E779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E779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E779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E779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E779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77960"/>
    <w:rPr>
      <w:rFonts w:ascii="Arial" w:hAnsi="Arial"/>
      <w:sz w:val="28"/>
      <w:szCs w:val="28"/>
      <w:lang w:val="en-GB" w:eastAsia="en-GB"/>
    </w:rPr>
  </w:style>
  <w:style w:type="paragraph" w:customStyle="1" w:styleId="INDENT1">
    <w:name w:val="INDENT1"/>
    <w:basedOn w:val="Normal"/>
    <w:rsid w:val="00E77960"/>
    <w:pPr>
      <w:overflowPunct w:val="0"/>
      <w:autoSpaceDE w:val="0"/>
      <w:autoSpaceDN w:val="0"/>
      <w:adjustRightInd w:val="0"/>
      <w:ind w:left="851"/>
      <w:textAlignment w:val="baseline"/>
    </w:pPr>
    <w:rPr>
      <w:lang w:eastAsia="en-GB"/>
    </w:rPr>
  </w:style>
  <w:style w:type="paragraph" w:customStyle="1" w:styleId="INDENT2">
    <w:name w:val="INDENT2"/>
    <w:basedOn w:val="Normal"/>
    <w:rsid w:val="00E779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779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E779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779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77960"/>
    <w:rPr>
      <w:noProof/>
      <w:szCs w:val="18"/>
      <w:lang w:eastAsia="en-GB"/>
    </w:rPr>
  </w:style>
  <w:style w:type="paragraph" w:customStyle="1" w:styleId="Npr">
    <w:name w:val="Npr"/>
    <w:basedOn w:val="Normal"/>
    <w:rsid w:val="00E7796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79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779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77960"/>
    <w:rPr>
      <w:i/>
      <w:iCs/>
      <w:lang w:eastAsia="en-GB"/>
    </w:rPr>
  </w:style>
  <w:style w:type="character" w:customStyle="1" w:styleId="B2Car">
    <w:name w:val="B2 Car"/>
    <w:rsid w:val="00E77960"/>
    <w:rPr>
      <w:lang w:val="en-GB" w:eastAsia="en-GB"/>
    </w:rPr>
  </w:style>
  <w:style w:type="character" w:customStyle="1" w:styleId="H6Car">
    <w:name w:val="H6 Car"/>
    <w:rsid w:val="00E77960"/>
    <w:rPr>
      <w:rFonts w:ascii="Arial" w:eastAsia="Times New Roman" w:hAnsi="Arial"/>
      <w:sz w:val="22"/>
      <w:lang w:val="en-GB"/>
    </w:rPr>
  </w:style>
  <w:style w:type="paragraph" w:customStyle="1" w:styleId="B3H6">
    <w:name w:val="B3H6"/>
    <w:basedOn w:val="B3"/>
    <w:rsid w:val="00E77960"/>
    <w:pPr>
      <w:overflowPunct w:val="0"/>
      <w:autoSpaceDE w:val="0"/>
      <w:autoSpaceDN w:val="0"/>
      <w:adjustRightInd w:val="0"/>
      <w:textAlignment w:val="baseline"/>
    </w:pPr>
    <w:rPr>
      <w:lang w:eastAsia="en-GB"/>
    </w:rPr>
  </w:style>
  <w:style w:type="paragraph" w:customStyle="1" w:styleId="NB2">
    <w:name w:val="NB2"/>
    <w:basedOn w:val="ZG"/>
    <w:rsid w:val="00E77960"/>
    <w:pPr>
      <w:framePr w:wrap="notBeside"/>
      <w:overflowPunct w:val="0"/>
      <w:autoSpaceDE w:val="0"/>
      <w:autoSpaceDN w:val="0"/>
      <w:adjustRightInd w:val="0"/>
      <w:textAlignment w:val="baseline"/>
    </w:pPr>
    <w:rPr>
      <w:lang w:eastAsia="en-GB"/>
    </w:rPr>
  </w:style>
  <w:style w:type="character" w:customStyle="1" w:styleId="NOChar1">
    <w:name w:val="NO Char1"/>
    <w:rsid w:val="00E77960"/>
    <w:rPr>
      <w:rFonts w:eastAsia="MS Mincho"/>
      <w:lang w:val="en-GB" w:eastAsia="en-US" w:bidi="ar-SA"/>
    </w:rPr>
  </w:style>
  <w:style w:type="character" w:customStyle="1" w:styleId="apple-style-span">
    <w:name w:val="apple-style-span"/>
    <w:basedOn w:val="DefaultParagraphFont"/>
    <w:rsid w:val="00E77960"/>
  </w:style>
  <w:style w:type="paragraph" w:customStyle="1" w:styleId="berschrift1H1">
    <w:name w:val="Überschrift 1.H1"/>
    <w:basedOn w:val="Normal"/>
    <w:next w:val="Normal"/>
    <w:rsid w:val="00E779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77960"/>
    <w:pPr>
      <w:widowControl/>
      <w:tabs>
        <w:tab w:val="num" w:pos="992"/>
      </w:tabs>
      <w:spacing w:after="120"/>
      <w:ind w:left="992" w:hanging="425"/>
    </w:pPr>
    <w:rPr>
      <w:rFonts w:eastAsia="MS Mincho"/>
      <w:lang w:val="en-US"/>
    </w:rPr>
  </w:style>
  <w:style w:type="paragraph" w:customStyle="1" w:styleId="textintend2">
    <w:name w:val="text intend 2"/>
    <w:basedOn w:val="text"/>
    <w:rsid w:val="00E77960"/>
    <w:pPr>
      <w:widowControl/>
      <w:tabs>
        <w:tab w:val="num" w:pos="1418"/>
      </w:tabs>
      <w:spacing w:after="120"/>
      <w:ind w:left="1418" w:hanging="426"/>
    </w:pPr>
    <w:rPr>
      <w:rFonts w:eastAsia="MS Mincho"/>
      <w:lang w:val="en-US"/>
    </w:rPr>
  </w:style>
  <w:style w:type="paragraph" w:customStyle="1" w:styleId="textintend3">
    <w:name w:val="text intend 3"/>
    <w:basedOn w:val="text"/>
    <w:rsid w:val="00E77960"/>
    <w:pPr>
      <w:widowControl/>
      <w:tabs>
        <w:tab w:val="num" w:pos="1843"/>
      </w:tabs>
      <w:spacing w:after="120"/>
      <w:ind w:left="1843" w:hanging="425"/>
    </w:pPr>
    <w:rPr>
      <w:rFonts w:eastAsia="MS Mincho"/>
      <w:lang w:val="en-US"/>
    </w:rPr>
  </w:style>
  <w:style w:type="paragraph" w:customStyle="1" w:styleId="normalpuce">
    <w:name w:val="normal puce"/>
    <w:basedOn w:val="Normal"/>
    <w:rsid w:val="00E779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779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E77960"/>
  </w:style>
  <w:style w:type="character" w:customStyle="1" w:styleId="TFZchn">
    <w:name w:val="TF Zchn"/>
    <w:link w:val="TF1"/>
    <w:locked/>
    <w:rsid w:val="00E77960"/>
    <w:rPr>
      <w:rFonts w:ascii="Arial" w:hAnsi="Arial"/>
      <w:b/>
      <w:lang w:val="en-US" w:eastAsia="en-US"/>
    </w:rPr>
  </w:style>
  <w:style w:type="paragraph" w:customStyle="1" w:styleId="PLBold">
    <w:name w:val="PL + Bold"/>
    <w:basedOn w:val="PL"/>
    <w:link w:val="PLBoldChar"/>
    <w:rsid w:val="00E77960"/>
    <w:pPr>
      <w:overflowPunct w:val="0"/>
      <w:autoSpaceDE w:val="0"/>
      <w:autoSpaceDN w:val="0"/>
      <w:adjustRightInd w:val="0"/>
      <w:textAlignment w:val="baseline"/>
    </w:pPr>
    <w:rPr>
      <w:b/>
      <w:lang w:eastAsia="ko-KR"/>
    </w:rPr>
  </w:style>
  <w:style w:type="character" w:customStyle="1" w:styleId="THC">
    <w:name w:val="TH C"/>
    <w:rsid w:val="00E77960"/>
    <w:rPr>
      <w:rFonts w:ascii="Arial" w:eastAsia="MS Mincho" w:hAnsi="Arial" w:cs="Arial"/>
      <w:b/>
      <w:bCs/>
      <w:lang w:val="en-GB" w:eastAsia="ja-JP"/>
    </w:rPr>
  </w:style>
  <w:style w:type="character" w:customStyle="1" w:styleId="Heading4C">
    <w:name w:val="Heading 4 C"/>
    <w:rsid w:val="00E77960"/>
    <w:rPr>
      <w:rFonts w:ascii="Arial" w:hAnsi="Arial"/>
      <w:sz w:val="24"/>
      <w:szCs w:val="28"/>
      <w:lang w:val="en-GB" w:eastAsia="en-US" w:bidi="ar-SA"/>
    </w:rPr>
  </w:style>
  <w:style w:type="character" w:customStyle="1" w:styleId="H6C">
    <w:name w:val="H6 C"/>
    <w:rsid w:val="00E77960"/>
    <w:rPr>
      <w:rFonts w:ascii="Arial" w:hAnsi="Arial"/>
      <w:sz w:val="22"/>
      <w:lang w:val="en-GB" w:eastAsia="ja-JP" w:bidi="ar-SA"/>
    </w:rPr>
  </w:style>
  <w:style w:type="character" w:customStyle="1" w:styleId="h51">
    <w:name w:val="h5 1"/>
    <w:rsid w:val="00E77960"/>
    <w:rPr>
      <w:rFonts w:ascii="Arial" w:eastAsia="MS Mincho" w:hAnsi="Arial"/>
      <w:sz w:val="22"/>
      <w:lang w:val="en-GB" w:eastAsia="en-US" w:bidi="ar-SA"/>
    </w:rPr>
  </w:style>
  <w:style w:type="paragraph" w:customStyle="1" w:styleId="TALCharChar">
    <w:name w:val="TAL Char Char"/>
    <w:basedOn w:val="Normal"/>
    <w:link w:val="TALCharCharChar"/>
    <w:rsid w:val="00E7796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77960"/>
    <w:rPr>
      <w:rFonts w:ascii="Arial" w:eastAsia="MS Mincho" w:hAnsi="Arial"/>
      <w:sz w:val="18"/>
    </w:rPr>
  </w:style>
  <w:style w:type="paragraph" w:customStyle="1" w:styleId="Note">
    <w:name w:val="Note"/>
    <w:basedOn w:val="Normal"/>
    <w:rsid w:val="00E779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779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E779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779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779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7960"/>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E77960"/>
  </w:style>
  <w:style w:type="paragraph" w:customStyle="1" w:styleId="Heading2Head2A2">
    <w:name w:val="Heading 2.Head2A.2"/>
    <w:basedOn w:val="Heading1"/>
    <w:next w:val="Normal"/>
    <w:rsid w:val="00E779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79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79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7960"/>
    <w:rPr>
      <w:rFonts w:ascii="Arial" w:hAnsi="Arial"/>
      <w:sz w:val="24"/>
      <w:lang w:val="en-GB" w:eastAsia="ja-JP" w:bidi="ar-SA"/>
    </w:rPr>
  </w:style>
  <w:style w:type="paragraph" w:customStyle="1" w:styleId="Separation">
    <w:name w:val="Separation"/>
    <w:basedOn w:val="Heading1"/>
    <w:next w:val="Normal"/>
    <w:rsid w:val="00E77960"/>
    <w:pPr>
      <w:pBdr>
        <w:top w:val="none" w:sz="0" w:space="0" w:color="auto"/>
      </w:pBdr>
    </w:pPr>
    <w:rPr>
      <w:b/>
      <w:color w:val="0000FF"/>
      <w:lang w:eastAsia="en-GB"/>
    </w:rPr>
  </w:style>
  <w:style w:type="character" w:customStyle="1" w:styleId="FooterChar1">
    <w:name w:val="Footer Char1"/>
    <w:rsid w:val="00E77960"/>
    <w:rPr>
      <w:rFonts w:ascii="Arial" w:hAnsi="Arial"/>
      <w:b/>
      <w:i/>
      <w:noProof/>
      <w:sz w:val="18"/>
    </w:rPr>
  </w:style>
  <w:style w:type="paragraph" w:customStyle="1" w:styleId="font5">
    <w:name w:val="font5"/>
    <w:basedOn w:val="Normal"/>
    <w:rsid w:val="00E7796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7796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E779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779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779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779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779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779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779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779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779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779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779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779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779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779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779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779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779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779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779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779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779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779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779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779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779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779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779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779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779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77960"/>
    <w:rPr>
      <w:rFonts w:ascii="Times New Roman" w:hAnsi="Times New Roman"/>
      <w:lang w:val="en-GB" w:eastAsia="en-US"/>
    </w:rPr>
  </w:style>
  <w:style w:type="character" w:customStyle="1" w:styleId="CharChar8">
    <w:name w:val="Char Char8"/>
    <w:semiHidden/>
    <w:rsid w:val="00E77960"/>
    <w:rPr>
      <w:rFonts w:ascii="Times New Roman" w:hAnsi="Times New Roman"/>
      <w:b/>
      <w:bCs/>
      <w:lang w:val="en-GB" w:eastAsia="en-US"/>
    </w:rPr>
  </w:style>
  <w:style w:type="paragraph" w:customStyle="1" w:styleId="B11">
    <w:name w:val="B1+"/>
    <w:basedOn w:val="Normal"/>
    <w:rsid w:val="00E779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779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779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77960"/>
    <w:rPr>
      <w:rFonts w:eastAsia="SimSun"/>
      <w:lang w:val="en-GB" w:eastAsia="en-US" w:bidi="ar-SA"/>
    </w:rPr>
  </w:style>
  <w:style w:type="character" w:customStyle="1" w:styleId="CharChar7">
    <w:name w:val="Char Char7"/>
    <w:rsid w:val="00E77960"/>
    <w:rPr>
      <w:rFonts w:ascii="Arial" w:eastAsia="SimSun" w:hAnsi="Arial"/>
      <w:sz w:val="36"/>
      <w:lang w:val="en-GB" w:eastAsia="en-US" w:bidi="ar-SA"/>
    </w:rPr>
  </w:style>
  <w:style w:type="character" w:customStyle="1" w:styleId="CharChar14">
    <w:name w:val="Char Char14"/>
    <w:rsid w:val="00E77960"/>
    <w:rPr>
      <w:rFonts w:ascii="Arial" w:eastAsia="SimSun" w:hAnsi="Arial"/>
      <w:sz w:val="36"/>
      <w:lang w:val="en-GB" w:eastAsia="en-US" w:bidi="ar-SA"/>
    </w:rPr>
  </w:style>
  <w:style w:type="character" w:customStyle="1" w:styleId="CharChar11">
    <w:name w:val="Char Char11"/>
    <w:rsid w:val="00E77960"/>
    <w:rPr>
      <w:rFonts w:ascii="Tahoma" w:eastAsia="SimSun" w:hAnsi="Tahoma" w:cs="Tahoma"/>
      <w:lang w:val="en-GB" w:eastAsia="en-US" w:bidi="ar-SA"/>
    </w:rPr>
  </w:style>
  <w:style w:type="paragraph" w:customStyle="1" w:styleId="Copyright">
    <w:name w:val="Copyright"/>
    <w:basedOn w:val="Normal"/>
    <w:rsid w:val="00E779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79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77960"/>
    <w:rPr>
      <w:rFonts w:eastAsia="Batang"/>
      <w:lang w:eastAsia="en-US"/>
    </w:rPr>
  </w:style>
  <w:style w:type="paragraph" w:customStyle="1" w:styleId="a1">
    <w:name w:val="変更箇所"/>
    <w:hidden/>
    <w:semiHidden/>
    <w:rsid w:val="00E77960"/>
    <w:rPr>
      <w:rFonts w:eastAsia="MS Mincho"/>
      <w:lang w:eastAsia="en-US"/>
    </w:rPr>
  </w:style>
  <w:style w:type="paragraph" w:customStyle="1" w:styleId="CarCar1CharCharCarCar">
    <w:name w:val="Car Car1 Char Char Car Car"/>
    <w:semiHidden/>
    <w:rsid w:val="00E779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77960"/>
    <w:rPr>
      <w:rFonts w:ascii="Tahoma" w:hAnsi="Tahoma" w:cs="Tahoma"/>
      <w:sz w:val="16"/>
      <w:szCs w:val="16"/>
      <w:lang w:val="en-GB" w:eastAsia="en-US" w:bidi="ar-SA"/>
    </w:rPr>
  </w:style>
  <w:style w:type="paragraph" w:customStyle="1" w:styleId="FooterCentred">
    <w:name w:val="FooterCentred"/>
    <w:basedOn w:val="Footer"/>
    <w:rsid w:val="00E77960"/>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E77960"/>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7960"/>
    <w:rPr>
      <w:rFonts w:ascii="Arial" w:hAnsi="Arial"/>
      <w:b/>
      <w:noProof/>
      <w:sz w:val="18"/>
      <w:lang w:val="en-GB" w:eastAsia="en-US" w:bidi="ar-SA"/>
    </w:rPr>
  </w:style>
  <w:style w:type="character" w:customStyle="1" w:styleId="CharChar25">
    <w:name w:val="Char Char25"/>
    <w:rsid w:val="00E77960"/>
    <w:rPr>
      <w:rFonts w:ascii="Arial" w:hAnsi="Arial"/>
      <w:lang w:val="en-GB" w:eastAsia="en-US"/>
    </w:rPr>
  </w:style>
  <w:style w:type="character" w:customStyle="1" w:styleId="CharChar24">
    <w:name w:val="Char Char24"/>
    <w:rsid w:val="00E77960"/>
    <w:rPr>
      <w:rFonts w:ascii="Arial" w:hAnsi="Arial"/>
      <w:sz w:val="36"/>
      <w:lang w:val="en-GB" w:eastAsia="en-US"/>
    </w:rPr>
  </w:style>
  <w:style w:type="character" w:customStyle="1" w:styleId="CharChar17">
    <w:name w:val="Char Char17"/>
    <w:rsid w:val="00E77960"/>
    <w:rPr>
      <w:rFonts w:ascii="Tahoma" w:hAnsi="Tahoma" w:cs="Tahoma"/>
      <w:shd w:val="clear" w:color="auto" w:fill="000080"/>
      <w:lang w:val="en-GB" w:eastAsia="en-US"/>
    </w:rPr>
  </w:style>
  <w:style w:type="character" w:customStyle="1" w:styleId="CharChar19">
    <w:name w:val="Char Char19"/>
    <w:rsid w:val="00E77960"/>
    <w:rPr>
      <w:rFonts w:ascii="Times New Roman" w:hAnsi="Times New Roman"/>
      <w:lang w:val="en-GB"/>
    </w:rPr>
  </w:style>
  <w:style w:type="character" w:customStyle="1" w:styleId="CharChar20">
    <w:name w:val="Char Char20"/>
    <w:rsid w:val="00E77960"/>
    <w:rPr>
      <w:rFonts w:ascii="Tahoma" w:hAnsi="Tahoma" w:cs="Tahoma"/>
      <w:sz w:val="16"/>
      <w:szCs w:val="16"/>
      <w:lang w:val="en-GB" w:eastAsia="en-US"/>
    </w:rPr>
  </w:style>
  <w:style w:type="paragraph" w:customStyle="1" w:styleId="a2">
    <w:name w:val="수정"/>
    <w:hidden/>
    <w:semiHidden/>
    <w:rsid w:val="00E77960"/>
    <w:rPr>
      <w:rFonts w:eastAsia="Batang"/>
      <w:lang w:eastAsia="en-US"/>
    </w:rPr>
  </w:style>
  <w:style w:type="character" w:customStyle="1" w:styleId="CharChar30">
    <w:name w:val="Char Char30"/>
    <w:rsid w:val="00E77960"/>
    <w:rPr>
      <w:rFonts w:ascii="Arial" w:hAnsi="Arial"/>
      <w:lang w:val="en-GB" w:eastAsia="en-US"/>
    </w:rPr>
  </w:style>
  <w:style w:type="character" w:customStyle="1" w:styleId="CharChar29">
    <w:name w:val="Char Char29"/>
    <w:rsid w:val="00E77960"/>
    <w:rPr>
      <w:rFonts w:ascii="Arial" w:hAnsi="Arial"/>
      <w:sz w:val="36"/>
      <w:lang w:val="en-GB" w:eastAsia="en-US"/>
    </w:rPr>
  </w:style>
  <w:style w:type="character" w:customStyle="1" w:styleId="CharChar26">
    <w:name w:val="Char Char26"/>
    <w:rsid w:val="00E77960"/>
    <w:rPr>
      <w:rFonts w:ascii="Times New Roman" w:hAnsi="Times New Roman"/>
      <w:lang w:val="en-GB" w:eastAsia="en-US"/>
    </w:rPr>
  </w:style>
  <w:style w:type="character" w:customStyle="1" w:styleId="CharChar28">
    <w:name w:val="Char Char28"/>
    <w:rsid w:val="00E77960"/>
    <w:rPr>
      <w:rFonts w:ascii="Arial" w:hAnsi="Arial"/>
      <w:sz w:val="36"/>
      <w:lang w:val="en-GB" w:eastAsia="en-US"/>
    </w:rPr>
  </w:style>
  <w:style w:type="character" w:customStyle="1" w:styleId="CharChar27">
    <w:name w:val="Char Char27"/>
    <w:rsid w:val="00E77960"/>
    <w:rPr>
      <w:rFonts w:ascii="Arial" w:hAnsi="Arial"/>
      <w:b/>
      <w:i/>
      <w:noProof/>
      <w:sz w:val="18"/>
      <w:lang w:val="en-GB" w:eastAsia="en-US"/>
    </w:rPr>
  </w:style>
  <w:style w:type="paragraph" w:customStyle="1" w:styleId="4">
    <w:name w:val="(文字) (文字)4"/>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77960"/>
    <w:rPr>
      <w:rFonts w:ascii="Cambria" w:eastAsia="MS Gothic" w:hAnsi="Cambria" w:cs="Times New Roman"/>
      <w:i/>
      <w:iCs/>
      <w:color w:val="243F60"/>
      <w:lang w:eastAsia="en-US"/>
    </w:rPr>
  </w:style>
  <w:style w:type="paragraph" w:customStyle="1" w:styleId="Revision1">
    <w:name w:val="Revision1"/>
    <w:hidden/>
    <w:semiHidden/>
    <w:rsid w:val="00E77960"/>
    <w:rPr>
      <w:rFonts w:eastAsia="Batang"/>
      <w:lang w:eastAsia="en-US"/>
    </w:rPr>
  </w:style>
  <w:style w:type="character" w:customStyle="1" w:styleId="T1Char3">
    <w:name w:val="T1 Char3"/>
    <w:aliases w:val="Header 6 Char Char3"/>
    <w:rsid w:val="00E77960"/>
    <w:rPr>
      <w:rFonts w:ascii="Arial" w:eastAsia="Times New Roman" w:hAnsi="Arial" w:cs="Times New Roman"/>
      <w:sz w:val="20"/>
      <w:szCs w:val="20"/>
      <w:lang w:val="en-GB" w:eastAsia="ja-JP"/>
    </w:rPr>
  </w:style>
  <w:style w:type="character" w:customStyle="1" w:styleId="CharChar9">
    <w:name w:val="Char Char9"/>
    <w:rsid w:val="00E77960"/>
    <w:rPr>
      <w:rFonts w:ascii="Arial" w:eastAsia="MS Mincho" w:hAnsi="Arial" w:cs="CG Times (WN)"/>
      <w:kern w:val="0"/>
      <w:sz w:val="22"/>
      <w:szCs w:val="20"/>
      <w:lang w:val="en-GB" w:eastAsia="ar-SA"/>
    </w:rPr>
  </w:style>
  <w:style w:type="paragraph" w:customStyle="1" w:styleId="CharCharCharCharChar">
    <w:name w:val="Char Char Char Char Char"/>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7960"/>
    <w:rPr>
      <w:lang w:val="en-GB" w:eastAsia="ja-JP" w:bidi="ar-SA"/>
    </w:rPr>
  </w:style>
  <w:style w:type="paragraph" w:customStyle="1" w:styleId="CharChar1CharChar">
    <w:name w:val="Char Char1 Char Char"/>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79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E77960"/>
    <w:rPr>
      <w:rFonts w:ascii="Courier New" w:hAnsi="Courier New"/>
      <w:lang w:val="nb-NO" w:eastAsia="ja-JP" w:bidi="ar-SA"/>
    </w:rPr>
  </w:style>
  <w:style w:type="character" w:customStyle="1" w:styleId="NOCharChar">
    <w:name w:val="NO Char Char"/>
    <w:rsid w:val="00E77960"/>
    <w:rPr>
      <w:lang w:val="en-GB" w:eastAsia="en-US" w:bidi="ar-SA"/>
    </w:rPr>
  </w:style>
  <w:style w:type="character" w:customStyle="1" w:styleId="T1Char2">
    <w:name w:val="T1 Char2"/>
    <w:aliases w:val="Header 6 Char Char2"/>
    <w:rsid w:val="00E77960"/>
    <w:rPr>
      <w:rFonts w:ascii="Arial" w:hAnsi="Arial"/>
      <w:lang w:val="en-GB" w:eastAsia="en-US"/>
    </w:rPr>
  </w:style>
  <w:style w:type="paragraph" w:customStyle="1" w:styleId="MTDisplayEquation">
    <w:name w:val="MTDisplayEquation"/>
    <w:basedOn w:val="Normal"/>
    <w:rsid w:val="00E779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E779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E77960"/>
    <w:rPr>
      <w:rFonts w:eastAsia="Batang"/>
      <w:lang w:eastAsia="en-US"/>
    </w:rPr>
  </w:style>
  <w:style w:type="paragraph" w:customStyle="1" w:styleId="StyleTAC">
    <w:name w:val="Style TAC +"/>
    <w:basedOn w:val="TAC"/>
    <w:next w:val="TAC"/>
    <w:link w:val="StyleTACChar"/>
    <w:autoRedefine/>
    <w:rsid w:val="00E77960"/>
    <w:rPr>
      <w:rFonts w:eastAsia="SimSun"/>
      <w:kern w:val="2"/>
      <w:lang w:val="x-none" w:eastAsia="ko-KR"/>
    </w:rPr>
  </w:style>
  <w:style w:type="character" w:customStyle="1" w:styleId="StyleTACChar">
    <w:name w:val="Style TAC + Char"/>
    <w:link w:val="StyleTAC"/>
    <w:rsid w:val="00E77960"/>
    <w:rPr>
      <w:rFonts w:ascii="Arial" w:eastAsia="SimSun" w:hAnsi="Arial"/>
      <w:kern w:val="2"/>
      <w:sz w:val="18"/>
      <w:lang w:val="x-none" w:eastAsia="ko-KR"/>
    </w:rPr>
  </w:style>
  <w:style w:type="character" w:customStyle="1" w:styleId="msoins00">
    <w:name w:val="msoins0"/>
    <w:rsid w:val="00E77960"/>
  </w:style>
  <w:style w:type="paragraph" w:customStyle="1" w:styleId="10">
    <w:name w:val="수정1"/>
    <w:hidden/>
    <w:semiHidden/>
    <w:rsid w:val="00E77960"/>
    <w:rPr>
      <w:rFonts w:eastAsia="Batang"/>
      <w:lang w:eastAsia="en-US"/>
    </w:rPr>
  </w:style>
  <w:style w:type="paragraph" w:customStyle="1" w:styleId="11">
    <w:name w:val="変更箇所1"/>
    <w:hidden/>
    <w:semiHidden/>
    <w:rsid w:val="00E77960"/>
    <w:rPr>
      <w:rFonts w:eastAsia="MS Mincho"/>
      <w:lang w:eastAsia="en-US"/>
    </w:rPr>
  </w:style>
  <w:style w:type="character" w:customStyle="1" w:styleId="hps">
    <w:name w:val="hps"/>
    <w:rsid w:val="00E77960"/>
  </w:style>
  <w:style w:type="paragraph" w:customStyle="1" w:styleId="CarCar5">
    <w:name w:val="Car Car5"/>
    <w:semiHidden/>
    <w:rsid w:val="00E779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E77960"/>
    <w:rPr>
      <w:b/>
      <w:lang w:eastAsia="en-GB"/>
    </w:rPr>
  </w:style>
  <w:style w:type="character" w:customStyle="1" w:styleId="capChar6">
    <w:name w:val="cap Char6"/>
    <w:aliases w:val="cap Char Char6,Caption Char Char5,Caption Char1 Char Char5,cap Char Char1 Char5,Caption Char Char1 Char Char5,cap Char2 Char Char Char5"/>
    <w:rsid w:val="00E77960"/>
    <w:rPr>
      <w:b/>
      <w:lang w:val="en-GB" w:eastAsia="en-US" w:bidi="ar-SA"/>
    </w:rPr>
  </w:style>
  <w:style w:type="paragraph" w:customStyle="1" w:styleId="DAText">
    <w:name w:val="DA_Text"/>
    <w:basedOn w:val="Normal"/>
    <w:link w:val="DATextZchn"/>
    <w:rsid w:val="00E77960"/>
    <w:pPr>
      <w:spacing w:after="0"/>
      <w:jc w:val="both"/>
    </w:pPr>
    <w:rPr>
      <w:rFonts w:ascii="CG Times (WN)" w:eastAsia="Malgun Gothic" w:hAnsi="CG Times (WN)"/>
      <w:szCs w:val="24"/>
      <w:lang w:val="de-DE" w:eastAsia="de-DE"/>
    </w:rPr>
  </w:style>
  <w:style w:type="character" w:customStyle="1" w:styleId="DATextZchn">
    <w:name w:val="DA_Text Zchn"/>
    <w:link w:val="DAText"/>
    <w:rsid w:val="00E77960"/>
    <w:rPr>
      <w:rFonts w:ascii="CG Times (WN)" w:eastAsia="Malgun Gothic" w:hAnsi="CG Times (WN)"/>
      <w:szCs w:val="24"/>
      <w:lang w:val="de-DE" w:eastAsia="de-DE"/>
    </w:rPr>
  </w:style>
  <w:style w:type="paragraph" w:customStyle="1" w:styleId="JK-text-simpledoc">
    <w:name w:val="JK - text - simple doc"/>
    <w:basedOn w:val="BodyText"/>
    <w:autoRedefine/>
    <w:rsid w:val="00E77960"/>
    <w:pPr>
      <w:numPr>
        <w:numId w:val="4"/>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E7796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77960"/>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E779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77960"/>
    <w:rPr>
      <w:rFonts w:eastAsia="MS Mincho"/>
      <w:lang w:val="en-US" w:eastAsia="en-US"/>
    </w:rPr>
    <w:tblPr/>
  </w:style>
  <w:style w:type="paragraph" w:customStyle="1" w:styleId="Normal1">
    <w:name w:val="Normal 1"/>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77960"/>
    <w:pPr>
      <w:tabs>
        <w:tab w:val="num" w:pos="926"/>
      </w:tabs>
      <w:ind w:left="926" w:hanging="360"/>
    </w:pPr>
    <w:rPr>
      <w:rFonts w:eastAsia="MS Mincho"/>
      <w:lang w:eastAsia="en-GB"/>
    </w:rPr>
  </w:style>
  <w:style w:type="paragraph" w:customStyle="1" w:styleId="FigureTitle">
    <w:name w:val="Figure_Title"/>
    <w:basedOn w:val="Normal"/>
    <w:next w:val="Normal"/>
    <w:rsid w:val="00E779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E779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7796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779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779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7796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E779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779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7796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77960"/>
    <w:pPr>
      <w:ind w:left="244" w:hanging="244"/>
    </w:pPr>
    <w:rPr>
      <w:rFonts w:ascii="Arial" w:eastAsia="MS Mincho" w:hAnsi="Arial"/>
      <w:noProof/>
      <w:color w:val="000000"/>
      <w:lang w:eastAsia="en-US"/>
    </w:rPr>
  </w:style>
  <w:style w:type="paragraph" w:customStyle="1" w:styleId="TitleText">
    <w:name w:val="Title Text"/>
    <w:basedOn w:val="Normal"/>
    <w:next w:val="Normal"/>
    <w:rsid w:val="00E779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779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779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77960"/>
    <w:pPr>
      <w:widowControl w:val="0"/>
      <w:spacing w:after="120"/>
      <w:ind w:left="283" w:hanging="283"/>
    </w:pPr>
    <w:rPr>
      <w:rFonts w:ascii="CG Times (WN)" w:eastAsia="MS Mincho" w:hAnsi="CG Times (WN)"/>
      <w:lang w:eastAsia="de-DE"/>
    </w:rPr>
  </w:style>
  <w:style w:type="paragraph" w:customStyle="1" w:styleId="b12">
    <w:name w:val="b1"/>
    <w:basedOn w:val="Normal"/>
    <w:rsid w:val="00E77960"/>
    <w:pPr>
      <w:spacing w:before="100" w:beforeAutospacing="1" w:after="100" w:afterAutospacing="1"/>
    </w:pPr>
    <w:rPr>
      <w:rFonts w:eastAsia="Arial Unicode MS"/>
      <w:sz w:val="24"/>
      <w:szCs w:val="24"/>
      <w:lang w:eastAsia="en-GB"/>
    </w:rPr>
  </w:style>
  <w:style w:type="paragraph" w:customStyle="1" w:styleId="tal1">
    <w:name w:val="tal"/>
    <w:basedOn w:val="Normal"/>
    <w:rsid w:val="00E779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79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779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E77960"/>
    <w:rPr>
      <w:b/>
      <w:bCs/>
      <w:lang w:val="en-GB" w:eastAsia="en-US" w:bidi="ar-SA"/>
    </w:rPr>
  </w:style>
  <w:style w:type="paragraph" w:customStyle="1" w:styleId="font7">
    <w:name w:val="font7"/>
    <w:basedOn w:val="Normal"/>
    <w:rsid w:val="00E779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779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779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79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79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79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79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79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79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79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779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77960"/>
  </w:style>
  <w:style w:type="character" w:customStyle="1" w:styleId="EditorsNoteChar1">
    <w:name w:val="Editor's Note Char1"/>
    <w:locked/>
    <w:rsid w:val="00E77960"/>
    <w:rPr>
      <w:color w:val="FF0000"/>
      <w:lang w:eastAsia="en-US"/>
    </w:rPr>
  </w:style>
  <w:style w:type="character" w:customStyle="1" w:styleId="PlainTextChar1">
    <w:name w:val="Plain Text Char1"/>
    <w:locked/>
    <w:rsid w:val="00E77960"/>
    <w:rPr>
      <w:rFonts w:ascii="Courier New" w:hAnsi="Courier New"/>
      <w:lang w:val="nb-NO"/>
    </w:rPr>
  </w:style>
  <w:style w:type="character" w:customStyle="1" w:styleId="12">
    <w:name w:val="書式なし (文字)1"/>
    <w:rsid w:val="00E77960"/>
    <w:rPr>
      <w:rFonts w:ascii="MS Mincho" w:eastAsia="MS Mincho" w:hAnsi="Courier New" w:cs="Courier New" w:hint="eastAsia"/>
      <w:sz w:val="21"/>
      <w:szCs w:val="21"/>
      <w:lang w:val="en-GB" w:eastAsia="en-US"/>
    </w:rPr>
  </w:style>
  <w:style w:type="character" w:customStyle="1" w:styleId="13">
    <w:name w:val="文末脚注文字列 (文字)1"/>
    <w:rsid w:val="00E77960"/>
    <w:rPr>
      <w:rFonts w:ascii="Times New Roman" w:hAnsi="Times New Roman" w:cs="Times New Roman" w:hint="default"/>
      <w:lang w:val="en-GB" w:eastAsia="en-US"/>
    </w:rPr>
  </w:style>
  <w:style w:type="paragraph" w:customStyle="1" w:styleId="xl63">
    <w:name w:val="xl63"/>
    <w:basedOn w:val="Normal"/>
    <w:rsid w:val="00E779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779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779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779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779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77960"/>
    <w:rPr>
      <w:rFonts w:ascii="Arial" w:hAnsi="Arial"/>
      <w:sz w:val="24"/>
      <w:szCs w:val="28"/>
      <w:lang w:val="en-GB" w:eastAsia="en-GB"/>
    </w:rPr>
  </w:style>
  <w:style w:type="character" w:customStyle="1" w:styleId="Heading7Char1">
    <w:name w:val="Heading 7 Char1"/>
    <w:rsid w:val="00E77960"/>
    <w:rPr>
      <w:rFonts w:ascii="Arial" w:hAnsi="Arial"/>
      <w:lang w:val="en-GB"/>
    </w:rPr>
  </w:style>
  <w:style w:type="character" w:customStyle="1" w:styleId="Heading8Char1">
    <w:name w:val="Heading 8 Char1"/>
    <w:rsid w:val="00E77960"/>
    <w:rPr>
      <w:rFonts w:ascii="Arial" w:hAnsi="Arial"/>
      <w:sz w:val="36"/>
      <w:lang w:val="en-GB"/>
    </w:rPr>
  </w:style>
  <w:style w:type="character" w:customStyle="1" w:styleId="Heading9Char1">
    <w:name w:val="Heading 9 Char1"/>
    <w:rsid w:val="00E77960"/>
    <w:rPr>
      <w:rFonts w:ascii="Arial" w:hAnsi="Arial"/>
      <w:sz w:val="36"/>
      <w:lang w:val="en-GB"/>
    </w:rPr>
  </w:style>
  <w:style w:type="character" w:customStyle="1" w:styleId="ListChar1">
    <w:name w:val="List Char1"/>
    <w:rsid w:val="00E77960"/>
    <w:rPr>
      <w:rFonts w:ascii="Times New Roman" w:hAnsi="Times New Roman"/>
      <w:lang w:eastAsia="en-US"/>
    </w:rPr>
  </w:style>
  <w:style w:type="character" w:customStyle="1" w:styleId="DocumentMapChar1">
    <w:name w:val="Document Map Char1"/>
    <w:uiPriority w:val="99"/>
    <w:semiHidden/>
    <w:rsid w:val="00E77960"/>
    <w:rPr>
      <w:rFonts w:ascii="Tahoma" w:hAnsi="Tahoma"/>
      <w:lang w:val="en-GB" w:eastAsia="en-US"/>
    </w:rPr>
  </w:style>
  <w:style w:type="character" w:customStyle="1" w:styleId="BalloonTextChar1">
    <w:name w:val="Balloon Text Char1"/>
    <w:uiPriority w:val="99"/>
    <w:rsid w:val="00E77960"/>
    <w:rPr>
      <w:rFonts w:ascii="Tahoma" w:hAnsi="Tahoma" w:cs="Tahoma"/>
      <w:sz w:val="16"/>
      <w:szCs w:val="16"/>
      <w:lang w:val="en-GB" w:eastAsia="en-GB" w:bidi="ar-SA"/>
    </w:rPr>
  </w:style>
  <w:style w:type="paragraph" w:customStyle="1" w:styleId="TAH8pt">
    <w:name w:val="TAH + 8 pt"/>
    <w:basedOn w:val="TAH"/>
    <w:rsid w:val="00E779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E779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77960"/>
    <w:rPr>
      <w:rFonts w:eastAsia="MS Gothic"/>
      <w:b/>
      <w:bCs/>
      <w:lang w:val="x-none" w:eastAsia="x-none"/>
    </w:rPr>
  </w:style>
  <w:style w:type="character" w:customStyle="1" w:styleId="PLBoldChar0">
    <w:name w:val="PL Bold Char"/>
    <w:link w:val="PLBold0"/>
    <w:rsid w:val="00E77960"/>
    <w:rPr>
      <w:rFonts w:ascii="Courier New" w:eastAsia="MS Gothic" w:hAnsi="Courier New"/>
      <w:b/>
      <w:bCs/>
      <w:noProof/>
      <w:sz w:val="16"/>
      <w:lang w:val="x-none" w:eastAsia="x-none"/>
    </w:rPr>
  </w:style>
  <w:style w:type="character" w:customStyle="1" w:styleId="PLBoldChar">
    <w:name w:val="PL + Bold Char"/>
    <w:link w:val="PLBold"/>
    <w:rsid w:val="00E77960"/>
    <w:rPr>
      <w:rFonts w:ascii="Courier New" w:hAnsi="Courier New"/>
      <w:b/>
      <w:noProof/>
      <w:sz w:val="16"/>
      <w:lang w:eastAsia="ko-KR"/>
    </w:rPr>
  </w:style>
  <w:style w:type="paragraph" w:customStyle="1" w:styleId="numberedlist0">
    <w:name w:val="numbered list"/>
    <w:basedOn w:val="ListBullet"/>
    <w:rsid w:val="00E7796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E779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E77960"/>
    <w:pPr>
      <w:tabs>
        <w:tab w:val="num" w:pos="2560"/>
      </w:tabs>
      <w:ind w:left="2560" w:hanging="357"/>
    </w:pPr>
    <w:rPr>
      <w:lang w:val="en-AU" w:eastAsia="ko-KR"/>
    </w:rPr>
  </w:style>
  <w:style w:type="paragraph" w:customStyle="1" w:styleId="b31">
    <w:name w:val="b3"/>
    <w:basedOn w:val="Normal"/>
    <w:rsid w:val="00E7796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E7796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E77960"/>
    <w:pPr>
      <w:overflowPunct w:val="0"/>
      <w:autoSpaceDE w:val="0"/>
      <w:autoSpaceDN w:val="0"/>
      <w:ind w:left="851" w:hanging="284"/>
    </w:pPr>
    <w:rPr>
      <w:rFonts w:eastAsia="MS PGothic"/>
      <w:lang w:eastAsia="ja-JP"/>
    </w:rPr>
  </w:style>
  <w:style w:type="paragraph" w:customStyle="1" w:styleId="Revision2">
    <w:name w:val="Revision2"/>
    <w:hidden/>
    <w:semiHidden/>
    <w:rsid w:val="00E77960"/>
    <w:rPr>
      <w:rFonts w:eastAsia="MS Mincho"/>
      <w:lang w:eastAsia="en-US"/>
    </w:rPr>
  </w:style>
  <w:style w:type="character" w:customStyle="1" w:styleId="B3c">
    <w:name w:val="B3 c"/>
    <w:rsid w:val="00E77960"/>
    <w:rPr>
      <w:lang w:val="en-GB" w:eastAsia="en-GB"/>
    </w:rPr>
  </w:style>
  <w:style w:type="paragraph" w:customStyle="1" w:styleId="AutoCorrect">
    <w:name w:val="AutoCorrect"/>
    <w:rsid w:val="00E77960"/>
    <w:rPr>
      <w:rFonts w:eastAsia="SimSun"/>
      <w:sz w:val="24"/>
      <w:szCs w:val="24"/>
      <w:lang w:eastAsia="ko-KR"/>
    </w:rPr>
  </w:style>
  <w:style w:type="paragraph" w:customStyle="1" w:styleId="PageXofY">
    <w:name w:val="Page X of Y"/>
    <w:rsid w:val="00E77960"/>
    <w:rPr>
      <w:rFonts w:eastAsia="SimSun"/>
      <w:sz w:val="24"/>
      <w:szCs w:val="24"/>
      <w:lang w:eastAsia="ko-KR"/>
    </w:rPr>
  </w:style>
  <w:style w:type="paragraph" w:customStyle="1" w:styleId="Createdby">
    <w:name w:val="Created by"/>
    <w:rsid w:val="00E77960"/>
    <w:rPr>
      <w:rFonts w:eastAsia="SimSun"/>
      <w:sz w:val="24"/>
      <w:szCs w:val="24"/>
      <w:lang w:eastAsia="ko-KR"/>
    </w:rPr>
  </w:style>
  <w:style w:type="paragraph" w:customStyle="1" w:styleId="Createdon">
    <w:name w:val="Created on"/>
    <w:rsid w:val="00E77960"/>
    <w:rPr>
      <w:rFonts w:eastAsia="SimSun"/>
      <w:sz w:val="24"/>
      <w:szCs w:val="24"/>
      <w:lang w:eastAsia="ko-KR"/>
    </w:rPr>
  </w:style>
  <w:style w:type="paragraph" w:customStyle="1" w:styleId="Filenameandpath">
    <w:name w:val="Filename and path"/>
    <w:rsid w:val="00E77960"/>
    <w:rPr>
      <w:rFonts w:eastAsia="SimSun"/>
      <w:sz w:val="24"/>
      <w:szCs w:val="24"/>
      <w:lang w:eastAsia="ko-KR"/>
    </w:rPr>
  </w:style>
  <w:style w:type="paragraph" w:customStyle="1" w:styleId="AuthorPageDate">
    <w:name w:val="Author  Page #  Date"/>
    <w:rsid w:val="00E77960"/>
    <w:rPr>
      <w:rFonts w:eastAsia="SimSun"/>
      <w:sz w:val="24"/>
      <w:szCs w:val="24"/>
      <w:lang w:eastAsia="ko-KR"/>
    </w:rPr>
  </w:style>
  <w:style w:type="paragraph" w:customStyle="1" w:styleId="ConfidentialPageDate">
    <w:name w:val="Confidential  Page #  Date"/>
    <w:rsid w:val="00E77960"/>
    <w:rPr>
      <w:rFonts w:eastAsia="SimSun"/>
      <w:sz w:val="24"/>
      <w:szCs w:val="24"/>
      <w:lang w:eastAsia="ko-KR"/>
    </w:rPr>
  </w:style>
  <w:style w:type="paragraph" w:customStyle="1" w:styleId="Data">
    <w:name w:val="Data"/>
    <w:basedOn w:val="Normal"/>
    <w:rsid w:val="00E779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7796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E77960"/>
    <w:rPr>
      <w:rFonts w:eastAsia="Batang"/>
      <w:lang w:eastAsia="en-US"/>
    </w:rPr>
  </w:style>
  <w:style w:type="paragraph" w:customStyle="1" w:styleId="Arial">
    <w:name w:val="Arial"/>
    <w:basedOn w:val="Normal"/>
    <w:rsid w:val="00E77960"/>
    <w:pPr>
      <w:tabs>
        <w:tab w:val="right" w:pos="9639"/>
      </w:tabs>
    </w:pPr>
    <w:rPr>
      <w:rFonts w:eastAsia="Batang"/>
      <w:b/>
      <w:bCs/>
      <w:lang w:val="fr-FR" w:eastAsia="en-GB"/>
    </w:rPr>
  </w:style>
  <w:style w:type="character" w:customStyle="1" w:styleId="fontstyle01">
    <w:name w:val="fontstyle01"/>
    <w:rsid w:val="00E77960"/>
    <w:rPr>
      <w:rFonts w:ascii="Times-Roman" w:hAnsi="Times-Roman" w:hint="default"/>
      <w:b w:val="0"/>
      <w:bCs w:val="0"/>
      <w:i w:val="0"/>
      <w:iCs w:val="0"/>
      <w:color w:val="000000"/>
      <w:sz w:val="20"/>
      <w:szCs w:val="20"/>
    </w:rPr>
  </w:style>
  <w:style w:type="paragraph" w:customStyle="1" w:styleId="3">
    <w:name w:val="修订3"/>
    <w:hidden/>
    <w:semiHidden/>
    <w:rsid w:val="00E77960"/>
    <w:rPr>
      <w:rFonts w:eastAsia="Batang"/>
      <w:lang w:eastAsia="en-US"/>
    </w:rPr>
  </w:style>
  <w:style w:type="paragraph" w:customStyle="1" w:styleId="20">
    <w:name w:val="수정2"/>
    <w:hidden/>
    <w:semiHidden/>
    <w:rsid w:val="00E77960"/>
    <w:rPr>
      <w:rFonts w:eastAsia="Batang"/>
      <w:lang w:eastAsia="en-US"/>
    </w:rPr>
  </w:style>
  <w:style w:type="paragraph" w:customStyle="1" w:styleId="91">
    <w:name w:val="目录 91"/>
    <w:basedOn w:val="TOC8"/>
    <w:rsid w:val="00E779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77960"/>
    <w:rPr>
      <w:lang w:val="en-GB" w:eastAsia="x-none"/>
    </w:rPr>
  </w:style>
  <w:style w:type="character" w:customStyle="1" w:styleId="CommentSubjectChar1">
    <w:name w:val="Comment Subject Char1"/>
    <w:uiPriority w:val="99"/>
    <w:rsid w:val="00E77960"/>
    <w:rPr>
      <w:b/>
      <w:bCs/>
      <w:lang w:val="en-GB" w:eastAsia="x-none"/>
    </w:rPr>
  </w:style>
  <w:style w:type="paragraph" w:customStyle="1" w:styleId="MO">
    <w:name w:val="MO"/>
    <w:basedOn w:val="Normal"/>
    <w:qFormat/>
    <w:rsid w:val="00E77960"/>
    <w:pPr>
      <w:overflowPunct w:val="0"/>
      <w:autoSpaceDE w:val="0"/>
      <w:autoSpaceDN w:val="0"/>
      <w:adjustRightInd w:val="0"/>
      <w:textAlignment w:val="baseline"/>
    </w:pPr>
    <w:rPr>
      <w:lang w:eastAsia="en-GB"/>
    </w:rPr>
  </w:style>
  <w:style w:type="paragraph" w:customStyle="1" w:styleId="Char1">
    <w:name w:val="Char1"/>
    <w:semiHidden/>
    <w:rsid w:val="00E779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E77960"/>
    <w:rPr>
      <w:sz w:val="18"/>
      <w:szCs w:val="18"/>
    </w:rPr>
  </w:style>
  <w:style w:type="character" w:customStyle="1" w:styleId="shorttext1">
    <w:name w:val="short_text1"/>
    <w:rsid w:val="00E77960"/>
    <w:rPr>
      <w:sz w:val="29"/>
      <w:szCs w:val="29"/>
    </w:rPr>
  </w:style>
  <w:style w:type="paragraph" w:customStyle="1" w:styleId="TableEntry0">
    <w:name w:val="Table Entry"/>
    <w:basedOn w:val="Normal"/>
    <w:next w:val="Normal"/>
    <w:rsid w:val="00E779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E779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E779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E77960"/>
    <w:rPr>
      <w:color w:val="FF0000"/>
      <w:lang w:val="en-GB" w:eastAsia="en-US" w:bidi="ar-SA"/>
    </w:rPr>
  </w:style>
  <w:style w:type="paragraph" w:customStyle="1" w:styleId="msolistparagraph0">
    <w:name w:val="msolistparagraph"/>
    <w:basedOn w:val="Normal"/>
    <w:rsid w:val="00E779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E779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E779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79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7960"/>
    <w:rPr>
      <w:rFonts w:ascii="Arial" w:hAnsi="Arial"/>
      <w:sz w:val="28"/>
      <w:lang w:val="en-GB"/>
    </w:rPr>
  </w:style>
  <w:style w:type="character" w:customStyle="1" w:styleId="CharChar22">
    <w:name w:val="Char Char22"/>
    <w:rsid w:val="00E779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77960"/>
    <w:rPr>
      <w:rFonts w:ascii="Times New Roman" w:hAnsi="Times New Roman"/>
      <w:lang w:val="en-GB"/>
    </w:rPr>
  </w:style>
  <w:style w:type="paragraph" w:customStyle="1" w:styleId="30mm">
    <w:name w:val="段落フォント + 左 :  30 mm"/>
    <w:aliases w:val="ぶら下げインデント :  2.81 字"/>
    <w:basedOn w:val="B2"/>
    <w:rsid w:val="00E77960"/>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E7796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E77960"/>
    <w:rPr>
      <w:rFonts w:ascii="Arial" w:eastAsia="MS Mincho" w:hAnsi="Arial" w:cs="Arial"/>
      <w:sz w:val="28"/>
      <w:szCs w:val="28"/>
      <w:lang w:val="en-GB" w:eastAsia="ja-JP"/>
    </w:rPr>
  </w:style>
  <w:style w:type="paragraph" w:customStyle="1" w:styleId="Arial0">
    <w:name w:val="標準 + Arial"/>
    <w:aliases w:val="左 :  1.8 mm,段落後 :  0 pt"/>
    <w:basedOn w:val="Normal"/>
    <w:rsid w:val="00E77960"/>
    <w:rPr>
      <w:rFonts w:ascii="Arial" w:eastAsia="MS Mincho" w:hAnsi="Arial"/>
      <w:noProof/>
      <w:lang w:eastAsia="ja-JP"/>
    </w:rPr>
  </w:style>
  <w:style w:type="paragraph" w:customStyle="1" w:styleId="H60">
    <w:name w:val="H6 + 左侧:  0 厘米"/>
    <w:aliases w:val="首行缩进:  0 厘H6米"/>
    <w:basedOn w:val="H6"/>
    <w:rsid w:val="00E77960"/>
    <w:pPr>
      <w:ind w:left="0" w:firstLine="0"/>
    </w:pPr>
    <w:rPr>
      <w:rFonts w:eastAsia="SimSun"/>
      <w:lang w:eastAsia="zh-CN"/>
    </w:rPr>
  </w:style>
  <w:style w:type="paragraph" w:customStyle="1" w:styleId="14">
    <w:name w:val="列出段落1"/>
    <w:basedOn w:val="Normal"/>
    <w:qFormat/>
    <w:rsid w:val="00E779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77960"/>
    <w:rPr>
      <w:rFonts w:ascii="Times New Roman" w:eastAsia="SimSun" w:hAnsi="Times New Roman"/>
      <w:lang w:val="en-GB" w:eastAsia="en-US"/>
    </w:rPr>
  </w:style>
  <w:style w:type="character" w:customStyle="1" w:styleId="CharChar18">
    <w:name w:val="Char Char18"/>
    <w:rsid w:val="00E77960"/>
    <w:rPr>
      <w:rFonts w:ascii="Arial" w:hAnsi="Arial"/>
      <w:lang w:eastAsia="en-US"/>
    </w:rPr>
  </w:style>
  <w:style w:type="paragraph" w:customStyle="1" w:styleId="TabList">
    <w:name w:val="TabList"/>
    <w:basedOn w:val="Normal"/>
    <w:rsid w:val="00E779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E779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E779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779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7796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7960"/>
    <w:rPr>
      <w:rFonts w:ascii="Arial" w:hAnsi="Arial"/>
      <w:sz w:val="24"/>
      <w:lang w:val="en-GB" w:eastAsia="ja-JP" w:bidi="ar-SA"/>
    </w:rPr>
  </w:style>
  <w:style w:type="character" w:customStyle="1" w:styleId="FigureCaption1">
    <w:name w:val="Figure Caption1"/>
    <w:aliases w:val="fc Char1,Figure Caption Char Char"/>
    <w:rsid w:val="00E77960"/>
    <w:rPr>
      <w:rFonts w:ascii="Arial" w:eastAsia="????" w:hAnsi="Arial" w:cs="Arial"/>
      <w:color w:val="0000FF"/>
      <w:kern w:val="2"/>
      <w:lang w:val="en-US" w:eastAsia="en-US" w:bidi="ar-SA"/>
    </w:rPr>
  </w:style>
  <w:style w:type="character" w:customStyle="1" w:styleId="H1">
    <w:name w:val="H1_"/>
    <w:rsid w:val="00E779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79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79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79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7960"/>
    <w:rPr>
      <w:rFonts w:ascii="Arial" w:eastAsia="MS Mincho" w:hAnsi="Arial"/>
      <w:sz w:val="22"/>
      <w:lang w:val="en-GB" w:eastAsia="en-US" w:bidi="ar-SA"/>
    </w:rPr>
  </w:style>
  <w:style w:type="character" w:customStyle="1" w:styleId="T1Car">
    <w:name w:val="T1 Car"/>
    <w:aliases w:val="Header 6 Car Car"/>
    <w:rsid w:val="00E77960"/>
    <w:rPr>
      <w:rFonts w:ascii="Arial" w:eastAsia="MS Mincho" w:hAnsi="Arial"/>
      <w:lang w:val="en-GB" w:eastAsia="en-US" w:bidi="ar-SA"/>
    </w:rPr>
  </w:style>
  <w:style w:type="character" w:customStyle="1" w:styleId="CarCar4">
    <w:name w:val="Car Car4"/>
    <w:rsid w:val="00E77960"/>
    <w:rPr>
      <w:rFonts w:ascii="Arial" w:eastAsia="MS Mincho" w:hAnsi="Arial"/>
      <w:lang w:val="en-GB" w:eastAsia="en-US" w:bidi="ar-SA"/>
    </w:rPr>
  </w:style>
  <w:style w:type="character" w:customStyle="1" w:styleId="CarCar8">
    <w:name w:val="Car Car8"/>
    <w:rsid w:val="00E77960"/>
    <w:rPr>
      <w:rFonts w:ascii="Arial" w:eastAsia="MS Mincho" w:hAnsi="Arial"/>
      <w:sz w:val="36"/>
      <w:lang w:val="en-GB" w:eastAsia="en-US" w:bidi="ar-SA"/>
    </w:rPr>
  </w:style>
  <w:style w:type="character" w:customStyle="1" w:styleId="CarCar3">
    <w:name w:val="Car Car3"/>
    <w:rsid w:val="00E77960"/>
    <w:rPr>
      <w:rFonts w:ascii="Arial" w:eastAsia="MS Mincho" w:hAnsi="Arial"/>
      <w:sz w:val="36"/>
      <w:lang w:val="en-GB" w:eastAsia="en-US" w:bidi="ar-SA"/>
    </w:rPr>
  </w:style>
  <w:style w:type="character" w:customStyle="1" w:styleId="CarCar7">
    <w:name w:val="Car Car7"/>
    <w:rsid w:val="00E779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79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7960"/>
    <w:rPr>
      <w:b/>
      <w:lang w:val="en-GB" w:eastAsia="ja-JP" w:bidi="ar-SA"/>
    </w:rPr>
  </w:style>
  <w:style w:type="character" w:customStyle="1" w:styleId="CarCar6">
    <w:name w:val="Car Car6"/>
    <w:rsid w:val="00E779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7960"/>
    <w:rPr>
      <w:lang w:val="en-GB" w:eastAsia="ja-JP" w:bidi="ar-SA"/>
    </w:rPr>
  </w:style>
  <w:style w:type="character" w:customStyle="1" w:styleId="CarCar2">
    <w:name w:val="Car Car2"/>
    <w:rsid w:val="00E77960"/>
    <w:rPr>
      <w:rFonts w:eastAsia="MS Mincho"/>
      <w:lang w:val="en-GB" w:eastAsia="ja-JP" w:bidi="ar-SA"/>
    </w:rPr>
  </w:style>
  <w:style w:type="character" w:customStyle="1" w:styleId="CarCar9">
    <w:name w:val="Car Car9"/>
    <w:rsid w:val="00E77960"/>
    <w:rPr>
      <w:rFonts w:ascii="Arial" w:hAnsi="Arial"/>
      <w:lang w:val="en-GB" w:eastAsia="ja-JP" w:bidi="ar-SA"/>
    </w:rPr>
  </w:style>
  <w:style w:type="character" w:customStyle="1" w:styleId="CarCar10">
    <w:name w:val="Car Car10"/>
    <w:rsid w:val="00E779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79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79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77960"/>
    <w:rPr>
      <w:rFonts w:ascii="Arial" w:hAnsi="Arial"/>
      <w:sz w:val="28"/>
      <w:lang w:val="en-GB" w:eastAsia="ja-JP" w:bidi="ar-SA"/>
    </w:rPr>
  </w:style>
  <w:style w:type="paragraph" w:customStyle="1" w:styleId="LD1">
    <w:name w:val="LD 1"/>
    <w:basedOn w:val="Normal"/>
    <w:rsid w:val="00E7796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E77960"/>
  </w:style>
  <w:style w:type="character" w:customStyle="1" w:styleId="WW-Absatz-Standardschriftart">
    <w:name w:val="WW-Absatz-Standardschriftart"/>
    <w:rsid w:val="00E77960"/>
  </w:style>
  <w:style w:type="character" w:customStyle="1" w:styleId="WW8Num1z0">
    <w:name w:val="WW8Num1z0"/>
    <w:rsid w:val="00E77960"/>
    <w:rPr>
      <w:rFonts w:ascii="Symbol" w:hAnsi="Symbol"/>
    </w:rPr>
  </w:style>
  <w:style w:type="character" w:customStyle="1" w:styleId="WW8Num5z0">
    <w:name w:val="WW8Num5z0"/>
    <w:rsid w:val="00E77960"/>
    <w:rPr>
      <w:rFonts w:ascii="Times New Roman" w:eastAsia="MS Mincho" w:hAnsi="Times New Roman" w:cs="Times New Roman"/>
    </w:rPr>
  </w:style>
  <w:style w:type="character" w:customStyle="1" w:styleId="WW8Num5z1">
    <w:name w:val="WW8Num5z1"/>
    <w:rsid w:val="00E77960"/>
    <w:rPr>
      <w:rFonts w:ascii="Courier New" w:hAnsi="Courier New" w:cs="Courier New"/>
    </w:rPr>
  </w:style>
  <w:style w:type="character" w:customStyle="1" w:styleId="WW8Num5z2">
    <w:name w:val="WW8Num5z2"/>
    <w:rsid w:val="00E77960"/>
    <w:rPr>
      <w:rFonts w:ascii="Wingdings" w:hAnsi="Wingdings"/>
    </w:rPr>
  </w:style>
  <w:style w:type="character" w:customStyle="1" w:styleId="WW8Num5z3">
    <w:name w:val="WW8Num5z3"/>
    <w:rsid w:val="00E77960"/>
    <w:rPr>
      <w:rFonts w:ascii="Symbol" w:hAnsi="Symbol"/>
    </w:rPr>
  </w:style>
  <w:style w:type="character" w:customStyle="1" w:styleId="WW8Num6z0">
    <w:name w:val="WW8Num6z0"/>
    <w:rsid w:val="00E77960"/>
    <w:rPr>
      <w:rFonts w:ascii="Arial" w:eastAsia="MS Mincho" w:hAnsi="Arial" w:cs="Arial"/>
    </w:rPr>
  </w:style>
  <w:style w:type="character" w:customStyle="1" w:styleId="WW8Num6z1">
    <w:name w:val="WW8Num6z1"/>
    <w:rsid w:val="00E77960"/>
    <w:rPr>
      <w:rFonts w:ascii="Courier New" w:hAnsi="Courier New" w:cs="Courier New"/>
    </w:rPr>
  </w:style>
  <w:style w:type="character" w:customStyle="1" w:styleId="WW8Num6z2">
    <w:name w:val="WW8Num6z2"/>
    <w:rsid w:val="00E77960"/>
    <w:rPr>
      <w:rFonts w:ascii="Wingdings" w:hAnsi="Wingdings"/>
    </w:rPr>
  </w:style>
  <w:style w:type="character" w:customStyle="1" w:styleId="WW8Num6z3">
    <w:name w:val="WW8Num6z3"/>
    <w:rsid w:val="00E77960"/>
    <w:rPr>
      <w:rFonts w:ascii="Symbol" w:hAnsi="Symbol"/>
    </w:rPr>
  </w:style>
  <w:style w:type="character" w:customStyle="1" w:styleId="WW8Num9z0">
    <w:name w:val="WW8Num9z0"/>
    <w:rsid w:val="00E77960"/>
    <w:rPr>
      <w:rFonts w:ascii="Times New Roman" w:eastAsia="MS Mincho" w:hAnsi="Times New Roman" w:cs="Times New Roman"/>
    </w:rPr>
  </w:style>
  <w:style w:type="character" w:customStyle="1" w:styleId="WW8Num9z1">
    <w:name w:val="WW8Num9z1"/>
    <w:rsid w:val="00E77960"/>
    <w:rPr>
      <w:rFonts w:ascii="Courier New" w:hAnsi="Courier New" w:cs="Courier New"/>
    </w:rPr>
  </w:style>
  <w:style w:type="character" w:customStyle="1" w:styleId="WW8Num9z2">
    <w:name w:val="WW8Num9z2"/>
    <w:rsid w:val="00E77960"/>
    <w:rPr>
      <w:rFonts w:ascii="Wingdings" w:hAnsi="Wingdings"/>
    </w:rPr>
  </w:style>
  <w:style w:type="character" w:customStyle="1" w:styleId="WW8Num9z3">
    <w:name w:val="WW8Num9z3"/>
    <w:rsid w:val="00E77960"/>
    <w:rPr>
      <w:rFonts w:ascii="Symbol" w:hAnsi="Symbol"/>
    </w:rPr>
  </w:style>
  <w:style w:type="character" w:customStyle="1" w:styleId="WW8Num11z0">
    <w:name w:val="WW8Num11z0"/>
    <w:rsid w:val="00E77960"/>
    <w:rPr>
      <w:rFonts w:ascii="Times New Roman" w:eastAsia="MS Mincho" w:hAnsi="Times New Roman" w:cs="Times New Roman"/>
    </w:rPr>
  </w:style>
  <w:style w:type="character" w:customStyle="1" w:styleId="WW8Num11z1">
    <w:name w:val="WW8Num11z1"/>
    <w:rsid w:val="00E77960"/>
    <w:rPr>
      <w:rFonts w:ascii="Courier New" w:hAnsi="Courier New" w:cs="Courier New"/>
    </w:rPr>
  </w:style>
  <w:style w:type="character" w:customStyle="1" w:styleId="WW8Num11z2">
    <w:name w:val="WW8Num11z2"/>
    <w:rsid w:val="00E77960"/>
    <w:rPr>
      <w:rFonts w:ascii="Wingdings" w:hAnsi="Wingdings"/>
    </w:rPr>
  </w:style>
  <w:style w:type="character" w:customStyle="1" w:styleId="WW8Num11z3">
    <w:name w:val="WW8Num11z3"/>
    <w:rsid w:val="00E77960"/>
    <w:rPr>
      <w:rFonts w:ascii="Symbol" w:hAnsi="Symbol"/>
    </w:rPr>
  </w:style>
  <w:style w:type="character" w:customStyle="1" w:styleId="WW8Num15z0">
    <w:name w:val="WW8Num15z0"/>
    <w:rsid w:val="00E77960"/>
    <w:rPr>
      <w:rFonts w:ascii="Times New Roman" w:eastAsia="Times New Roman" w:hAnsi="Times New Roman" w:cs="Times New Roman"/>
    </w:rPr>
  </w:style>
  <w:style w:type="character" w:customStyle="1" w:styleId="WW8Num15z1">
    <w:name w:val="WW8Num15z1"/>
    <w:rsid w:val="00E77960"/>
    <w:rPr>
      <w:rFonts w:ascii="Courier New" w:hAnsi="Courier New" w:cs="Courier New"/>
    </w:rPr>
  </w:style>
  <w:style w:type="character" w:customStyle="1" w:styleId="WW8Num15z2">
    <w:name w:val="WW8Num15z2"/>
    <w:rsid w:val="00E77960"/>
    <w:rPr>
      <w:rFonts w:ascii="Wingdings" w:hAnsi="Wingdings"/>
    </w:rPr>
  </w:style>
  <w:style w:type="character" w:customStyle="1" w:styleId="WW8Num15z3">
    <w:name w:val="WW8Num15z3"/>
    <w:rsid w:val="00E77960"/>
    <w:rPr>
      <w:rFonts w:ascii="Symbol" w:hAnsi="Symbol"/>
    </w:rPr>
  </w:style>
  <w:style w:type="character" w:customStyle="1" w:styleId="WW8Num16z0">
    <w:name w:val="WW8Num16z0"/>
    <w:rsid w:val="00E77960"/>
    <w:rPr>
      <w:rFonts w:ascii="Times New Roman" w:eastAsia="MS Mincho" w:hAnsi="Times New Roman" w:cs="Times New Roman"/>
    </w:rPr>
  </w:style>
  <w:style w:type="character" w:customStyle="1" w:styleId="WW8Num16z1">
    <w:name w:val="WW8Num16z1"/>
    <w:rsid w:val="00E77960"/>
    <w:rPr>
      <w:rFonts w:ascii="Courier New" w:hAnsi="Courier New" w:cs="Courier New"/>
    </w:rPr>
  </w:style>
  <w:style w:type="character" w:customStyle="1" w:styleId="WW8Num16z2">
    <w:name w:val="WW8Num16z2"/>
    <w:rsid w:val="00E77960"/>
    <w:rPr>
      <w:rFonts w:ascii="Wingdings" w:hAnsi="Wingdings"/>
    </w:rPr>
  </w:style>
  <w:style w:type="character" w:customStyle="1" w:styleId="WW8Num16z3">
    <w:name w:val="WW8Num16z3"/>
    <w:rsid w:val="00E77960"/>
    <w:rPr>
      <w:rFonts w:ascii="Symbol" w:hAnsi="Symbol"/>
    </w:rPr>
  </w:style>
  <w:style w:type="character" w:customStyle="1" w:styleId="WW8Num18z0">
    <w:name w:val="WW8Num18z0"/>
    <w:rsid w:val="00E77960"/>
    <w:rPr>
      <w:rFonts w:ascii="Times New Roman" w:eastAsia="Times New Roman" w:hAnsi="Times New Roman" w:cs="Times New Roman"/>
    </w:rPr>
  </w:style>
  <w:style w:type="character" w:customStyle="1" w:styleId="WW8Num18z1">
    <w:name w:val="WW8Num18z1"/>
    <w:rsid w:val="00E77960"/>
    <w:rPr>
      <w:rFonts w:ascii="Courier New" w:hAnsi="Courier New" w:cs="Courier New"/>
    </w:rPr>
  </w:style>
  <w:style w:type="character" w:customStyle="1" w:styleId="WW8Num18z2">
    <w:name w:val="WW8Num18z2"/>
    <w:rsid w:val="00E77960"/>
    <w:rPr>
      <w:rFonts w:ascii="Wingdings" w:hAnsi="Wingdings"/>
    </w:rPr>
  </w:style>
  <w:style w:type="character" w:customStyle="1" w:styleId="WW8Num18z3">
    <w:name w:val="WW8Num18z3"/>
    <w:rsid w:val="00E77960"/>
    <w:rPr>
      <w:rFonts w:ascii="Symbol" w:hAnsi="Symbol"/>
    </w:rPr>
  </w:style>
  <w:style w:type="character" w:customStyle="1" w:styleId="WW8Num19z0">
    <w:name w:val="WW8Num19z0"/>
    <w:rsid w:val="00E77960"/>
    <w:rPr>
      <w:rFonts w:ascii="Times New Roman" w:eastAsia="MS Mincho" w:hAnsi="Times New Roman" w:cs="Times New Roman"/>
    </w:rPr>
  </w:style>
  <w:style w:type="character" w:customStyle="1" w:styleId="WW8Num19z1">
    <w:name w:val="WW8Num19z1"/>
    <w:rsid w:val="00E77960"/>
    <w:rPr>
      <w:rFonts w:ascii="Wingdings" w:hAnsi="Wingdings"/>
    </w:rPr>
  </w:style>
  <w:style w:type="character" w:customStyle="1" w:styleId="WW8Num25z0">
    <w:name w:val="WW8Num25z0"/>
    <w:rsid w:val="00E77960"/>
    <w:rPr>
      <w:rFonts w:ascii="Arial" w:eastAsia="SimSun" w:hAnsi="Arial" w:cs="Arial"/>
    </w:rPr>
  </w:style>
  <w:style w:type="character" w:customStyle="1" w:styleId="WW8Num25z1">
    <w:name w:val="WW8Num25z1"/>
    <w:rsid w:val="00E77960"/>
    <w:rPr>
      <w:rFonts w:ascii="Wingdings" w:hAnsi="Wingdings"/>
    </w:rPr>
  </w:style>
  <w:style w:type="character" w:customStyle="1" w:styleId="WW8Num28z0">
    <w:name w:val="WW8Num28z0"/>
    <w:rsid w:val="00E77960"/>
    <w:rPr>
      <w:rFonts w:ascii="Times New Roman" w:eastAsia="MS Mincho" w:hAnsi="Times New Roman" w:cs="Times New Roman"/>
    </w:rPr>
  </w:style>
  <w:style w:type="character" w:customStyle="1" w:styleId="WW8Num28z1">
    <w:name w:val="WW8Num28z1"/>
    <w:rsid w:val="00E77960"/>
    <w:rPr>
      <w:rFonts w:ascii="Courier New" w:hAnsi="Courier New" w:cs="Courier New"/>
    </w:rPr>
  </w:style>
  <w:style w:type="character" w:customStyle="1" w:styleId="WW8Num28z2">
    <w:name w:val="WW8Num28z2"/>
    <w:rsid w:val="00E77960"/>
    <w:rPr>
      <w:rFonts w:ascii="Wingdings" w:hAnsi="Wingdings"/>
    </w:rPr>
  </w:style>
  <w:style w:type="character" w:customStyle="1" w:styleId="WW8Num28z3">
    <w:name w:val="WW8Num28z3"/>
    <w:rsid w:val="00E77960"/>
    <w:rPr>
      <w:rFonts w:ascii="Symbol" w:hAnsi="Symbol"/>
    </w:rPr>
  </w:style>
  <w:style w:type="character" w:customStyle="1" w:styleId="WW8Num32z0">
    <w:name w:val="WW8Num32z0"/>
    <w:rsid w:val="00E77960"/>
    <w:rPr>
      <w:rFonts w:ascii="Times New Roman" w:eastAsia="Times New Roman" w:hAnsi="Times New Roman" w:cs="Times New Roman"/>
    </w:rPr>
  </w:style>
  <w:style w:type="character" w:customStyle="1" w:styleId="WW8Num32z1">
    <w:name w:val="WW8Num32z1"/>
    <w:rsid w:val="00E77960"/>
    <w:rPr>
      <w:rFonts w:ascii="Courier New" w:hAnsi="Courier New" w:cs="Courier New"/>
    </w:rPr>
  </w:style>
  <w:style w:type="character" w:customStyle="1" w:styleId="WW8Num32z2">
    <w:name w:val="WW8Num32z2"/>
    <w:rsid w:val="00E77960"/>
    <w:rPr>
      <w:rFonts w:ascii="Wingdings" w:hAnsi="Wingdings"/>
    </w:rPr>
  </w:style>
  <w:style w:type="character" w:customStyle="1" w:styleId="WW8Num32z3">
    <w:name w:val="WW8Num32z3"/>
    <w:rsid w:val="00E77960"/>
    <w:rPr>
      <w:rFonts w:ascii="Symbol" w:hAnsi="Symbol"/>
    </w:rPr>
  </w:style>
  <w:style w:type="character" w:customStyle="1" w:styleId="WW8Num34z0">
    <w:name w:val="WW8Num34z0"/>
    <w:rsid w:val="00E77960"/>
    <w:rPr>
      <w:rFonts w:ascii="Times New Roman" w:eastAsia="SimSun" w:hAnsi="Times New Roman" w:cs="Times New Roman"/>
    </w:rPr>
  </w:style>
  <w:style w:type="character" w:customStyle="1" w:styleId="WW8Num34z1">
    <w:name w:val="WW8Num34z1"/>
    <w:rsid w:val="00E77960"/>
    <w:rPr>
      <w:rFonts w:ascii="Wingdings" w:hAnsi="Wingdings"/>
    </w:rPr>
  </w:style>
  <w:style w:type="character" w:customStyle="1" w:styleId="WW8Num35z0">
    <w:name w:val="WW8Num35z0"/>
    <w:rsid w:val="00E77960"/>
    <w:rPr>
      <w:rFonts w:ascii="Times New Roman" w:eastAsia="SimSun" w:hAnsi="Times New Roman" w:cs="Times New Roman"/>
    </w:rPr>
  </w:style>
  <w:style w:type="character" w:customStyle="1" w:styleId="WW8Num35z1">
    <w:name w:val="WW8Num35z1"/>
    <w:rsid w:val="00E77960"/>
    <w:rPr>
      <w:rFonts w:ascii="Wingdings" w:hAnsi="Wingdings"/>
    </w:rPr>
  </w:style>
  <w:style w:type="character" w:customStyle="1" w:styleId="WW8Num36z0">
    <w:name w:val="WW8Num36z0"/>
    <w:rsid w:val="00E77960"/>
    <w:rPr>
      <w:rFonts w:ascii="Times New Roman" w:eastAsia="SimSun" w:hAnsi="Times New Roman" w:cs="Times New Roman"/>
    </w:rPr>
  </w:style>
  <w:style w:type="character" w:customStyle="1" w:styleId="WW8Num36z1">
    <w:name w:val="WW8Num36z1"/>
    <w:rsid w:val="00E77960"/>
    <w:rPr>
      <w:rFonts w:ascii="Wingdings" w:hAnsi="Wingdings"/>
    </w:rPr>
  </w:style>
  <w:style w:type="character" w:customStyle="1" w:styleId="WW8Num39z0">
    <w:name w:val="WW8Num39z0"/>
    <w:rsid w:val="00E77960"/>
    <w:rPr>
      <w:rFonts w:ascii="Times New Roman" w:eastAsia="SimSun" w:hAnsi="Times New Roman" w:cs="Times New Roman"/>
    </w:rPr>
  </w:style>
  <w:style w:type="character" w:customStyle="1" w:styleId="WW8Num39z1">
    <w:name w:val="WW8Num39z1"/>
    <w:rsid w:val="00E77960"/>
    <w:rPr>
      <w:rFonts w:ascii="Wingdings" w:hAnsi="Wingdings"/>
    </w:rPr>
  </w:style>
  <w:style w:type="character" w:customStyle="1" w:styleId="WW8NumSt1z0">
    <w:name w:val="WW8NumSt1z0"/>
    <w:rsid w:val="00E77960"/>
    <w:rPr>
      <w:rFonts w:ascii="Symbol" w:hAnsi="Symbol"/>
    </w:rPr>
  </w:style>
  <w:style w:type="character" w:customStyle="1" w:styleId="WW8NumSt18z0">
    <w:name w:val="WW8NumSt18z0"/>
    <w:rsid w:val="00E77960"/>
    <w:rPr>
      <w:rFonts w:ascii="Geneva" w:hAnsi="Geneva"/>
    </w:rPr>
  </w:style>
  <w:style w:type="character" w:customStyle="1" w:styleId="a5">
    <w:name w:val="段落フォント"/>
    <w:rsid w:val="00E77960"/>
  </w:style>
  <w:style w:type="character" w:customStyle="1" w:styleId="a6">
    <w:name w:val="脚注番号"/>
    <w:rsid w:val="00E77960"/>
    <w:rPr>
      <w:b/>
      <w:position w:val="3"/>
      <w:sz w:val="16"/>
    </w:rPr>
  </w:style>
  <w:style w:type="character" w:customStyle="1" w:styleId="a7">
    <w:name w:val="コメント参照"/>
    <w:rsid w:val="00E77960"/>
    <w:rPr>
      <w:sz w:val="16"/>
    </w:rPr>
  </w:style>
  <w:style w:type="character" w:customStyle="1" w:styleId="H10">
    <w:name w:val="H1 (文字)"/>
    <w:rsid w:val="00E77960"/>
    <w:rPr>
      <w:rFonts w:ascii="Arial" w:eastAsia="MS Mincho" w:hAnsi="Arial"/>
      <w:sz w:val="36"/>
      <w:lang w:val="en-GB" w:eastAsia="ar-SA" w:bidi="ar-SA"/>
    </w:rPr>
  </w:style>
  <w:style w:type="character" w:customStyle="1" w:styleId="Head2A">
    <w:name w:val="Head2A (文字)"/>
    <w:rsid w:val="00E77960"/>
    <w:rPr>
      <w:rFonts w:ascii="Arial" w:eastAsia="MS Mincho" w:hAnsi="Arial"/>
      <w:sz w:val="32"/>
      <w:lang w:val="en-GB" w:eastAsia="ar-SA" w:bidi="ar-SA"/>
    </w:rPr>
  </w:style>
  <w:style w:type="character" w:customStyle="1" w:styleId="Underrubrik2">
    <w:name w:val="Underrubrik2 (文字)"/>
    <w:rsid w:val="00E77960"/>
    <w:rPr>
      <w:rFonts w:ascii="Arial" w:eastAsia="MS Mincho" w:hAnsi="Arial"/>
      <w:sz w:val="28"/>
      <w:lang w:val="en-GB" w:eastAsia="ar-SA" w:bidi="ar-SA"/>
    </w:rPr>
  </w:style>
  <w:style w:type="character" w:customStyle="1" w:styleId="h4">
    <w:name w:val="h4 (文字)"/>
    <w:rsid w:val="00E77960"/>
    <w:rPr>
      <w:rFonts w:ascii="Arial" w:eastAsia="MS Mincho" w:hAnsi="Arial" w:cs="Arial"/>
      <w:color w:val="0000FF"/>
      <w:kern w:val="2"/>
      <w:sz w:val="24"/>
      <w:szCs w:val="28"/>
      <w:lang w:val="en-GB" w:eastAsia="ar-SA" w:bidi="ar-SA"/>
    </w:rPr>
  </w:style>
  <w:style w:type="character" w:customStyle="1" w:styleId="M5">
    <w:name w:val="M5 (文字)"/>
    <w:rsid w:val="00E77960"/>
    <w:rPr>
      <w:rFonts w:ascii="Arial" w:eastAsia="MS Mincho" w:hAnsi="Arial"/>
      <w:sz w:val="22"/>
      <w:lang w:val="en-GB" w:eastAsia="ar-SA" w:bidi="ar-SA"/>
    </w:rPr>
  </w:style>
  <w:style w:type="character" w:customStyle="1" w:styleId="T1">
    <w:name w:val="T1 (文字)"/>
    <w:rsid w:val="00E77960"/>
    <w:rPr>
      <w:rFonts w:ascii="Arial" w:eastAsia="MS Mincho" w:hAnsi="Arial"/>
      <w:lang w:val="en-GB" w:eastAsia="ar-SA" w:bidi="ar-SA"/>
    </w:rPr>
  </w:style>
  <w:style w:type="character" w:customStyle="1" w:styleId="8">
    <w:name w:val="(文字) (文字)8"/>
    <w:rsid w:val="00E77960"/>
    <w:rPr>
      <w:rFonts w:ascii="Arial" w:eastAsia="MS Mincho" w:hAnsi="Arial"/>
      <w:lang w:val="en-GB" w:eastAsia="ar-SA" w:bidi="ar-SA"/>
    </w:rPr>
  </w:style>
  <w:style w:type="character" w:customStyle="1" w:styleId="7">
    <w:name w:val="(文字) (文字)7"/>
    <w:rsid w:val="00E77960"/>
    <w:rPr>
      <w:rFonts w:ascii="Arial" w:eastAsia="MS Mincho" w:hAnsi="Arial"/>
      <w:sz w:val="36"/>
      <w:lang w:val="en-GB" w:eastAsia="ar-SA" w:bidi="ar-SA"/>
    </w:rPr>
  </w:style>
  <w:style w:type="character" w:customStyle="1" w:styleId="headerodd">
    <w:name w:val="header odd (文字)"/>
    <w:rsid w:val="00E77960"/>
    <w:rPr>
      <w:rFonts w:ascii="Arial" w:eastAsia="MS Mincho" w:hAnsi="Arial"/>
      <w:b/>
      <w:sz w:val="18"/>
      <w:lang w:val="en-GB" w:eastAsia="ar-SA" w:bidi="ar-SA"/>
    </w:rPr>
  </w:style>
  <w:style w:type="character" w:customStyle="1" w:styleId="footnotetext1">
    <w:name w:val="footnote text1 (文字)"/>
    <w:rsid w:val="00E77960"/>
    <w:rPr>
      <w:rFonts w:eastAsia="MS Mincho"/>
      <w:sz w:val="16"/>
      <w:lang w:val="en-GB" w:eastAsia="ar-SA" w:bidi="ar-SA"/>
    </w:rPr>
  </w:style>
  <w:style w:type="character" w:customStyle="1" w:styleId="60">
    <w:name w:val="(文字) (文字)6"/>
    <w:rsid w:val="00E77960"/>
    <w:rPr>
      <w:rFonts w:eastAsia="MS Mincho"/>
      <w:lang w:val="en-GB" w:eastAsia="ar-SA" w:bidi="ar-SA"/>
    </w:rPr>
  </w:style>
  <w:style w:type="character" w:customStyle="1" w:styleId="cap">
    <w:name w:val="cap (文字)"/>
    <w:rsid w:val="00E77960"/>
    <w:rPr>
      <w:rFonts w:eastAsia="MS Mincho"/>
      <w:b/>
      <w:lang w:val="en-GB" w:eastAsia="ar-SA" w:bidi="ar-SA"/>
    </w:rPr>
  </w:style>
  <w:style w:type="character" w:customStyle="1" w:styleId="5">
    <w:name w:val="(文字) (文字)5"/>
    <w:rsid w:val="00E77960"/>
    <w:rPr>
      <w:rFonts w:ascii="Courier New" w:eastAsia="MS Mincho" w:hAnsi="Courier New"/>
      <w:lang w:val="nb-NO" w:eastAsia="ar-SA" w:bidi="ar-SA"/>
    </w:rPr>
  </w:style>
  <w:style w:type="character" w:customStyle="1" w:styleId="bt">
    <w:name w:val="bt (文字)"/>
    <w:rsid w:val="00E77960"/>
    <w:rPr>
      <w:rFonts w:eastAsia="MS Mincho"/>
      <w:lang w:val="en-GB" w:eastAsia="ar-SA" w:bidi="ar-SA"/>
    </w:rPr>
  </w:style>
  <w:style w:type="character" w:customStyle="1" w:styleId="30">
    <w:name w:val="(文字) (文字)3"/>
    <w:rsid w:val="00E77960"/>
    <w:rPr>
      <w:rFonts w:eastAsia="MS Mincho"/>
      <w:lang w:val="en-GB" w:eastAsia="ar-SA" w:bidi="ar-SA"/>
    </w:rPr>
  </w:style>
  <w:style w:type="character" w:customStyle="1" w:styleId="15">
    <w:name w:val="(文字) (文字)1"/>
    <w:rsid w:val="00E77960"/>
    <w:rPr>
      <w:rFonts w:eastAsia="MS Mincho"/>
      <w:lang w:val="en-GB" w:eastAsia="ar-SA" w:bidi="ar-SA"/>
    </w:rPr>
  </w:style>
  <w:style w:type="character" w:customStyle="1" w:styleId="a8">
    <w:name w:val="番号付け記号"/>
    <w:rsid w:val="00E77960"/>
  </w:style>
  <w:style w:type="paragraph" w:customStyle="1" w:styleId="a9">
    <w:name w:val="見出し"/>
    <w:basedOn w:val="Normal"/>
    <w:next w:val="BodyText"/>
    <w:rsid w:val="00E7796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E7796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77960"/>
    <w:pPr>
      <w:suppressLineNumbers/>
      <w:suppressAutoHyphens/>
    </w:pPr>
    <w:rPr>
      <w:rFonts w:eastAsia="MS Mincho" w:cs="Mangal"/>
      <w:lang w:eastAsia="ar-SA"/>
    </w:rPr>
  </w:style>
  <w:style w:type="paragraph" w:customStyle="1" w:styleId="ac">
    <w:name w:val="段落番号"/>
    <w:basedOn w:val="List"/>
    <w:rsid w:val="00E7796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E77960"/>
    <w:pPr>
      <w:ind w:left="851" w:hanging="284"/>
    </w:pPr>
  </w:style>
  <w:style w:type="paragraph" w:customStyle="1" w:styleId="ad">
    <w:name w:val="箇条書き"/>
    <w:basedOn w:val="List"/>
    <w:rsid w:val="00E7796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E77960"/>
    <w:pPr>
      <w:tabs>
        <w:tab w:val="clear" w:pos="644"/>
        <w:tab w:val="num" w:pos="1494"/>
      </w:tabs>
      <w:ind w:left="851" w:hanging="284"/>
    </w:pPr>
  </w:style>
  <w:style w:type="paragraph" w:customStyle="1" w:styleId="31">
    <w:name w:val="箇条書き 3"/>
    <w:basedOn w:val="22"/>
    <w:rsid w:val="00E77960"/>
    <w:pPr>
      <w:ind w:left="1135"/>
    </w:pPr>
  </w:style>
  <w:style w:type="paragraph" w:customStyle="1" w:styleId="23">
    <w:name w:val="一覧 2"/>
    <w:basedOn w:val="List"/>
    <w:rsid w:val="00E77960"/>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E77960"/>
    <w:pPr>
      <w:ind w:left="1135"/>
    </w:pPr>
  </w:style>
  <w:style w:type="paragraph" w:customStyle="1" w:styleId="40">
    <w:name w:val="一覧 4"/>
    <w:basedOn w:val="32"/>
    <w:rsid w:val="00E77960"/>
    <w:pPr>
      <w:ind w:left="1418"/>
    </w:pPr>
  </w:style>
  <w:style w:type="paragraph" w:customStyle="1" w:styleId="50">
    <w:name w:val="一覧 5"/>
    <w:basedOn w:val="40"/>
    <w:rsid w:val="00E77960"/>
    <w:pPr>
      <w:ind w:left="1702"/>
    </w:pPr>
  </w:style>
  <w:style w:type="paragraph" w:customStyle="1" w:styleId="41">
    <w:name w:val="箇条書き 4"/>
    <w:basedOn w:val="31"/>
    <w:rsid w:val="00E77960"/>
    <w:pPr>
      <w:ind w:left="1418"/>
    </w:pPr>
  </w:style>
  <w:style w:type="paragraph" w:customStyle="1" w:styleId="51">
    <w:name w:val="箇条書き 5"/>
    <w:basedOn w:val="41"/>
    <w:rsid w:val="00E77960"/>
    <w:pPr>
      <w:ind w:left="1702"/>
    </w:pPr>
  </w:style>
  <w:style w:type="paragraph" w:customStyle="1" w:styleId="ae">
    <w:name w:val="コメント文字列"/>
    <w:basedOn w:val="Normal"/>
    <w:rsid w:val="00E77960"/>
    <w:pPr>
      <w:suppressAutoHyphens/>
    </w:pPr>
    <w:rPr>
      <w:rFonts w:eastAsia="MS Mincho" w:cs="CG Times (WN)"/>
      <w:lang w:eastAsia="ar-SA"/>
    </w:rPr>
  </w:style>
  <w:style w:type="paragraph" w:customStyle="1" w:styleId="af">
    <w:name w:val="吹き出し"/>
    <w:basedOn w:val="Normal"/>
    <w:rsid w:val="00E77960"/>
    <w:pPr>
      <w:suppressAutoHyphens/>
    </w:pPr>
    <w:rPr>
      <w:rFonts w:ascii="Tahoma" w:eastAsia="MS Mincho" w:hAnsi="Tahoma" w:cs="Tahoma"/>
      <w:sz w:val="16"/>
      <w:szCs w:val="16"/>
      <w:lang w:eastAsia="ar-SA"/>
    </w:rPr>
  </w:style>
  <w:style w:type="paragraph" w:customStyle="1" w:styleId="af0">
    <w:name w:val="コメント内容"/>
    <w:basedOn w:val="ae"/>
    <w:next w:val="ae"/>
    <w:rsid w:val="00E77960"/>
    <w:rPr>
      <w:b/>
      <w:bCs/>
    </w:rPr>
  </w:style>
  <w:style w:type="paragraph" w:customStyle="1" w:styleId="af1">
    <w:name w:val="見出しマップ"/>
    <w:basedOn w:val="Normal"/>
    <w:rsid w:val="00E779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77960"/>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E77960"/>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E779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E779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E779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E77960"/>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E77960"/>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E77960"/>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E77960"/>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E77960"/>
    <w:pPr>
      <w:suppressLineNumbers/>
      <w:suppressAutoHyphens/>
    </w:pPr>
    <w:rPr>
      <w:rFonts w:eastAsia="MS Mincho" w:cs="CG Times (WN)"/>
      <w:lang w:eastAsia="ar-SA"/>
    </w:rPr>
  </w:style>
  <w:style w:type="paragraph" w:customStyle="1" w:styleId="af6">
    <w:name w:val="表の見出し"/>
    <w:basedOn w:val="af5"/>
    <w:rsid w:val="00E77960"/>
    <w:pPr>
      <w:jc w:val="center"/>
    </w:pPr>
    <w:rPr>
      <w:b/>
      <w:bCs/>
    </w:rPr>
  </w:style>
  <w:style w:type="character" w:customStyle="1" w:styleId="WW8Num27z0">
    <w:name w:val="WW8Num27z0"/>
    <w:rsid w:val="00E77960"/>
    <w:rPr>
      <w:rFonts w:ascii="Arial" w:eastAsia="Times New Roman" w:hAnsi="Arial" w:cs="Arial"/>
    </w:rPr>
  </w:style>
  <w:style w:type="character" w:customStyle="1" w:styleId="WW8Num27z1">
    <w:name w:val="WW8Num27z1"/>
    <w:rsid w:val="00E77960"/>
    <w:rPr>
      <w:rFonts w:ascii="Courier New" w:hAnsi="Courier New" w:cs="Courier New"/>
    </w:rPr>
  </w:style>
  <w:style w:type="character" w:customStyle="1" w:styleId="WW8Num27z2">
    <w:name w:val="WW8Num27z2"/>
    <w:rsid w:val="00E77960"/>
    <w:rPr>
      <w:rFonts w:ascii="Wingdings" w:hAnsi="Wingdings"/>
    </w:rPr>
  </w:style>
  <w:style w:type="character" w:customStyle="1" w:styleId="WW8Num27z3">
    <w:name w:val="WW8Num27z3"/>
    <w:rsid w:val="00E77960"/>
    <w:rPr>
      <w:rFonts w:ascii="Symbol" w:hAnsi="Symbol"/>
    </w:rPr>
  </w:style>
  <w:style w:type="character" w:customStyle="1" w:styleId="WW8Num29z0">
    <w:name w:val="WW8Num29z0"/>
    <w:rsid w:val="00E77960"/>
    <w:rPr>
      <w:rFonts w:ascii="Times New Roman" w:eastAsia="MS Mincho" w:hAnsi="Times New Roman" w:cs="Times New Roman"/>
    </w:rPr>
  </w:style>
  <w:style w:type="character" w:customStyle="1" w:styleId="WW8Num29z1">
    <w:name w:val="WW8Num29z1"/>
    <w:rsid w:val="00E77960"/>
    <w:rPr>
      <w:rFonts w:ascii="Courier New" w:hAnsi="Courier New" w:cs="Courier New"/>
    </w:rPr>
  </w:style>
  <w:style w:type="character" w:customStyle="1" w:styleId="WW8Num29z2">
    <w:name w:val="WW8Num29z2"/>
    <w:rsid w:val="00E77960"/>
    <w:rPr>
      <w:rFonts w:ascii="Wingdings" w:hAnsi="Wingdings"/>
    </w:rPr>
  </w:style>
  <w:style w:type="character" w:customStyle="1" w:styleId="WW8Num29z3">
    <w:name w:val="WW8Num29z3"/>
    <w:rsid w:val="00E77960"/>
    <w:rPr>
      <w:rFonts w:ascii="Symbol" w:hAnsi="Symbol"/>
    </w:rPr>
  </w:style>
  <w:style w:type="character" w:customStyle="1" w:styleId="WW8Num31z0">
    <w:name w:val="WW8Num31z0"/>
    <w:rsid w:val="00E77960"/>
    <w:rPr>
      <w:rFonts w:ascii="Symbol" w:hAnsi="Symbol"/>
    </w:rPr>
  </w:style>
  <w:style w:type="character" w:customStyle="1" w:styleId="WW8Num31z1">
    <w:name w:val="WW8Num31z1"/>
    <w:rsid w:val="00E77960"/>
    <w:rPr>
      <w:rFonts w:ascii="Courier New" w:hAnsi="Courier New" w:cs="Courier New"/>
    </w:rPr>
  </w:style>
  <w:style w:type="character" w:customStyle="1" w:styleId="WW8Num31z2">
    <w:name w:val="WW8Num31z2"/>
    <w:rsid w:val="00E77960"/>
    <w:rPr>
      <w:rFonts w:ascii="Wingdings" w:hAnsi="Wingdings"/>
    </w:rPr>
  </w:style>
  <w:style w:type="character" w:customStyle="1" w:styleId="WW8Num34z2">
    <w:name w:val="WW8Num34z2"/>
    <w:rsid w:val="00E77960"/>
    <w:rPr>
      <w:rFonts w:ascii="Wingdings" w:hAnsi="Wingdings"/>
    </w:rPr>
  </w:style>
  <w:style w:type="character" w:customStyle="1" w:styleId="WW8Num34z3">
    <w:name w:val="WW8Num34z3"/>
    <w:rsid w:val="00E77960"/>
    <w:rPr>
      <w:rFonts w:ascii="Symbol" w:hAnsi="Symbol"/>
    </w:rPr>
  </w:style>
  <w:style w:type="character" w:customStyle="1" w:styleId="WW8Num37z0">
    <w:name w:val="WW8Num37z0"/>
    <w:rsid w:val="00E77960"/>
    <w:rPr>
      <w:rFonts w:ascii="Times New Roman" w:eastAsia="SimSun" w:hAnsi="Times New Roman" w:cs="Times New Roman"/>
    </w:rPr>
  </w:style>
  <w:style w:type="character" w:customStyle="1" w:styleId="WW8Num37z1">
    <w:name w:val="WW8Num37z1"/>
    <w:rsid w:val="00E77960"/>
    <w:rPr>
      <w:rFonts w:ascii="Wingdings" w:hAnsi="Wingdings"/>
    </w:rPr>
  </w:style>
  <w:style w:type="character" w:customStyle="1" w:styleId="WW8Num38z0">
    <w:name w:val="WW8Num38z0"/>
    <w:rsid w:val="00E77960"/>
    <w:rPr>
      <w:rFonts w:ascii="Times New Roman" w:eastAsia="SimSun" w:hAnsi="Times New Roman" w:cs="Times New Roman"/>
    </w:rPr>
  </w:style>
  <w:style w:type="character" w:customStyle="1" w:styleId="WW8Num38z1">
    <w:name w:val="WW8Num38z1"/>
    <w:rsid w:val="00E77960"/>
    <w:rPr>
      <w:rFonts w:ascii="Wingdings" w:hAnsi="Wingdings"/>
    </w:rPr>
  </w:style>
  <w:style w:type="character" w:customStyle="1" w:styleId="WW8Num41z0">
    <w:name w:val="WW8Num41z0"/>
    <w:rsid w:val="00E77960"/>
    <w:rPr>
      <w:rFonts w:ascii="Times New Roman" w:eastAsia="SimSun" w:hAnsi="Times New Roman" w:cs="Times New Roman"/>
    </w:rPr>
  </w:style>
  <w:style w:type="character" w:customStyle="1" w:styleId="WW8Num41z1">
    <w:name w:val="WW8Num41z1"/>
    <w:rsid w:val="00E77960"/>
    <w:rPr>
      <w:rFonts w:ascii="Wingdings" w:hAnsi="Wingdings"/>
    </w:rPr>
  </w:style>
  <w:style w:type="character" w:customStyle="1" w:styleId="WW8NumSt20z0">
    <w:name w:val="WW8NumSt20z0"/>
    <w:rsid w:val="00E77960"/>
    <w:rPr>
      <w:rFonts w:ascii="Geneva" w:hAnsi="Geneva"/>
    </w:rPr>
  </w:style>
  <w:style w:type="character" w:customStyle="1" w:styleId="DefaultParagraphFont1">
    <w:name w:val="Default Paragraph Font1"/>
    <w:rsid w:val="00E77960"/>
  </w:style>
  <w:style w:type="character" w:customStyle="1" w:styleId="Heading2-">
    <w:name w:val="Heading 2-"/>
    <w:rsid w:val="00E77960"/>
    <w:rPr>
      <w:rFonts w:ascii="Arial" w:hAnsi="Arial"/>
      <w:sz w:val="32"/>
      <w:lang w:val="en-GB"/>
    </w:rPr>
  </w:style>
  <w:style w:type="character" w:customStyle="1" w:styleId="CommentReference1">
    <w:name w:val="Comment Reference1"/>
    <w:rsid w:val="00E77960"/>
    <w:rPr>
      <w:sz w:val="16"/>
    </w:rPr>
  </w:style>
  <w:style w:type="paragraph" w:customStyle="1" w:styleId="ListBullet1">
    <w:name w:val="List Bullet1"/>
    <w:basedOn w:val="Normal"/>
    <w:rsid w:val="00E77960"/>
    <w:pPr>
      <w:tabs>
        <w:tab w:val="num" w:pos="644"/>
      </w:tabs>
      <w:suppressAutoHyphens/>
      <w:ind w:left="568" w:hanging="284"/>
    </w:pPr>
    <w:rPr>
      <w:rFonts w:eastAsia="MS Mincho"/>
      <w:lang w:eastAsia="ar-SA"/>
    </w:rPr>
  </w:style>
  <w:style w:type="paragraph" w:customStyle="1" w:styleId="ListBullet21">
    <w:name w:val="List Bullet 21"/>
    <w:basedOn w:val="ListBullet1"/>
    <w:rsid w:val="00E77960"/>
    <w:pPr>
      <w:tabs>
        <w:tab w:val="clear" w:pos="644"/>
        <w:tab w:val="num" w:pos="1494"/>
      </w:tabs>
      <w:ind w:left="851"/>
    </w:pPr>
  </w:style>
  <w:style w:type="paragraph" w:customStyle="1" w:styleId="ListBullet31">
    <w:name w:val="List Bullet 31"/>
    <w:basedOn w:val="ListBullet21"/>
    <w:rsid w:val="00E77960"/>
    <w:pPr>
      <w:ind w:left="1135"/>
    </w:pPr>
  </w:style>
  <w:style w:type="paragraph" w:customStyle="1" w:styleId="ListBullet41">
    <w:name w:val="List Bullet 41"/>
    <w:basedOn w:val="ListBullet31"/>
    <w:rsid w:val="00E77960"/>
    <w:pPr>
      <w:ind w:left="1418"/>
    </w:pPr>
  </w:style>
  <w:style w:type="paragraph" w:customStyle="1" w:styleId="ListBullet51">
    <w:name w:val="List Bullet 51"/>
    <w:basedOn w:val="ListBullet41"/>
    <w:rsid w:val="00E77960"/>
    <w:pPr>
      <w:ind w:left="1702"/>
    </w:pPr>
  </w:style>
  <w:style w:type="paragraph" w:customStyle="1" w:styleId="DocumentMap1">
    <w:name w:val="Document Map1"/>
    <w:basedOn w:val="Normal"/>
    <w:rsid w:val="00E77960"/>
    <w:pPr>
      <w:shd w:val="clear" w:color="auto" w:fill="000080"/>
      <w:suppressAutoHyphens/>
    </w:pPr>
    <w:rPr>
      <w:rFonts w:ascii="Tahoma" w:eastAsia="MS Mincho" w:hAnsi="Tahoma"/>
      <w:lang w:eastAsia="ar-SA"/>
    </w:rPr>
  </w:style>
  <w:style w:type="paragraph" w:customStyle="1" w:styleId="PlainText1">
    <w:name w:val="Plain Text1"/>
    <w:basedOn w:val="Normal"/>
    <w:rsid w:val="00E77960"/>
    <w:pPr>
      <w:suppressAutoHyphens/>
    </w:pPr>
    <w:rPr>
      <w:rFonts w:ascii="Courier New" w:eastAsia="MS Mincho" w:hAnsi="Courier New"/>
      <w:lang w:val="nb-NO" w:eastAsia="ar-SA"/>
    </w:rPr>
  </w:style>
  <w:style w:type="paragraph" w:customStyle="1" w:styleId="CommentText1">
    <w:name w:val="Comment Text1"/>
    <w:basedOn w:val="Normal"/>
    <w:rsid w:val="00E77960"/>
    <w:pPr>
      <w:suppressAutoHyphens/>
    </w:pPr>
    <w:rPr>
      <w:rFonts w:eastAsia="MS Mincho"/>
      <w:lang w:eastAsia="ar-SA"/>
    </w:rPr>
  </w:style>
  <w:style w:type="paragraph" w:customStyle="1" w:styleId="List31">
    <w:name w:val="List 31"/>
    <w:basedOn w:val="Normal"/>
    <w:rsid w:val="00E77960"/>
    <w:pPr>
      <w:suppressAutoHyphens/>
      <w:ind w:left="849" w:hanging="283"/>
    </w:pPr>
    <w:rPr>
      <w:rFonts w:eastAsia="MS Mincho"/>
      <w:lang w:eastAsia="ar-SA"/>
    </w:rPr>
  </w:style>
  <w:style w:type="paragraph" w:customStyle="1" w:styleId="List41">
    <w:name w:val="List 41"/>
    <w:basedOn w:val="List31"/>
    <w:rsid w:val="00E77960"/>
    <w:pPr>
      <w:ind w:left="1418" w:hanging="284"/>
    </w:pPr>
  </w:style>
  <w:style w:type="paragraph" w:customStyle="1" w:styleId="ListNumber1">
    <w:name w:val="List Number1"/>
    <w:basedOn w:val="List"/>
    <w:rsid w:val="00E7796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77960"/>
    <w:pPr>
      <w:ind w:left="851" w:hanging="284"/>
    </w:pPr>
  </w:style>
  <w:style w:type="paragraph" w:customStyle="1" w:styleId="List21">
    <w:name w:val="List 21"/>
    <w:basedOn w:val="List"/>
    <w:rsid w:val="00E7796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77960"/>
    <w:pPr>
      <w:ind w:left="1702"/>
    </w:pPr>
  </w:style>
  <w:style w:type="paragraph" w:customStyle="1" w:styleId="BodyText21">
    <w:name w:val="Body Text 21"/>
    <w:basedOn w:val="Normal"/>
    <w:rsid w:val="00E77960"/>
    <w:pPr>
      <w:suppressAutoHyphens/>
      <w:spacing w:after="120"/>
    </w:pPr>
    <w:rPr>
      <w:rFonts w:eastAsia="MS Mincho"/>
      <w:lang w:eastAsia="ar-SA"/>
    </w:rPr>
  </w:style>
  <w:style w:type="paragraph" w:customStyle="1" w:styleId="BodyText31">
    <w:name w:val="Body Text 31"/>
    <w:basedOn w:val="Normal"/>
    <w:rsid w:val="00E77960"/>
    <w:pPr>
      <w:suppressAutoHyphens/>
      <w:spacing w:after="120"/>
    </w:pPr>
    <w:rPr>
      <w:rFonts w:eastAsia="MS Mincho"/>
      <w:lang w:eastAsia="ar-SA"/>
    </w:rPr>
  </w:style>
  <w:style w:type="paragraph" w:customStyle="1" w:styleId="BodyTextIndent21">
    <w:name w:val="Body Text Indent 21"/>
    <w:basedOn w:val="Normal"/>
    <w:rsid w:val="00E779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E779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E77960"/>
    <w:pPr>
      <w:suppressAutoHyphens/>
      <w:overflowPunct w:val="0"/>
      <w:autoSpaceDE w:val="0"/>
      <w:textAlignment w:val="baseline"/>
    </w:pPr>
    <w:rPr>
      <w:rFonts w:eastAsia="MS Mincho"/>
      <w:lang w:eastAsia="ar-SA"/>
    </w:rPr>
  </w:style>
  <w:style w:type="paragraph" w:customStyle="1" w:styleId="af7">
    <w:name w:val="枠の内容"/>
    <w:basedOn w:val="BodyText"/>
    <w:rsid w:val="00E7796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E779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77960"/>
    <w:rPr>
      <w:b/>
      <w:lang w:val="en-GB" w:eastAsia="en-US" w:bidi="ar-SA"/>
    </w:rPr>
  </w:style>
  <w:style w:type="paragraph" w:customStyle="1" w:styleId="Caption2">
    <w:name w:val="Caption2"/>
    <w:basedOn w:val="Normal"/>
    <w:next w:val="Normal"/>
    <w:rsid w:val="00E7796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779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79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79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7960"/>
    <w:rPr>
      <w:rFonts w:ascii="Arial" w:hAnsi="Arial"/>
      <w:sz w:val="22"/>
      <w:lang w:val="en-GB" w:eastAsia="en-GB" w:bidi="ar-SA"/>
    </w:rPr>
  </w:style>
  <w:style w:type="character" w:customStyle="1" w:styleId="T1Zchn">
    <w:name w:val="T1 Zchn"/>
    <w:aliases w:val="Header 6 Zchn Zchn"/>
    <w:rsid w:val="00E779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E77960"/>
    <w:rPr>
      <w:rFonts w:ascii="Arial" w:hAnsi="Arial"/>
      <w:sz w:val="36"/>
      <w:lang w:val="en-GB" w:eastAsia="en-US" w:bidi="ar-SA"/>
    </w:rPr>
  </w:style>
  <w:style w:type="character" w:customStyle="1" w:styleId="T1Char4">
    <w:name w:val="T1 Char4"/>
    <w:aliases w:val="Header 6 Char Char4"/>
    <w:rsid w:val="00E779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779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77960"/>
    <w:rPr>
      <w:rFonts w:eastAsia="Batang"/>
      <w:b/>
      <w:lang w:val="en-GB" w:eastAsia="en-US" w:bidi="ar-SA"/>
    </w:rPr>
  </w:style>
  <w:style w:type="character" w:customStyle="1" w:styleId="Heading6Char2">
    <w:name w:val="Heading 6 Char2"/>
    <w:rsid w:val="00E77960"/>
    <w:rPr>
      <w:rFonts w:ascii="Arial" w:eastAsia="Times New Roman" w:hAnsi="Arial" w:cs="Times New Roman"/>
      <w:sz w:val="20"/>
      <w:szCs w:val="20"/>
      <w:lang w:val="en-GB"/>
    </w:rPr>
  </w:style>
  <w:style w:type="character" w:customStyle="1" w:styleId="T1Char5">
    <w:name w:val="T1 Char5"/>
    <w:aliases w:val="Header 6 Char Char5"/>
    <w:rsid w:val="00E77960"/>
  </w:style>
  <w:style w:type="character" w:customStyle="1" w:styleId="capChar4">
    <w:name w:val="cap Char4"/>
    <w:aliases w:val="cap Char Char4,Caption Char Char3,Caption Char1 Char Char3,cap Char Char1 Char3,Caption Char Char1 Char Char3,cap Char2 Char Char Char3"/>
    <w:rsid w:val="00E779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7960"/>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779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77960"/>
    <w:rPr>
      <w:rFonts w:ascii="Arial" w:hAnsi="Arial"/>
      <w:sz w:val="32"/>
      <w:lang w:val="en-GB"/>
    </w:rPr>
  </w:style>
  <w:style w:type="character" w:customStyle="1" w:styleId="T1Char8">
    <w:name w:val="T1 Char8"/>
    <w:aliases w:val="Header 6 Char Char7"/>
    <w:rsid w:val="00E779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779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779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79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79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79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7960"/>
    <w:rPr>
      <w:rFonts w:ascii="Arial" w:hAnsi="Arial"/>
      <w:sz w:val="32"/>
      <w:lang w:val="en-GB" w:eastAsia="en-US"/>
    </w:rPr>
  </w:style>
  <w:style w:type="character" w:customStyle="1" w:styleId="T1Char7">
    <w:name w:val="T1 Char7"/>
    <w:aliases w:val="Header 6 Char Char8"/>
    <w:rsid w:val="00E77960"/>
    <w:rPr>
      <w:rFonts w:ascii="Arial" w:hAnsi="Arial"/>
      <w:lang w:val="en-GB" w:eastAsia="en-US"/>
    </w:rPr>
  </w:style>
  <w:style w:type="paragraph" w:customStyle="1" w:styleId="16">
    <w:name w:val="题注1"/>
    <w:basedOn w:val="Normal"/>
    <w:next w:val="Normal"/>
    <w:rsid w:val="00E77960"/>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E7796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79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79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7960"/>
    <w:rPr>
      <w:rFonts w:ascii="Arial" w:hAnsi="Arial" w:cs="Arial"/>
      <w:sz w:val="24"/>
      <w:szCs w:val="24"/>
      <w:lang w:val="en-GB" w:eastAsia="en-US" w:bidi="he-IL"/>
    </w:rPr>
  </w:style>
  <w:style w:type="character" w:customStyle="1" w:styleId="T1Char9">
    <w:name w:val="T1 Char9"/>
    <w:aliases w:val="Header 6 Char Char9"/>
    <w:rsid w:val="00E77960"/>
    <w:rPr>
      <w:rFonts w:ascii="Arial" w:hAnsi="Arial" w:cs="Arial"/>
      <w:lang w:val="en-GB" w:eastAsia="en-US" w:bidi="he-IL"/>
    </w:rPr>
  </w:style>
  <w:style w:type="character" w:customStyle="1" w:styleId="BodyText2Char1">
    <w:name w:val="Body Text 2 Char1"/>
    <w:rsid w:val="00E77960"/>
    <w:rPr>
      <w:lang w:val="en-GB" w:eastAsia="ja-JP"/>
    </w:rPr>
  </w:style>
  <w:style w:type="character" w:customStyle="1" w:styleId="BodyText3Char1">
    <w:name w:val="Body Text 3 Char1"/>
    <w:rsid w:val="00E77960"/>
    <w:rPr>
      <w:lang w:val="en-GB" w:eastAsia="ja-JP"/>
    </w:rPr>
  </w:style>
  <w:style w:type="character" w:customStyle="1" w:styleId="BodyTextIndentChar1">
    <w:name w:val="Body Text Indent Char1"/>
    <w:rsid w:val="00E77960"/>
    <w:rPr>
      <w:rFonts w:eastAsia="MS Mincho"/>
      <w:lang w:val="en-GB" w:eastAsia="x-none"/>
    </w:rPr>
  </w:style>
  <w:style w:type="paragraph" w:customStyle="1" w:styleId="TDC91">
    <w:name w:val="TDC 91"/>
    <w:basedOn w:val="TOC8"/>
    <w:rsid w:val="00E7796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77960"/>
    <w:rPr>
      <w:rFonts w:ascii="Arial" w:eastAsia="MS Mincho" w:hAnsi="Arial"/>
      <w:lang w:val="en-GB" w:eastAsia="ja-JP"/>
    </w:rPr>
  </w:style>
  <w:style w:type="character" w:customStyle="1" w:styleId="NoteHeadingChar1">
    <w:name w:val="Note Heading Char1"/>
    <w:rsid w:val="00E77960"/>
    <w:rPr>
      <w:rFonts w:eastAsia="MS Mincho"/>
      <w:lang w:val="en-GB" w:eastAsia="x-none"/>
    </w:rPr>
  </w:style>
  <w:style w:type="character" w:customStyle="1" w:styleId="HTMLPreformattedChar1">
    <w:name w:val="HTML Preformatted Char1"/>
    <w:rsid w:val="00E77960"/>
    <w:rPr>
      <w:rFonts w:ascii="Courier New" w:eastAsia="MS Mincho" w:hAnsi="Courier New"/>
      <w:lang w:val="en-GB" w:eastAsia="x-none"/>
    </w:rPr>
  </w:style>
  <w:style w:type="paragraph" w:customStyle="1" w:styleId="Epgrafe1">
    <w:name w:val="Epígrafe1"/>
    <w:basedOn w:val="Normal"/>
    <w:next w:val="Normal"/>
    <w:rsid w:val="00E7796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7796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77960"/>
    <w:rPr>
      <w:rFonts w:ascii="Arial" w:eastAsia="Times New Roman" w:hAnsi="Arial"/>
      <w:lang w:val="en-GB"/>
    </w:rPr>
  </w:style>
  <w:style w:type="character" w:customStyle="1" w:styleId="Heading8Char3">
    <w:name w:val="Heading 8 Char3"/>
    <w:rsid w:val="00E77960"/>
    <w:rPr>
      <w:rFonts w:ascii="Arial" w:eastAsia="Times New Roman" w:hAnsi="Arial"/>
      <w:sz w:val="36"/>
      <w:lang w:val="en-GB"/>
    </w:rPr>
  </w:style>
  <w:style w:type="character" w:customStyle="1" w:styleId="Heading9Char2">
    <w:name w:val="Heading 9 Char2"/>
    <w:rsid w:val="00E77960"/>
    <w:rPr>
      <w:rFonts w:ascii="Arial" w:eastAsia="Times New Roman" w:hAnsi="Arial"/>
      <w:sz w:val="36"/>
      <w:lang w:val="en-GB"/>
    </w:rPr>
  </w:style>
  <w:style w:type="character" w:customStyle="1" w:styleId="FooterChar2">
    <w:name w:val="Footer Char2"/>
    <w:rsid w:val="00E77960"/>
    <w:rPr>
      <w:rFonts w:ascii="Arial" w:eastAsia="Times New Roman" w:hAnsi="Arial"/>
      <w:b/>
      <w:i/>
      <w:noProof/>
      <w:sz w:val="18"/>
    </w:rPr>
  </w:style>
  <w:style w:type="character" w:customStyle="1" w:styleId="PlainTextChar3">
    <w:name w:val="Plain Text Char3"/>
    <w:rsid w:val="00E77960"/>
    <w:rPr>
      <w:rFonts w:ascii="Courier New" w:hAnsi="Courier New"/>
      <w:lang w:val="nb-NO" w:eastAsia="ja-JP"/>
    </w:rPr>
  </w:style>
  <w:style w:type="character" w:customStyle="1" w:styleId="BodyText2Char3">
    <w:name w:val="Body Text 2 Char3"/>
    <w:rsid w:val="00E77960"/>
    <w:rPr>
      <w:rFonts w:ascii="Times New Roman" w:eastAsia="SimSun" w:hAnsi="Times New Roman"/>
      <w:lang w:val="en-GB" w:eastAsia="ja-JP"/>
    </w:rPr>
  </w:style>
  <w:style w:type="character" w:customStyle="1" w:styleId="BodyText3Char3">
    <w:name w:val="Body Text 3 Char3"/>
    <w:rsid w:val="00E77960"/>
    <w:rPr>
      <w:rFonts w:ascii="Times New Roman" w:eastAsia="SimSun" w:hAnsi="Times New Roman"/>
      <w:lang w:val="en-GB" w:eastAsia="ja-JP"/>
    </w:rPr>
  </w:style>
  <w:style w:type="paragraph" w:customStyle="1" w:styleId="H62">
    <w:name w:val="样式 H6"/>
    <w:basedOn w:val="H6"/>
    <w:rsid w:val="00E77960"/>
    <w:pPr>
      <w:overflowPunct w:val="0"/>
      <w:autoSpaceDE w:val="0"/>
      <w:autoSpaceDN w:val="0"/>
      <w:adjustRightInd w:val="0"/>
      <w:textAlignment w:val="baseline"/>
    </w:pPr>
    <w:rPr>
      <w:lang w:eastAsia="en-GB"/>
    </w:rPr>
  </w:style>
  <w:style w:type="paragraph" w:customStyle="1" w:styleId="TH0">
    <w:name w:val="样式 TH"/>
    <w:basedOn w:val="TH"/>
    <w:rsid w:val="00E77960"/>
    <w:pPr>
      <w:overflowPunct w:val="0"/>
      <w:autoSpaceDE w:val="0"/>
      <w:autoSpaceDN w:val="0"/>
      <w:adjustRightInd w:val="0"/>
      <w:textAlignment w:val="baseline"/>
    </w:pPr>
    <w:rPr>
      <w:bCs/>
      <w:lang w:eastAsia="en-GB"/>
    </w:rPr>
  </w:style>
  <w:style w:type="character" w:customStyle="1" w:styleId="ListChar3">
    <w:name w:val="List Char3"/>
    <w:rsid w:val="00E77960"/>
    <w:rPr>
      <w:rFonts w:ascii="Times New Roman" w:eastAsia="Times New Roman" w:hAnsi="Times New Roman"/>
      <w:lang w:val="en-GB"/>
    </w:rPr>
  </w:style>
  <w:style w:type="character" w:customStyle="1" w:styleId="BodyTextIndentChar3">
    <w:name w:val="Body Text Indent Char3"/>
    <w:rsid w:val="00E77960"/>
    <w:rPr>
      <w:rFonts w:ascii="Times New Roman" w:eastAsia="SimSun" w:hAnsi="Times New Roman"/>
      <w:lang w:val="en-GB" w:eastAsia="ja-JP"/>
    </w:rPr>
  </w:style>
  <w:style w:type="character" w:customStyle="1" w:styleId="BodyTextIndent2Char3">
    <w:name w:val="Body Text Indent 2 Char3"/>
    <w:rsid w:val="00E77960"/>
    <w:rPr>
      <w:rFonts w:ascii="Arial" w:eastAsia="MS Mincho" w:hAnsi="Arial" w:cs="Arial"/>
      <w:lang w:val="en-GB" w:eastAsia="ja-JP"/>
    </w:rPr>
  </w:style>
  <w:style w:type="character" w:customStyle="1" w:styleId="Heading7Char2">
    <w:name w:val="Heading 7 Char2"/>
    <w:rsid w:val="00E77960"/>
    <w:rPr>
      <w:rFonts w:ascii="Arial" w:hAnsi="Arial"/>
      <w:lang w:val="en-GB" w:eastAsia="en-GB" w:bidi="ar-SA"/>
    </w:rPr>
  </w:style>
  <w:style w:type="character" w:customStyle="1" w:styleId="Heading8Char2">
    <w:name w:val="Heading 8 Char2"/>
    <w:rsid w:val="00E77960"/>
    <w:rPr>
      <w:rFonts w:ascii="Arial" w:hAnsi="Arial"/>
      <w:sz w:val="36"/>
      <w:lang w:val="en-GB" w:eastAsia="en-GB" w:bidi="ar-SA"/>
    </w:rPr>
  </w:style>
  <w:style w:type="character" w:customStyle="1" w:styleId="ListChar2">
    <w:name w:val="List Char2"/>
    <w:rsid w:val="00E77960"/>
    <w:rPr>
      <w:lang w:val="en-GB" w:eastAsia="en-GB" w:bidi="ar-SA"/>
    </w:rPr>
  </w:style>
  <w:style w:type="character" w:customStyle="1" w:styleId="PlainTextChar2">
    <w:name w:val="Plain Text Char2"/>
    <w:rsid w:val="00E77960"/>
    <w:rPr>
      <w:rFonts w:ascii="Courier New" w:hAnsi="Courier New"/>
      <w:lang w:val="nb-NO" w:eastAsia="en-US" w:bidi="ar-SA"/>
    </w:rPr>
  </w:style>
  <w:style w:type="character" w:customStyle="1" w:styleId="CommentTextChar2">
    <w:name w:val="Comment Text Char2"/>
    <w:semiHidden/>
    <w:rsid w:val="00E77960"/>
    <w:rPr>
      <w:lang w:val="en-GB" w:eastAsia="en-US" w:bidi="ar-SA"/>
    </w:rPr>
  </w:style>
  <w:style w:type="character" w:customStyle="1" w:styleId="BodyText2Char2">
    <w:name w:val="Body Text 2 Char2"/>
    <w:rsid w:val="00E77960"/>
    <w:rPr>
      <w:lang w:val="en-GB" w:eastAsia="ja-JP" w:bidi="ar-SA"/>
    </w:rPr>
  </w:style>
  <w:style w:type="character" w:customStyle="1" w:styleId="BodyText3Char2">
    <w:name w:val="Body Text 3 Char2"/>
    <w:rsid w:val="00E77960"/>
    <w:rPr>
      <w:lang w:val="en-GB" w:eastAsia="ja-JP" w:bidi="ar-SA"/>
    </w:rPr>
  </w:style>
  <w:style w:type="character" w:customStyle="1" w:styleId="BodyTextIndentChar2">
    <w:name w:val="Body Text Indent Char2"/>
    <w:rsid w:val="00E77960"/>
    <w:rPr>
      <w:lang w:val="en-GB" w:eastAsia="en-US" w:bidi="ar-SA"/>
    </w:rPr>
  </w:style>
  <w:style w:type="character" w:customStyle="1" w:styleId="BodyTextIndent2Char2">
    <w:name w:val="Body Text Indent 2 Char2"/>
    <w:rsid w:val="00E77960"/>
    <w:rPr>
      <w:rFonts w:ascii="Arial" w:eastAsia="MS Mincho" w:hAnsi="Arial" w:cs="Arial"/>
      <w:lang w:val="en-GB" w:eastAsia="ja-JP" w:bidi="ar-SA"/>
    </w:rPr>
  </w:style>
  <w:style w:type="paragraph" w:customStyle="1" w:styleId="26">
    <w:name w:val="列出段落2"/>
    <w:basedOn w:val="Normal"/>
    <w:qFormat/>
    <w:rsid w:val="00E77960"/>
    <w:pPr>
      <w:ind w:firstLineChars="200" w:firstLine="420"/>
    </w:pPr>
    <w:rPr>
      <w:rFonts w:eastAsia="SimSun"/>
      <w:lang w:eastAsia="en-GB"/>
    </w:rPr>
  </w:style>
  <w:style w:type="paragraph" w:customStyle="1" w:styleId="27">
    <w:name w:val="(文字) (文字)2"/>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7960"/>
    <w:rPr>
      <w:lang w:val="en-GB" w:eastAsia="ja-JP" w:bidi="ar-SA"/>
    </w:rPr>
  </w:style>
  <w:style w:type="paragraph" w:customStyle="1" w:styleId="ListParagraph1">
    <w:name w:val="List Paragraph1"/>
    <w:basedOn w:val="Normal"/>
    <w:qFormat/>
    <w:rsid w:val="00E77960"/>
    <w:pPr>
      <w:overflowPunct w:val="0"/>
      <w:autoSpaceDE w:val="0"/>
      <w:autoSpaceDN w:val="0"/>
      <w:adjustRightInd w:val="0"/>
      <w:ind w:left="720"/>
      <w:contextualSpacing/>
      <w:textAlignment w:val="baseline"/>
    </w:pPr>
    <w:rPr>
      <w:lang w:eastAsia="en-GB"/>
    </w:rPr>
  </w:style>
  <w:style w:type="character" w:customStyle="1" w:styleId="18">
    <w:name w:val="段落フォント1"/>
    <w:rsid w:val="00E77960"/>
  </w:style>
  <w:style w:type="character" w:customStyle="1" w:styleId="19">
    <w:name w:val="コメント参照1"/>
    <w:rsid w:val="00E77960"/>
    <w:rPr>
      <w:sz w:val="16"/>
    </w:rPr>
  </w:style>
  <w:style w:type="paragraph" w:customStyle="1" w:styleId="1a">
    <w:name w:val="図表番号1"/>
    <w:basedOn w:val="Normal"/>
    <w:rsid w:val="00E77960"/>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E77960"/>
    <w:pPr>
      <w:tabs>
        <w:tab w:val="num" w:pos="644"/>
      </w:tabs>
      <w:suppressAutoHyphens/>
      <w:ind w:left="644" w:hanging="360"/>
    </w:pPr>
    <w:rPr>
      <w:rFonts w:eastAsia="MS Mincho" w:cs="CG Times (WN)"/>
      <w:lang w:eastAsia="ar-SA"/>
    </w:rPr>
  </w:style>
  <w:style w:type="paragraph" w:customStyle="1" w:styleId="210">
    <w:name w:val="段落番号 21"/>
    <w:basedOn w:val="1b"/>
    <w:rsid w:val="00E77960"/>
    <w:pPr>
      <w:ind w:left="851" w:hanging="284"/>
    </w:pPr>
  </w:style>
  <w:style w:type="paragraph" w:customStyle="1" w:styleId="1c">
    <w:name w:val="箇条書き1"/>
    <w:basedOn w:val="List"/>
    <w:rsid w:val="00E77960"/>
    <w:pPr>
      <w:tabs>
        <w:tab w:val="num" w:pos="644"/>
      </w:tabs>
      <w:suppressAutoHyphens/>
      <w:ind w:left="644" w:hanging="360"/>
    </w:pPr>
    <w:rPr>
      <w:rFonts w:eastAsia="MS Mincho" w:cs="CG Times (WN)"/>
      <w:lang w:eastAsia="ar-SA"/>
    </w:rPr>
  </w:style>
  <w:style w:type="paragraph" w:customStyle="1" w:styleId="211">
    <w:name w:val="箇条書き 21"/>
    <w:basedOn w:val="1c"/>
    <w:rsid w:val="00E77960"/>
    <w:pPr>
      <w:tabs>
        <w:tab w:val="clear" w:pos="644"/>
        <w:tab w:val="num" w:pos="1494"/>
      </w:tabs>
      <w:ind w:left="851" w:hanging="284"/>
    </w:pPr>
  </w:style>
  <w:style w:type="paragraph" w:customStyle="1" w:styleId="310">
    <w:name w:val="箇条書き 31"/>
    <w:basedOn w:val="211"/>
    <w:rsid w:val="00E77960"/>
    <w:pPr>
      <w:ind w:left="1135"/>
    </w:pPr>
  </w:style>
  <w:style w:type="paragraph" w:customStyle="1" w:styleId="212">
    <w:name w:val="一覧 21"/>
    <w:basedOn w:val="List"/>
    <w:rsid w:val="00E77960"/>
    <w:pPr>
      <w:suppressAutoHyphens/>
      <w:ind w:left="851"/>
    </w:pPr>
    <w:rPr>
      <w:rFonts w:eastAsia="MS Mincho" w:cs="CG Times (WN)"/>
      <w:lang w:eastAsia="ar-SA"/>
    </w:rPr>
  </w:style>
  <w:style w:type="paragraph" w:customStyle="1" w:styleId="311">
    <w:name w:val="一覧 31"/>
    <w:basedOn w:val="212"/>
    <w:rsid w:val="00E77960"/>
    <w:pPr>
      <w:ind w:left="1135"/>
    </w:pPr>
  </w:style>
  <w:style w:type="paragraph" w:customStyle="1" w:styleId="410">
    <w:name w:val="一覧 41"/>
    <w:basedOn w:val="311"/>
    <w:rsid w:val="00E77960"/>
    <w:pPr>
      <w:ind w:left="1418"/>
    </w:pPr>
  </w:style>
  <w:style w:type="paragraph" w:customStyle="1" w:styleId="510">
    <w:name w:val="一覧 51"/>
    <w:basedOn w:val="410"/>
    <w:rsid w:val="00E77960"/>
    <w:pPr>
      <w:ind w:left="1702"/>
    </w:pPr>
  </w:style>
  <w:style w:type="paragraph" w:customStyle="1" w:styleId="411">
    <w:name w:val="箇条書き 41"/>
    <w:basedOn w:val="310"/>
    <w:rsid w:val="00E77960"/>
    <w:pPr>
      <w:ind w:left="1418"/>
    </w:pPr>
  </w:style>
  <w:style w:type="paragraph" w:customStyle="1" w:styleId="511">
    <w:name w:val="箇条書き 51"/>
    <w:basedOn w:val="411"/>
    <w:rsid w:val="00E77960"/>
    <w:pPr>
      <w:ind w:left="1702"/>
    </w:pPr>
  </w:style>
  <w:style w:type="paragraph" w:customStyle="1" w:styleId="1d">
    <w:name w:val="コメント文字列1"/>
    <w:basedOn w:val="Normal"/>
    <w:rsid w:val="00E77960"/>
    <w:pPr>
      <w:suppressAutoHyphens/>
    </w:pPr>
    <w:rPr>
      <w:rFonts w:eastAsia="MS Mincho" w:cs="CG Times (WN)"/>
      <w:lang w:eastAsia="ar-SA"/>
    </w:rPr>
  </w:style>
  <w:style w:type="paragraph" w:customStyle="1" w:styleId="1e">
    <w:name w:val="吹き出し1"/>
    <w:basedOn w:val="Normal"/>
    <w:rsid w:val="00E77960"/>
    <w:pPr>
      <w:suppressAutoHyphens/>
    </w:pPr>
    <w:rPr>
      <w:rFonts w:ascii="Tahoma" w:eastAsia="MS Mincho" w:hAnsi="Tahoma" w:cs="Tahoma"/>
      <w:sz w:val="16"/>
      <w:szCs w:val="16"/>
      <w:lang w:eastAsia="ar-SA"/>
    </w:rPr>
  </w:style>
  <w:style w:type="paragraph" w:customStyle="1" w:styleId="1f">
    <w:name w:val="コメント内容1"/>
    <w:basedOn w:val="1d"/>
    <w:next w:val="1d"/>
    <w:rsid w:val="00E77960"/>
    <w:rPr>
      <w:b/>
      <w:bCs/>
    </w:rPr>
  </w:style>
  <w:style w:type="paragraph" w:customStyle="1" w:styleId="1f0">
    <w:name w:val="見出しマップ1"/>
    <w:basedOn w:val="Normal"/>
    <w:rsid w:val="00E77960"/>
    <w:pPr>
      <w:shd w:val="clear" w:color="auto" w:fill="000080"/>
      <w:suppressAutoHyphens/>
    </w:pPr>
    <w:rPr>
      <w:rFonts w:ascii="Tahoma" w:eastAsia="MS Mincho" w:hAnsi="Tahoma" w:cs="Tahoma"/>
      <w:lang w:eastAsia="ar-SA"/>
    </w:rPr>
  </w:style>
  <w:style w:type="paragraph" w:customStyle="1" w:styleId="1f1">
    <w:name w:val="書式なし1"/>
    <w:basedOn w:val="Normal"/>
    <w:rsid w:val="00E779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E779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E779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E779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77960"/>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E77960"/>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E779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E779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77960"/>
    <w:rPr>
      <w:rFonts w:ascii="Arial" w:hAnsi="Arial"/>
      <w:lang w:val="en-GB" w:eastAsia="en-US"/>
    </w:rPr>
  </w:style>
  <w:style w:type="character" w:customStyle="1" w:styleId="EmailStyle97">
    <w:name w:val="EmailStyle97"/>
    <w:semiHidden/>
    <w:rsid w:val="00E77960"/>
    <w:rPr>
      <w:rFonts w:ascii="Arial" w:hAnsi="Arial" w:cs="Arial"/>
      <w:color w:val="auto"/>
      <w:sz w:val="20"/>
      <w:szCs w:val="20"/>
    </w:rPr>
  </w:style>
  <w:style w:type="character" w:customStyle="1" w:styleId="B1C">
    <w:name w:val="B1 C"/>
    <w:rsid w:val="00E77960"/>
    <w:rPr>
      <w:lang w:val="en-GB" w:eastAsia="en-US" w:bidi="ar-SA"/>
    </w:rPr>
  </w:style>
  <w:style w:type="character" w:customStyle="1" w:styleId="Titre3">
    <w:name w:val="Titre 3"/>
    <w:rsid w:val="00E77960"/>
    <w:rPr>
      <w:rFonts w:ascii="Arial" w:hAnsi="Arial"/>
      <w:sz w:val="28"/>
      <w:szCs w:val="28"/>
      <w:lang w:val="en-GB" w:eastAsia="en-GB"/>
    </w:rPr>
  </w:style>
  <w:style w:type="character" w:customStyle="1" w:styleId="B2C">
    <w:name w:val="B2 C"/>
    <w:rsid w:val="00E77960"/>
    <w:rPr>
      <w:lang w:val="en-GB" w:eastAsia="en-GB"/>
    </w:rPr>
  </w:style>
  <w:style w:type="paragraph" w:customStyle="1" w:styleId="CommentNokia">
    <w:name w:val="Comment Nokia"/>
    <w:basedOn w:val="Normal"/>
    <w:rsid w:val="00E779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E77960"/>
    <w:pPr>
      <w:spacing w:after="220"/>
      <w:ind w:left="1298"/>
    </w:pPr>
    <w:rPr>
      <w:rFonts w:ascii="Arial" w:eastAsia="SimSun" w:hAnsi="Arial"/>
      <w:lang w:val="en-US" w:eastAsia="en-GB"/>
    </w:rPr>
  </w:style>
  <w:style w:type="character" w:customStyle="1" w:styleId="st1">
    <w:name w:val="st1"/>
    <w:rsid w:val="00E779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79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77960"/>
    <w:rPr>
      <w:rFonts w:ascii="Arial" w:hAnsi="Arial"/>
      <w:sz w:val="36"/>
      <w:lang w:val="en-GB" w:eastAsia="en-US" w:bidi="ar-SA"/>
    </w:rPr>
  </w:style>
  <w:style w:type="paragraph" w:customStyle="1" w:styleId="1Char">
    <w:name w:val="(文字) (文字)1 Char (文字) (文字)"/>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E77960"/>
    <w:rPr>
      <w:rFonts w:ascii="Arial" w:hAnsi="Arial" w:cs="Arial"/>
      <w:color w:val="auto"/>
      <w:sz w:val="20"/>
      <w:szCs w:val="20"/>
    </w:rPr>
  </w:style>
  <w:style w:type="paragraph" w:customStyle="1" w:styleId="ZchnZchn1">
    <w:name w:val="Zchn Zchn1"/>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77960"/>
    <w:rPr>
      <w:rFonts w:ascii="Courier New" w:eastAsia="Batang" w:hAnsi="Courier New"/>
      <w:lang w:val="nb-NO" w:eastAsia="en-US" w:bidi="ar-SA"/>
    </w:rPr>
  </w:style>
  <w:style w:type="paragraph" w:customStyle="1" w:styleId="-PAGE-">
    <w:name w:val="- PAGE -"/>
    <w:rsid w:val="00E77960"/>
    <w:rPr>
      <w:rFonts w:eastAsia="SimSun"/>
      <w:sz w:val="24"/>
      <w:szCs w:val="24"/>
      <w:lang w:eastAsia="ko-KR"/>
    </w:rPr>
  </w:style>
  <w:style w:type="paragraph" w:customStyle="1" w:styleId="Lastprinted">
    <w:name w:val="Last printed"/>
    <w:rsid w:val="00E77960"/>
    <w:rPr>
      <w:rFonts w:eastAsia="SimSun"/>
      <w:sz w:val="24"/>
      <w:szCs w:val="24"/>
      <w:lang w:eastAsia="ko-KR"/>
    </w:rPr>
  </w:style>
  <w:style w:type="paragraph" w:customStyle="1" w:styleId="Lastsavedby">
    <w:name w:val="Last saved by"/>
    <w:rsid w:val="00E77960"/>
    <w:rPr>
      <w:rFonts w:eastAsia="SimSun"/>
      <w:sz w:val="24"/>
      <w:szCs w:val="24"/>
      <w:lang w:eastAsia="ko-KR"/>
    </w:rPr>
  </w:style>
  <w:style w:type="paragraph" w:customStyle="1" w:styleId="Filename">
    <w:name w:val="Filename"/>
    <w:rsid w:val="00E77960"/>
    <w:rPr>
      <w:rFonts w:eastAsia="SimSun"/>
      <w:sz w:val="24"/>
      <w:szCs w:val="24"/>
      <w:lang w:eastAsia="ko-KR"/>
    </w:rPr>
  </w:style>
  <w:style w:type="paragraph" w:customStyle="1" w:styleId="ATC">
    <w:name w:val="ATC"/>
    <w:basedOn w:val="Normal"/>
    <w:rsid w:val="00E77960"/>
    <w:pPr>
      <w:overflowPunct w:val="0"/>
      <w:autoSpaceDE w:val="0"/>
      <w:autoSpaceDN w:val="0"/>
      <w:adjustRightInd w:val="0"/>
      <w:textAlignment w:val="baseline"/>
    </w:pPr>
    <w:rPr>
      <w:lang w:eastAsia="ja-JP"/>
    </w:rPr>
  </w:style>
  <w:style w:type="paragraph" w:customStyle="1" w:styleId="TaOC">
    <w:name w:val="TaOC"/>
    <w:basedOn w:val="TAC"/>
    <w:rsid w:val="00E77960"/>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779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7796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E779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E779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E77960"/>
    <w:rPr>
      <w:lang w:eastAsia="en-GB"/>
    </w:rPr>
  </w:style>
  <w:style w:type="character" w:customStyle="1" w:styleId="List3Char">
    <w:name w:val="List 3 Char"/>
    <w:link w:val="List3"/>
    <w:rsid w:val="00E77960"/>
    <w:rPr>
      <w:lang w:eastAsia="en-GB"/>
    </w:rPr>
  </w:style>
  <w:style w:type="paragraph" w:customStyle="1" w:styleId="CharChar3CharCharCharCharCharChar">
    <w:name w:val="Char Char3 Char Char Char Char Char Char"/>
    <w:semiHidden/>
    <w:rsid w:val="00E779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7960"/>
    <w:rPr>
      <w:rFonts w:ascii="Arial" w:eastAsia="MS Mincho" w:hAnsi="Arial"/>
      <w:sz w:val="36"/>
      <w:lang w:val="en-GB" w:eastAsia="en-US" w:bidi="ar-SA"/>
    </w:rPr>
  </w:style>
  <w:style w:type="paragraph" w:customStyle="1" w:styleId="35">
    <w:name w:val="列出段落3"/>
    <w:basedOn w:val="Normal"/>
    <w:qFormat/>
    <w:rsid w:val="00E77960"/>
    <w:pPr>
      <w:ind w:firstLineChars="200" w:firstLine="420"/>
    </w:pPr>
    <w:rPr>
      <w:rFonts w:eastAsia="SimSun"/>
      <w:lang w:eastAsia="en-GB"/>
    </w:rPr>
  </w:style>
  <w:style w:type="paragraph" w:customStyle="1" w:styleId="1f4">
    <w:name w:val="无间隔1"/>
    <w:qFormat/>
    <w:rsid w:val="00E77960"/>
    <w:rPr>
      <w:rFonts w:eastAsia="SimSun"/>
      <w:lang w:eastAsia="en-US"/>
    </w:rPr>
  </w:style>
  <w:style w:type="paragraph" w:customStyle="1" w:styleId="B-Body">
    <w:name w:val="B-Body"/>
    <w:link w:val="B-BodyChar"/>
    <w:qFormat/>
    <w:rsid w:val="00E77960"/>
    <w:pPr>
      <w:tabs>
        <w:tab w:val="left" w:pos="2160"/>
      </w:tabs>
      <w:spacing w:before="120" w:after="40"/>
      <w:ind w:left="720"/>
    </w:pPr>
    <w:rPr>
      <w:sz w:val="22"/>
    </w:rPr>
  </w:style>
  <w:style w:type="character" w:customStyle="1" w:styleId="B-BodyChar">
    <w:name w:val="B-Body Char"/>
    <w:link w:val="B-Body"/>
    <w:rsid w:val="00E77960"/>
    <w:rPr>
      <w:sz w:val="22"/>
      <w:lang w:eastAsia="en-GB"/>
    </w:rPr>
  </w:style>
  <w:style w:type="paragraph" w:customStyle="1" w:styleId="43">
    <w:name w:val="列出段落4"/>
    <w:basedOn w:val="Normal"/>
    <w:qFormat/>
    <w:rsid w:val="00E77960"/>
    <w:pPr>
      <w:ind w:firstLineChars="200" w:firstLine="420"/>
    </w:pPr>
    <w:rPr>
      <w:rFonts w:eastAsia="SimSun"/>
      <w:lang w:eastAsia="en-GB"/>
    </w:rPr>
  </w:style>
  <w:style w:type="paragraph" w:customStyle="1" w:styleId="TF1">
    <w:name w:val="TF1"/>
    <w:link w:val="TFZchn"/>
    <w:rsid w:val="00E779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79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7960"/>
    <w:rPr>
      <w:rFonts w:ascii="Arial" w:hAnsi="Arial"/>
      <w:sz w:val="24"/>
      <w:lang w:val="en-GB"/>
    </w:rPr>
  </w:style>
  <w:style w:type="character" w:customStyle="1" w:styleId="2Char">
    <w:name w:val="标题 2 Char"/>
    <w:aliases w:val="22 Char"/>
    <w:uiPriority w:val="9"/>
    <w:rsid w:val="00E77960"/>
    <w:rPr>
      <w:rFonts w:ascii="Arial" w:hAnsi="Arial"/>
      <w:sz w:val="32"/>
      <w:lang w:val="en-GB"/>
    </w:rPr>
  </w:style>
  <w:style w:type="character" w:customStyle="1" w:styleId="3Char">
    <w:name w:val="标题 3 Char"/>
    <w:uiPriority w:val="9"/>
    <w:rsid w:val="00E779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77960"/>
    <w:rPr>
      <w:rFonts w:ascii="Arial" w:hAnsi="Arial"/>
      <w:sz w:val="24"/>
      <w:szCs w:val="28"/>
      <w:lang w:val="en-GB" w:eastAsia="en-GB"/>
    </w:rPr>
  </w:style>
  <w:style w:type="character" w:customStyle="1" w:styleId="6Char">
    <w:name w:val="标题 6 Char"/>
    <w:uiPriority w:val="9"/>
    <w:rsid w:val="00E77960"/>
    <w:rPr>
      <w:rFonts w:ascii="Arial" w:hAnsi="Arial"/>
      <w:lang w:val="en-GB"/>
    </w:rPr>
  </w:style>
  <w:style w:type="character" w:customStyle="1" w:styleId="7Char">
    <w:name w:val="标题 7 Char"/>
    <w:uiPriority w:val="9"/>
    <w:rsid w:val="00E77960"/>
    <w:rPr>
      <w:rFonts w:ascii="Arial" w:hAnsi="Arial"/>
      <w:lang w:val="en-GB"/>
    </w:rPr>
  </w:style>
  <w:style w:type="character" w:customStyle="1" w:styleId="8Char">
    <w:name w:val="标题 8 Char"/>
    <w:uiPriority w:val="9"/>
    <w:rsid w:val="00E77960"/>
    <w:rPr>
      <w:rFonts w:ascii="Arial" w:hAnsi="Arial"/>
      <w:sz w:val="36"/>
      <w:lang w:val="en-GB"/>
    </w:rPr>
  </w:style>
  <w:style w:type="character" w:customStyle="1" w:styleId="9Char">
    <w:name w:val="标题 9 Char"/>
    <w:uiPriority w:val="9"/>
    <w:rsid w:val="00E77960"/>
    <w:rPr>
      <w:rFonts w:ascii="Arial" w:hAnsi="Arial"/>
      <w:sz w:val="36"/>
      <w:lang w:val="en-GB"/>
    </w:rPr>
  </w:style>
  <w:style w:type="character" w:customStyle="1" w:styleId="Char2">
    <w:name w:val="页脚 Char"/>
    <w:uiPriority w:val="99"/>
    <w:rsid w:val="00E77960"/>
    <w:rPr>
      <w:rFonts w:ascii="Arial" w:hAnsi="Arial"/>
      <w:b/>
      <w:i/>
      <w:noProof/>
      <w:sz w:val="18"/>
    </w:rPr>
  </w:style>
  <w:style w:type="character" w:customStyle="1" w:styleId="Char3">
    <w:name w:val="列表 Char"/>
    <w:rsid w:val="00E77960"/>
    <w:rPr>
      <w:lang w:val="en-GB"/>
    </w:rPr>
  </w:style>
  <w:style w:type="character" w:customStyle="1" w:styleId="Char4">
    <w:name w:val="文档结构图 Char"/>
    <w:uiPriority w:val="99"/>
    <w:semiHidden/>
    <w:rsid w:val="00E77960"/>
    <w:rPr>
      <w:rFonts w:ascii="Tahoma" w:hAnsi="Tahoma"/>
      <w:lang w:val="en-GB" w:eastAsia="en-US"/>
    </w:rPr>
  </w:style>
  <w:style w:type="character" w:customStyle="1" w:styleId="Char5">
    <w:name w:val="纯文本 Char"/>
    <w:rsid w:val="00E77960"/>
    <w:rPr>
      <w:rFonts w:ascii="Courier New" w:hAnsi="Courier New"/>
      <w:lang w:val="nb-NO"/>
    </w:rPr>
  </w:style>
  <w:style w:type="character" w:customStyle="1" w:styleId="Char6">
    <w:name w:val="批注框文本 Char"/>
    <w:uiPriority w:val="99"/>
    <w:rsid w:val="00E77960"/>
    <w:rPr>
      <w:rFonts w:ascii="Tahoma" w:hAnsi="Tahoma" w:cs="Tahoma"/>
      <w:sz w:val="16"/>
      <w:szCs w:val="16"/>
      <w:lang w:val="en-GB" w:eastAsia="en-GB" w:bidi="ar-SA"/>
    </w:rPr>
  </w:style>
  <w:style w:type="character" w:customStyle="1" w:styleId="Char7">
    <w:name w:val="日期 Char"/>
    <w:rsid w:val="00E77960"/>
    <w:rPr>
      <w:lang w:val="en-GB"/>
    </w:rPr>
  </w:style>
  <w:style w:type="paragraph" w:customStyle="1" w:styleId="45">
    <w:name w:val="修订4"/>
    <w:hidden/>
    <w:semiHidden/>
    <w:rsid w:val="00E77960"/>
    <w:rPr>
      <w:rFonts w:eastAsia="Batang"/>
      <w:lang w:eastAsia="en-US"/>
    </w:rPr>
  </w:style>
  <w:style w:type="paragraph" w:customStyle="1" w:styleId="Commentnokia0">
    <w:name w:val="Comment nokia"/>
    <w:basedOn w:val="Heading4"/>
    <w:rsid w:val="00E77960"/>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E77960"/>
    <w:pPr>
      <w:ind w:firstLineChars="200" w:firstLine="420"/>
    </w:pPr>
    <w:rPr>
      <w:rFonts w:eastAsia="SimSun"/>
      <w:lang w:eastAsia="en-GB"/>
    </w:rPr>
  </w:style>
  <w:style w:type="paragraph" w:customStyle="1" w:styleId="53">
    <w:name w:val="修订5"/>
    <w:hidden/>
    <w:semiHidden/>
    <w:rsid w:val="00E77960"/>
    <w:rPr>
      <w:rFonts w:eastAsia="Batang"/>
      <w:lang w:eastAsia="en-US"/>
    </w:rPr>
  </w:style>
  <w:style w:type="character" w:customStyle="1" w:styleId="Char8">
    <w:name w:val="批注文字 Char"/>
    <w:uiPriority w:val="99"/>
    <w:qFormat/>
    <w:rsid w:val="00E77960"/>
    <w:rPr>
      <w:lang w:val="en-GB" w:eastAsia="x-none"/>
    </w:rPr>
  </w:style>
  <w:style w:type="character" w:customStyle="1" w:styleId="Char10">
    <w:name w:val="批注主题 Char1"/>
    <w:uiPriority w:val="99"/>
    <w:rsid w:val="00E77960"/>
    <w:rPr>
      <w:b/>
      <w:bCs/>
      <w:lang w:val="en-GB" w:eastAsia="x-none"/>
    </w:rPr>
  </w:style>
  <w:style w:type="character" w:customStyle="1" w:styleId="Titre32">
    <w:name w:val="Titre 32"/>
    <w:rsid w:val="00E77960"/>
    <w:rPr>
      <w:rFonts w:ascii="Arial" w:hAnsi="Arial"/>
      <w:sz w:val="28"/>
      <w:szCs w:val="28"/>
      <w:lang w:val="en-GB" w:eastAsia="en-GB"/>
    </w:rPr>
  </w:style>
  <w:style w:type="character" w:customStyle="1" w:styleId="Titre31">
    <w:name w:val="Titre 31"/>
    <w:rsid w:val="00E77960"/>
    <w:rPr>
      <w:rFonts w:ascii="Arial" w:hAnsi="Arial"/>
      <w:sz w:val="28"/>
      <w:szCs w:val="28"/>
      <w:lang w:val="en-GB" w:eastAsia="en-GB"/>
    </w:rPr>
  </w:style>
  <w:style w:type="character" w:customStyle="1" w:styleId="trans">
    <w:name w:val="trans"/>
    <w:rsid w:val="00E77960"/>
  </w:style>
  <w:style w:type="character" w:customStyle="1" w:styleId="Char11">
    <w:name w:val="批注文字 Char1"/>
    <w:rsid w:val="00E77960"/>
    <w:rPr>
      <w:rFonts w:ascii="Times New Roman" w:hAnsi="Times New Roman"/>
      <w:lang w:val="en-GB" w:eastAsia="en-US"/>
    </w:rPr>
  </w:style>
  <w:style w:type="character" w:customStyle="1" w:styleId="h48">
    <w:name w:val="h48"/>
    <w:rsid w:val="00E77960"/>
    <w:rPr>
      <w:rFonts w:ascii="Arial" w:hAnsi="Arial" w:cs="Arial" w:hint="default"/>
      <w:sz w:val="24"/>
      <w:lang w:val="en-GB"/>
    </w:rPr>
  </w:style>
  <w:style w:type="character" w:customStyle="1" w:styleId="h510">
    <w:name w:val="h51"/>
    <w:rsid w:val="00E77960"/>
    <w:rPr>
      <w:rFonts w:ascii="Arial" w:eastAsia="SimSun" w:hAnsi="Arial" w:cs="Arial" w:hint="default"/>
      <w:sz w:val="22"/>
      <w:lang w:val="en-GB" w:eastAsia="en-US" w:bidi="ar-SA"/>
    </w:rPr>
  </w:style>
  <w:style w:type="character" w:customStyle="1" w:styleId="Head2A1">
    <w:name w:val="Head2A1"/>
    <w:rsid w:val="00E779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E7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7960"/>
    <w:rPr>
      <w:lang w:eastAsia="en-US"/>
    </w:rPr>
  </w:style>
  <w:style w:type="paragraph" w:customStyle="1" w:styleId="TAHCarNotBold">
    <w:name w:val="TAH Car + Not Bold"/>
    <w:basedOn w:val="Normal"/>
    <w:rsid w:val="00E77960"/>
    <w:pPr>
      <w:keepNext/>
      <w:keepLines/>
      <w:spacing w:after="0"/>
    </w:pPr>
    <w:rPr>
      <w:rFonts w:ascii="Arial" w:hAnsi="Arial"/>
      <w:sz w:val="18"/>
      <w:lang w:eastAsia="en-GB"/>
    </w:rPr>
  </w:style>
  <w:style w:type="character" w:customStyle="1" w:styleId="Heading7Char4">
    <w:name w:val="Heading 7 Char4"/>
    <w:rsid w:val="00E77960"/>
    <w:rPr>
      <w:rFonts w:ascii="Arial" w:eastAsia="Times New Roman" w:hAnsi="Arial"/>
    </w:rPr>
  </w:style>
  <w:style w:type="character" w:customStyle="1" w:styleId="Heading8Char4">
    <w:name w:val="Heading 8 Char4"/>
    <w:rsid w:val="00E77960"/>
    <w:rPr>
      <w:rFonts w:ascii="Arial" w:eastAsia="Times New Roman" w:hAnsi="Arial"/>
      <w:sz w:val="36"/>
    </w:rPr>
  </w:style>
  <w:style w:type="character" w:customStyle="1" w:styleId="Heading9Char3">
    <w:name w:val="Heading 9 Char3"/>
    <w:rsid w:val="00E77960"/>
    <w:rPr>
      <w:rFonts w:ascii="Arial" w:eastAsia="Times New Roman" w:hAnsi="Arial"/>
      <w:sz w:val="36"/>
    </w:rPr>
  </w:style>
  <w:style w:type="character" w:customStyle="1" w:styleId="FooterChar3">
    <w:name w:val="Footer Char3"/>
    <w:rsid w:val="00E77960"/>
    <w:rPr>
      <w:rFonts w:ascii="Arial" w:eastAsia="Times New Roman" w:hAnsi="Arial"/>
      <w:b/>
      <w:i/>
      <w:noProof/>
      <w:sz w:val="18"/>
    </w:rPr>
  </w:style>
  <w:style w:type="character" w:customStyle="1" w:styleId="CommentTextChar3">
    <w:name w:val="Comment Text Char3"/>
    <w:rsid w:val="00E77960"/>
    <w:rPr>
      <w:rFonts w:eastAsia="SimSun"/>
      <w:lang w:val="en-GB"/>
    </w:rPr>
  </w:style>
  <w:style w:type="character" w:customStyle="1" w:styleId="CommentSubjectChar2">
    <w:name w:val="Comment Subject Char2"/>
    <w:uiPriority w:val="99"/>
    <w:rsid w:val="00E77960"/>
    <w:rPr>
      <w:rFonts w:eastAsia="SimSun"/>
      <w:b/>
      <w:bCs/>
      <w:lang w:val="en-GB"/>
    </w:rPr>
  </w:style>
  <w:style w:type="character" w:customStyle="1" w:styleId="DocumentMapChar2">
    <w:name w:val="Document Map Char2"/>
    <w:uiPriority w:val="99"/>
    <w:rsid w:val="00E77960"/>
    <w:rPr>
      <w:rFonts w:ascii="Tahoma" w:eastAsia="Times New Roman" w:hAnsi="Tahoma" w:cs="Tahoma"/>
      <w:shd w:val="clear" w:color="auto" w:fill="000080"/>
      <w:lang w:val="en-GB"/>
    </w:rPr>
  </w:style>
  <w:style w:type="character" w:customStyle="1" w:styleId="NoteHeadingChar2">
    <w:name w:val="Note Heading Char2"/>
    <w:rsid w:val="00E77960"/>
    <w:rPr>
      <w:lang w:val="x-none" w:eastAsia="x-none"/>
    </w:rPr>
  </w:style>
  <w:style w:type="character" w:customStyle="1" w:styleId="PlainTextChar4">
    <w:name w:val="Plain Text Char4"/>
    <w:rsid w:val="00E77960"/>
    <w:rPr>
      <w:rFonts w:ascii="Courier New" w:eastAsia="SimSun" w:hAnsi="Courier New"/>
      <w:lang w:val="nb-NO"/>
    </w:rPr>
  </w:style>
  <w:style w:type="character" w:customStyle="1" w:styleId="BalloonTextChar2">
    <w:name w:val="Balloon Text Char2"/>
    <w:uiPriority w:val="99"/>
    <w:rsid w:val="00E77960"/>
    <w:rPr>
      <w:rFonts w:ascii="Tahoma" w:eastAsia="Times New Roman" w:hAnsi="Tahoma" w:cs="Tahoma"/>
      <w:sz w:val="16"/>
      <w:szCs w:val="16"/>
      <w:lang w:val="en-GB"/>
    </w:rPr>
  </w:style>
  <w:style w:type="character" w:customStyle="1" w:styleId="BodyTextIndentChar4">
    <w:name w:val="Body Text Indent Char4"/>
    <w:rsid w:val="00E77960"/>
    <w:rPr>
      <w:rFonts w:eastAsia="Batang"/>
      <w:lang w:val="en-GB"/>
    </w:rPr>
  </w:style>
  <w:style w:type="character" w:customStyle="1" w:styleId="BodyText2Char4">
    <w:name w:val="Body Text 2 Char4"/>
    <w:rsid w:val="00E77960"/>
    <w:rPr>
      <w:rFonts w:ascii="CG Times (WN)" w:eastAsia="Malgun Gothic" w:hAnsi="CG Times (WN)"/>
      <w:i/>
      <w:lang w:val="en-GB" w:eastAsia="ko-KR"/>
    </w:rPr>
  </w:style>
  <w:style w:type="character" w:customStyle="1" w:styleId="BodyText3Char4">
    <w:name w:val="Body Text 3 Char4"/>
    <w:rsid w:val="00E77960"/>
    <w:rPr>
      <w:rFonts w:ascii="CG Times (WN)" w:eastAsia="Osaka" w:hAnsi="CG Times (WN)"/>
      <w:color w:val="000000"/>
      <w:lang w:val="en-GB" w:eastAsia="ko-KR"/>
    </w:rPr>
  </w:style>
  <w:style w:type="character" w:customStyle="1" w:styleId="BodyTextIndent2Char4">
    <w:name w:val="Body Text Indent 2 Char4"/>
    <w:rsid w:val="00E77960"/>
    <w:rPr>
      <w:rFonts w:ascii="CG Times (WN)" w:hAnsi="CG Times (WN)"/>
      <w:lang w:val="en-GB"/>
    </w:rPr>
  </w:style>
  <w:style w:type="character" w:customStyle="1" w:styleId="HTMLPreformattedChar2">
    <w:name w:val="HTML Preformatted Char2"/>
    <w:rsid w:val="00E77960"/>
    <w:rPr>
      <w:rFonts w:ascii="Courier New" w:hAnsi="Courier New"/>
      <w:lang w:val="en-GB" w:eastAsia="x-none"/>
    </w:rPr>
  </w:style>
  <w:style w:type="character" w:customStyle="1" w:styleId="ListChar4">
    <w:name w:val="List Char4"/>
    <w:rsid w:val="00E77960"/>
    <w:rPr>
      <w:rFonts w:eastAsia="Times New Roman"/>
    </w:rPr>
  </w:style>
  <w:style w:type="paragraph" w:customStyle="1" w:styleId="wxs">
    <w:name w:val="wxs_正文"/>
    <w:basedOn w:val="Normal"/>
    <w:qFormat/>
    <w:rsid w:val="00E779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7796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79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77960"/>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7960"/>
    <w:rPr>
      <w:lang w:val="en-GB" w:eastAsia="en-US" w:bidi="ar-SA"/>
    </w:rPr>
  </w:style>
  <w:style w:type="paragraph" w:customStyle="1" w:styleId="NOTE0">
    <w:name w:val="NOTE"/>
    <w:basedOn w:val="B3"/>
    <w:qFormat/>
    <w:rsid w:val="00E77960"/>
    <w:rPr>
      <w:rFonts w:eastAsia="SimSun"/>
      <w:lang w:eastAsia="en-GB"/>
    </w:rPr>
  </w:style>
  <w:style w:type="table" w:customStyle="1" w:styleId="1f5">
    <w:name w:val="网格型1"/>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7960"/>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E779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E77960"/>
    <w:pPr>
      <w:spacing w:after="120"/>
      <w:ind w:left="0" w:firstLine="0"/>
    </w:pPr>
    <w:rPr>
      <w:rFonts w:eastAsia="SimSun"/>
      <w:b/>
      <w:lang w:eastAsia="en-GB"/>
    </w:rPr>
  </w:style>
  <w:style w:type="paragraph" w:customStyle="1" w:styleId="ReferenceLine">
    <w:name w:val="Reference Line"/>
    <w:basedOn w:val="BodyText"/>
    <w:rsid w:val="00E77960"/>
    <w:pPr>
      <w:widowControl w:val="0"/>
      <w:spacing w:after="120"/>
    </w:pPr>
    <w:rPr>
      <w:rFonts w:ascii="Arial" w:eastAsia="‚l‚r ‚oƒSƒVƒbƒN" w:hAnsi="Arial"/>
      <w:snapToGrid w:val="0"/>
    </w:rPr>
  </w:style>
  <w:style w:type="paragraph" w:customStyle="1" w:styleId="L3">
    <w:name w:val="L3"/>
    <w:rsid w:val="00E7796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E77960"/>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E77960"/>
    <w:pPr>
      <w:spacing w:before="120" w:after="220"/>
    </w:pPr>
    <w:rPr>
      <w:rFonts w:ascii="Arial" w:eastAsia="MS Mincho" w:hAnsi="Arial"/>
      <w:noProof/>
      <w:lang w:val="en-US" w:eastAsia="en-US"/>
    </w:rPr>
  </w:style>
  <w:style w:type="paragraph" w:customStyle="1" w:styleId="nroaml">
    <w:name w:val="nroaml"/>
    <w:basedOn w:val="H6"/>
    <w:rsid w:val="00E779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779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E77960"/>
    <w:rPr>
      <w:b/>
    </w:rPr>
  </w:style>
  <w:style w:type="paragraph" w:customStyle="1" w:styleId="xl24">
    <w:name w:val="xl24"/>
    <w:basedOn w:val="Normal"/>
    <w:rsid w:val="00E779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E779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7960"/>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79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77960"/>
    <w:pPr>
      <w:autoSpaceDE w:val="0"/>
      <w:autoSpaceDN w:val="0"/>
      <w:adjustRightInd w:val="0"/>
      <w:spacing w:after="0"/>
    </w:pPr>
    <w:rPr>
      <w:rFonts w:ascii="Arial" w:eastAsia="SimSun" w:hAnsi="Arial"/>
      <w:lang w:eastAsia="en-GB"/>
    </w:rPr>
  </w:style>
  <w:style w:type="character" w:customStyle="1" w:styleId="PTK">
    <w:name w:val="PTK"/>
    <w:semiHidden/>
    <w:rsid w:val="00E77960"/>
    <w:rPr>
      <w:rFonts w:ascii="Arial" w:hAnsi="Arial" w:cs="Arial"/>
      <w:color w:val="000080"/>
      <w:sz w:val="20"/>
      <w:szCs w:val="20"/>
    </w:rPr>
  </w:style>
  <w:style w:type="paragraph" w:customStyle="1" w:styleId="TdocList">
    <w:name w:val="Tdoc_List"/>
    <w:basedOn w:val="Normal"/>
    <w:rsid w:val="00E779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779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79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7960"/>
    <w:pPr>
      <w:ind w:left="2836"/>
    </w:pPr>
    <w:rPr>
      <w:rFonts w:eastAsia="Times New Roman"/>
      <w:lang w:val="x-none"/>
    </w:rPr>
  </w:style>
  <w:style w:type="character" w:customStyle="1" w:styleId="412">
    <w:name w:val="(文字) (文字)41"/>
    <w:rsid w:val="00E77960"/>
    <w:rPr>
      <w:rFonts w:ascii="MS Mincho" w:eastAsia="MS Mincho" w:hAnsi="MS Mincho" w:hint="eastAsia"/>
      <w:lang w:val="en-GB" w:eastAsia="ar-SA" w:bidi="ar-SA"/>
    </w:rPr>
  </w:style>
  <w:style w:type="character" w:customStyle="1" w:styleId="EQChar">
    <w:name w:val="EQ Char"/>
    <w:link w:val="EQ"/>
    <w:rsid w:val="00E77960"/>
    <w:rPr>
      <w:noProof/>
      <w:lang w:eastAsia="en-US"/>
    </w:rPr>
  </w:style>
  <w:style w:type="table" w:customStyle="1" w:styleId="TableGrid7">
    <w:name w:val="Table Grid7"/>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77960"/>
    <w:rPr>
      <w:lang w:val="en-GB" w:eastAsia="en-US"/>
    </w:rPr>
  </w:style>
  <w:style w:type="character" w:customStyle="1" w:styleId="Char12">
    <w:name w:val="页脚 Char1"/>
    <w:rsid w:val="00E77960"/>
    <w:rPr>
      <w:rFonts w:ascii="Arial" w:hAnsi="Arial"/>
      <w:b/>
      <w:i/>
      <w:noProof/>
      <w:sz w:val="18"/>
      <w:lang w:eastAsia="en-US"/>
    </w:rPr>
  </w:style>
  <w:style w:type="paragraph" w:customStyle="1" w:styleId="T">
    <w:name w:val="T"/>
    <w:basedOn w:val="TAC"/>
    <w:rsid w:val="00E77960"/>
    <w:pPr>
      <w:overflowPunct w:val="0"/>
      <w:autoSpaceDE w:val="0"/>
      <w:autoSpaceDN w:val="0"/>
      <w:adjustRightInd w:val="0"/>
      <w:textAlignment w:val="baseline"/>
    </w:pPr>
    <w:rPr>
      <w:lang w:eastAsia="x-none"/>
    </w:rPr>
  </w:style>
  <w:style w:type="character" w:customStyle="1" w:styleId="Absatz-Standardschriftart2">
    <w:name w:val="Absatz-Standardschriftart2"/>
    <w:rsid w:val="00E77960"/>
  </w:style>
  <w:style w:type="character" w:customStyle="1" w:styleId="Char21">
    <w:name w:val="页脚 Char2"/>
    <w:rsid w:val="00E77960"/>
    <w:rPr>
      <w:rFonts w:ascii="Arial" w:hAnsi="Arial"/>
      <w:b/>
      <w:i/>
      <w:noProof/>
      <w:sz w:val="18"/>
    </w:rPr>
  </w:style>
  <w:style w:type="character" w:customStyle="1" w:styleId="Char30">
    <w:name w:val="批注文字 Char3"/>
    <w:uiPriority w:val="99"/>
    <w:qFormat/>
    <w:rsid w:val="00E77960"/>
    <w:rPr>
      <w:lang w:val="en-GB" w:eastAsia="en-US"/>
    </w:rPr>
  </w:style>
  <w:style w:type="paragraph" w:customStyle="1" w:styleId="af9">
    <w:name w:val="修订"/>
    <w:hidden/>
    <w:semiHidden/>
    <w:rsid w:val="00E77960"/>
    <w:rPr>
      <w:rFonts w:eastAsia="MS Mincho"/>
      <w:lang w:eastAsia="en-US"/>
    </w:rPr>
  </w:style>
  <w:style w:type="paragraph" w:customStyle="1" w:styleId="TOC92">
    <w:name w:val="TOC 92"/>
    <w:basedOn w:val="TOC8"/>
    <w:rsid w:val="00E779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E779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77960"/>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779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779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7960"/>
    <w:rPr>
      <w:rFonts w:eastAsia="MS Mincho"/>
      <w:lang w:val="en-US" w:eastAsia="en-US"/>
    </w:rPr>
    <w:tblPr/>
  </w:style>
  <w:style w:type="table" w:customStyle="1" w:styleId="Tabellengitternetz11">
    <w:name w:val="Tabellengitternetz1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7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779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779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7960"/>
    <w:rPr>
      <w:rFonts w:eastAsia="MS Mincho"/>
      <w:lang w:val="en-US" w:eastAsia="en-US"/>
    </w:rPr>
    <w:tblPr/>
  </w:style>
  <w:style w:type="table" w:customStyle="1" w:styleId="Tabellengitternetz12">
    <w:name w:val="Tabellengitternetz12"/>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E7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E779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779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7960"/>
    <w:rPr>
      <w:rFonts w:eastAsia="MS Mincho"/>
      <w:lang w:val="en-US" w:eastAsia="en-US"/>
    </w:rPr>
    <w:tblPr/>
  </w:style>
  <w:style w:type="table" w:customStyle="1" w:styleId="Tabellengitternetz13">
    <w:name w:val="Tabellengitternetz13"/>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7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E7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779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779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77960"/>
    <w:rPr>
      <w:rFonts w:eastAsia="MS Mincho"/>
      <w:lang w:val="en-US" w:eastAsia="en-US"/>
    </w:rPr>
    <w:tblPr/>
  </w:style>
  <w:style w:type="table" w:customStyle="1" w:styleId="Tabellengitternetz14">
    <w:name w:val="Tabellengitternetz14"/>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7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779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779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77960"/>
    <w:rPr>
      <w:rFonts w:eastAsia="MS Mincho"/>
      <w:lang w:val="en-US" w:eastAsia="en-US"/>
    </w:rPr>
    <w:tblPr/>
  </w:style>
  <w:style w:type="table" w:customStyle="1" w:styleId="Tabellengitternetz111">
    <w:name w:val="Tabellengitternetz11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E7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779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779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77960"/>
    <w:rPr>
      <w:rFonts w:eastAsia="MS Mincho"/>
      <w:lang w:val="en-US" w:eastAsia="en-US"/>
    </w:rPr>
    <w:tblPr/>
  </w:style>
  <w:style w:type="table" w:customStyle="1" w:styleId="Tabellengitternetz121">
    <w:name w:val="Tabellengitternetz12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E7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E779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E7796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E779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77960"/>
    <w:rPr>
      <w:rFonts w:eastAsia="MS Mincho"/>
      <w:lang w:val="en-US" w:eastAsia="en-US"/>
    </w:rPr>
    <w:tblPr/>
  </w:style>
  <w:style w:type="table" w:customStyle="1" w:styleId="Tabellengitternetz131">
    <w:name w:val="Tabellengitternetz13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779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779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7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E779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E7796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E779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E77960"/>
    <w:rPr>
      <w:rFonts w:ascii="Calibri Light" w:eastAsia="Times New Roman" w:hAnsi="Calibri Light" w:cs="Times New Roman"/>
      <w:color w:val="2F5496"/>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3G_EmptyTemplate</Template>
  <TotalTime>13</TotalTime>
  <Pages>22</Pages>
  <Words>5687</Words>
  <Characters>32422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7</cp:revision>
  <dcterms:created xsi:type="dcterms:W3CDTF">2023-03-13T14:24:00Z</dcterms:created>
  <dcterms:modified xsi:type="dcterms:W3CDTF">2023-03-14T13:35:00Z</dcterms:modified>
  <cp:category/>
</cp:coreProperties>
</file>