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B46928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8A73D9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75BAF">
        <w:fldChar w:fldCharType="begin"/>
      </w:r>
      <w:r w:rsidR="00575BAF">
        <w:instrText xml:space="preserve"> DOCPROPERTY  Tdoc#  \* MERGEFORMAT </w:instrText>
      </w:r>
      <w:r w:rsidR="00575BAF">
        <w:fldChar w:fldCharType="separate"/>
      </w:r>
      <w:r w:rsidR="008A73D9" w:rsidRPr="008A73D9">
        <w:rPr>
          <w:b/>
          <w:i/>
          <w:noProof/>
          <w:sz w:val="28"/>
        </w:rPr>
        <w:t>R5s230</w:t>
      </w:r>
      <w:r w:rsidR="00575BAF">
        <w:rPr>
          <w:b/>
          <w:i/>
          <w:noProof/>
          <w:sz w:val="28"/>
        </w:rPr>
        <w:t>255</w:t>
      </w:r>
      <w:r w:rsidR="00575BAF">
        <w:rPr>
          <w:b/>
          <w:i/>
          <w:noProof/>
          <w:sz w:val="28"/>
        </w:rPr>
        <w:fldChar w:fldCharType="end"/>
      </w:r>
    </w:p>
    <w:p w14:paraId="210A5493" w14:textId="30603C53" w:rsidR="00745C21" w:rsidRDefault="00575BA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A73D9">
        <w:rPr>
          <w:b/>
          <w:noProof/>
          <w:sz w:val="24"/>
        </w:rPr>
        <w:t>9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8A73D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8A73D9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575B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3AC3A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8A73D9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E9CCCC" w:rsidR="001E41F3" w:rsidRPr="00745C21" w:rsidRDefault="00575BA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B2F0B" w:rsidR="001E41F3" w:rsidRPr="00410371" w:rsidRDefault="00575B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2DD5C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FR1 : Addition of Rel-16 RRC test case 8.2.4.1.1.</w:t>
            </w:r>
            <w:r w:rsidR="008A73D9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3F255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851A3E">
              <w:t xml:space="preserve">, </w:t>
            </w:r>
            <w:r w:rsidR="00851A3E"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Default="00445272" w:rsidP="000B166E">
            <w:pPr>
              <w:pStyle w:val="CRCoverPage"/>
              <w:spacing w:after="0"/>
              <w:rPr>
                <w:noProof/>
              </w:rPr>
            </w:pPr>
            <w:r w:rsidRPr="00445272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B5A3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A73D9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53078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>8.2.4.1.1.</w:t>
            </w:r>
            <w:r w:rsidR="008A73D9">
              <w:t>5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11505B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8113B">
              <w:t>8.2.4.1.1.</w:t>
            </w:r>
            <w:r w:rsidR="008A73D9">
              <w:t>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D5F3B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</w:t>
            </w:r>
            <w:r w:rsidR="008A73D9">
              <w:t>5</w:t>
            </w:r>
            <w:r w:rsidR="004D7D01">
              <w:rPr>
                <w:noProof/>
              </w:rPr>
              <w:t>.</w:t>
            </w:r>
            <w:r w:rsidR="00FB1288">
              <w:rPr>
                <w:noProof/>
              </w:rPr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09A946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6B2E4" w:rsidR="004D7D01" w:rsidRDefault="008A73D9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2622BC" w:rsidR="004D7D01" w:rsidRDefault="008A73D9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262387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E58C6A" w14:textId="72DB49B7" w:rsidR="00EA3C7B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A3C7B" w:rsidRPr="0061049F">
        <w:rPr>
          <w:rFonts w:cs="Arial"/>
          <w:iCs/>
        </w:rPr>
        <w:t>Table of Contents</w:t>
      </w:r>
      <w:r w:rsidR="00EA3C7B">
        <w:tab/>
      </w:r>
      <w:r w:rsidR="00EA3C7B">
        <w:fldChar w:fldCharType="begin"/>
      </w:r>
      <w:r w:rsidR="00EA3C7B">
        <w:instrText xml:space="preserve"> PAGEREF _Toc122623874 \h </w:instrText>
      </w:r>
      <w:r w:rsidR="00EA3C7B">
        <w:fldChar w:fldCharType="separate"/>
      </w:r>
      <w:r w:rsidR="00EA3C7B">
        <w:t>2</w:t>
      </w:r>
      <w:r w:rsidR="00EA3C7B">
        <w:fldChar w:fldCharType="end"/>
      </w:r>
    </w:p>
    <w:p w14:paraId="4A48A5D5" w14:textId="472EBF52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_Toc122623875 \h </w:instrText>
      </w:r>
      <w:r>
        <w:fldChar w:fldCharType="separate"/>
      </w:r>
      <w:r>
        <w:t>3</w:t>
      </w:r>
      <w:r>
        <w:fldChar w:fldCharType="end"/>
      </w:r>
    </w:p>
    <w:p w14:paraId="600EC8B9" w14:textId="0AA206FB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_Toc122623876 \h </w:instrText>
      </w:r>
      <w:r>
        <w:fldChar w:fldCharType="separate"/>
      </w:r>
      <w:r>
        <w:t>3</w:t>
      </w:r>
      <w:r>
        <w:fldChar w:fldCharType="end"/>
      </w:r>
    </w:p>
    <w:p w14:paraId="32375413" w14:textId="43E76AF5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_Toc122623877 \h </w:instrText>
      </w:r>
      <w:r>
        <w:fldChar w:fldCharType="separate"/>
      </w:r>
      <w:r>
        <w:t>3</w:t>
      </w:r>
      <w:r>
        <w:fldChar w:fldCharType="end"/>
      </w:r>
    </w:p>
    <w:p w14:paraId="0FA121D7" w14:textId="5BEBF35F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_Toc122623878 \h </w:instrText>
      </w:r>
      <w:r>
        <w:fldChar w:fldCharType="separate"/>
      </w:r>
      <w:r>
        <w:t>3</w:t>
      </w:r>
      <w:r>
        <w:fldChar w:fldCharType="end"/>
      </w:r>
    </w:p>
    <w:p w14:paraId="339BECC7" w14:textId="4925A40A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  <w:lang w:val="pt-BR"/>
        </w:rPr>
        <w:t xml:space="preserve">Change </w:t>
      </w:r>
      <w:r w:rsidRPr="0061049F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_Toc122623879 \h </w:instrText>
      </w:r>
      <w:r>
        <w:fldChar w:fldCharType="separate"/>
      </w:r>
      <w:r>
        <w:t>4</w:t>
      </w:r>
      <w:r>
        <w:fldChar w:fldCharType="end"/>
      </w:r>
    </w:p>
    <w:p w14:paraId="7FD7668E" w14:textId="6E14D83E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_Toc122623880 \h </w:instrText>
      </w:r>
      <w:r>
        <w:fldChar w:fldCharType="separate"/>
      </w:r>
      <w:r>
        <w:t>5</w:t>
      </w:r>
      <w:r>
        <w:fldChar w:fldCharType="end"/>
      </w:r>
    </w:p>
    <w:p w14:paraId="058654BE" w14:textId="6768C1BD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_Toc122623881 \h </w:instrText>
      </w:r>
      <w:r>
        <w:fldChar w:fldCharType="separate"/>
      </w:r>
      <w:r>
        <w:t>5</w:t>
      </w:r>
      <w:r>
        <w:fldChar w:fldCharType="end"/>
      </w:r>
    </w:p>
    <w:p w14:paraId="0D6DB9F2" w14:textId="6F6A677C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rFonts w:cs="Arial"/>
          <w:b/>
          <w:lang w:eastAsia="ja-JP"/>
        </w:rPr>
        <w:t>Qualcomm Snapdragon X70 5G Modem-RF System</w:t>
      </w:r>
      <w:r>
        <w:tab/>
      </w:r>
      <w:r>
        <w:fldChar w:fldCharType="begin"/>
      </w:r>
      <w:r>
        <w:instrText xml:space="preserve"> PAGEREF _Toc122623882 \h </w:instrText>
      </w:r>
      <w:r>
        <w:fldChar w:fldCharType="separate"/>
      </w:r>
      <w:r>
        <w:t>5</w:t>
      </w:r>
      <w:r>
        <w:fldChar w:fldCharType="end"/>
      </w:r>
    </w:p>
    <w:p w14:paraId="45831FE0" w14:textId="71BFF347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_Toc122623883 \h </w:instrText>
      </w:r>
      <w:r>
        <w:fldChar w:fldCharType="separate"/>
      </w:r>
      <w:r>
        <w:t>5</w:t>
      </w:r>
      <w:r>
        <w:fldChar w:fldCharType="end"/>
      </w:r>
    </w:p>
    <w:p w14:paraId="325A0C2F" w14:textId="526ABF99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2623875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FB6F6A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</w:t>
      </w:r>
      <w:r w:rsidR="00057AFB">
        <w:t>5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17F2474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6C6ADC" w:rsidRPr="003D175A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2FE08440" w14:textId="46E768A4" w:rsidR="006C6ADC" w:rsidRPr="00662A05" w:rsidRDefault="006C6ADC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bookmarkStart w:id="5" w:name="_Hlk90298041"/>
      <w:r>
        <w:rPr>
          <w:rFonts w:cs="Arial"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122623876"/>
      <w:r w:rsidRPr="00662A05">
        <w:rPr>
          <w:b/>
        </w:rPr>
        <w:t>Verification Test Summary</w:t>
      </w:r>
      <w:bookmarkEnd w:id="6"/>
      <w:r w:rsidRPr="00662A05">
        <w:rPr>
          <w:b/>
        </w:rPr>
        <w:t xml:space="preserve"> </w:t>
      </w:r>
    </w:p>
    <w:p w14:paraId="1FB96184" w14:textId="5F7A983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</w:t>
      </w:r>
      <w:r w:rsidR="00057AFB">
        <w:t>5</w:t>
      </w:r>
    </w:p>
    <w:p w14:paraId="763E129C" w14:textId="44578A74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057AFB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637AC88E" w:rsidR="00007D89" w:rsidRPr="00662A05" w:rsidRDefault="00007D89" w:rsidP="006C6AD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7" w:name="_Hlk122602817"/>
      <w:r w:rsidR="00190B21" w:rsidRPr="00190B21">
        <w:rPr>
          <w:rFonts w:cs="Arial"/>
          <w:b/>
          <w:lang w:eastAsia="ja-JP"/>
        </w:rPr>
        <w:t>Qualcomm Snapdragon X70 5G Modem-RF System</w:t>
      </w:r>
      <w:bookmarkEnd w:id="7"/>
      <w:r w:rsidR="006C6ADC">
        <w:rPr>
          <w:rFonts w:cs="Arial"/>
          <w:b/>
          <w:lang w:eastAsia="ja-JP"/>
        </w:rPr>
        <w:t xml:space="preserve">, and </w:t>
      </w:r>
      <w:r w:rsidR="006C6ADC">
        <w:rPr>
          <w:rFonts w:cs="Arial"/>
          <w:b/>
          <w:lang w:eastAsia="ja-JP"/>
        </w:rPr>
        <w:br/>
      </w:r>
      <w:r w:rsidR="006C6ADC" w:rsidRPr="006C6ADC">
        <w:rPr>
          <w:rFonts w:cs="Arial"/>
          <w:b/>
          <w:lang w:eastAsia="ja-JP"/>
        </w:rPr>
        <w:t>Anritsu Protocol Conformance Test System ME7834NR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22623877"/>
      <w:r w:rsidRPr="00854C55">
        <w:rPr>
          <w:b/>
        </w:rPr>
        <w:t>Corrections require</w:t>
      </w:r>
      <w:bookmarkEnd w:id="8"/>
      <w:bookmarkEnd w:id="9"/>
      <w:r w:rsidR="00FC2058">
        <w:rPr>
          <w:b/>
        </w:rPr>
        <w:t>d</w:t>
      </w:r>
      <w:bookmarkEnd w:id="10"/>
    </w:p>
    <w:p w14:paraId="2C3F2E7E" w14:textId="1F35B6E0" w:rsidR="005C46C5" w:rsidRDefault="005C46C5" w:rsidP="005C46C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6975634"/>
      <w:bookmarkStart w:id="12" w:name="_Toc109680267"/>
      <w:bookmarkStart w:id="13" w:name="_Toc122623878"/>
      <w:r>
        <w:rPr>
          <w:b/>
          <w:lang w:val="pt-BR"/>
        </w:rPr>
        <w:t xml:space="preserve">Change </w:t>
      </w:r>
      <w:bookmarkEnd w:id="11"/>
      <w:r w:rsidRPr="00B86C3F">
        <w:rPr>
          <w:b/>
          <w:lang w:val="pt-BR"/>
        </w:rPr>
        <w:t>1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46C5" w14:paraId="22D11425" w14:textId="77777777" w:rsidTr="009949C7">
        <w:trPr>
          <w:trHeight w:val="447"/>
        </w:trPr>
        <w:tc>
          <w:tcPr>
            <w:tcW w:w="1985" w:type="dxa"/>
          </w:tcPr>
          <w:p w14:paraId="0EE750B9" w14:textId="77777777" w:rsidR="005C46C5" w:rsidRDefault="005C46C5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107E7B" w14:textId="35703E0F" w:rsidR="005C46C5" w:rsidRDefault="00A50CE4" w:rsidP="009949C7">
            <w:pPr>
              <w:spacing w:after="0"/>
            </w:pPr>
            <w:r>
              <w:t>f_GetTestcaseAttrib_Eutra_Release()</w:t>
            </w:r>
          </w:p>
        </w:tc>
      </w:tr>
      <w:tr w:rsidR="005C46C5" w14:paraId="3EB82CC5" w14:textId="77777777" w:rsidTr="009949C7">
        <w:trPr>
          <w:trHeight w:val="452"/>
        </w:trPr>
        <w:tc>
          <w:tcPr>
            <w:tcW w:w="1985" w:type="dxa"/>
          </w:tcPr>
          <w:p w14:paraId="49FE92A7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68B36E" w14:textId="2140AFAE" w:rsidR="005C46C5" w:rsidRPr="00FA46AD" w:rsidRDefault="008C189A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</w:t>
            </w:r>
            <w:r w:rsidR="0029333C">
              <w:rPr>
                <w:rFonts w:eastAsia="SimSun" w:cs="Arial"/>
                <w:color w:val="000000"/>
                <w:lang w:eastAsia="zh-CN"/>
              </w:rPr>
              <w:t xml:space="preserve">is testing Rel-16 conformance requirements for NR not for EUTRA. 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For EUTRA </w:t>
            </w:r>
            <w:r w:rsidR="00FD273C">
              <w:rPr>
                <w:rFonts w:eastAsia="SimSun" w:cs="Arial"/>
                <w:color w:val="000000"/>
                <w:lang w:eastAsia="zh-CN"/>
              </w:rPr>
              <w:t>RAT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 the UE is only required to comply to Rel-15 for EN-DC configuration.</w:t>
            </w:r>
          </w:p>
        </w:tc>
      </w:tr>
      <w:tr w:rsidR="005C46C5" w14:paraId="6F2961A1" w14:textId="77777777" w:rsidTr="009949C7">
        <w:tc>
          <w:tcPr>
            <w:tcW w:w="1985" w:type="dxa"/>
          </w:tcPr>
          <w:p w14:paraId="3A9A690B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BC9EEA" w14:textId="7616A798" w:rsidR="005C46C5" w:rsidRPr="00FA46AD" w:rsidRDefault="009C4E5A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266EE5">
              <w:rPr>
                <w:lang w:val="en-SG"/>
              </w:rPr>
              <w:t>required EUTRA release to Rel-15 for this test case.</w:t>
            </w:r>
          </w:p>
        </w:tc>
      </w:tr>
      <w:tr w:rsidR="005C46C5" w14:paraId="7ACC44FF" w14:textId="77777777" w:rsidTr="009949C7">
        <w:tc>
          <w:tcPr>
            <w:tcW w:w="1985" w:type="dxa"/>
          </w:tcPr>
          <w:p w14:paraId="21934989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78E3EA" w14:textId="1B3AB784" w:rsidR="005C46C5" w:rsidRDefault="00A50CE4" w:rsidP="009949C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TestcaseProperties.ttcn</w:t>
            </w:r>
          </w:p>
        </w:tc>
      </w:tr>
      <w:tr w:rsidR="005C46C5" w14:paraId="44B5EEA5" w14:textId="77777777" w:rsidTr="009949C7">
        <w:tc>
          <w:tcPr>
            <w:tcW w:w="1985" w:type="dxa"/>
          </w:tcPr>
          <w:p w14:paraId="097FE54C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A8C556D" w14:textId="77777777" w:rsidR="005C46C5" w:rsidRDefault="005C46C5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129104B0" w14:textId="77777777" w:rsidR="005C46C5" w:rsidRDefault="005C46C5" w:rsidP="005C46C5"/>
    <w:p w14:paraId="606D981F" w14:textId="77777777" w:rsidR="005C46C5" w:rsidRPr="00570959" w:rsidRDefault="005C46C5" w:rsidP="005C46C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21DA8C84" w14:textId="77777777" w:rsidTr="009949C7">
        <w:tc>
          <w:tcPr>
            <w:tcW w:w="9855" w:type="dxa"/>
          </w:tcPr>
          <w:p w14:paraId="7DCF2879" w14:textId="77777777" w:rsidR="00670381" w:rsidRDefault="00670381" w:rsidP="00670381">
            <w:pPr>
              <w:spacing w:after="0"/>
            </w:pPr>
            <w:r>
              <w:t>function f_GetTestcaseAttrib_Eutra_Release(charstring p_Testcase) return charstring</w:t>
            </w:r>
          </w:p>
          <w:p w14:paraId="0F50B075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258E2DC8" w14:textId="77777777" w:rsidR="00670381" w:rsidRDefault="00670381" w:rsidP="00670381">
            <w:pPr>
              <w:spacing w:after="0"/>
            </w:pPr>
            <w:r>
              <w:t xml:space="preserve">    select (p_Testcase) {</w:t>
            </w:r>
          </w:p>
          <w:p w14:paraId="5A7F0AC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56CC5153" w14:textId="4DE020D5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AE285C">
              <w:t>5</w:t>
            </w:r>
            <w:r>
              <w:t>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7758B45E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210C6479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73774634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648A1F2A" w14:textId="41CD2756" w:rsidR="005C46C5" w:rsidRDefault="00670381" w:rsidP="00670381">
            <w:pPr>
              <w:spacing w:after="0"/>
            </w:pPr>
            <w:r>
              <w:t xml:space="preserve">  }</w:t>
            </w:r>
          </w:p>
        </w:tc>
      </w:tr>
    </w:tbl>
    <w:p w14:paraId="584D59E6" w14:textId="77777777" w:rsidR="005C46C5" w:rsidRDefault="005C46C5" w:rsidP="005C46C5"/>
    <w:p w14:paraId="2A7EC45E" w14:textId="77777777" w:rsidR="005C46C5" w:rsidRPr="00BC25DD" w:rsidRDefault="005C46C5" w:rsidP="005C46C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72FFCF5E" w14:textId="77777777" w:rsidTr="009949C7">
        <w:tc>
          <w:tcPr>
            <w:tcW w:w="9855" w:type="dxa"/>
          </w:tcPr>
          <w:p w14:paraId="766ADE30" w14:textId="77777777" w:rsidR="00670381" w:rsidRDefault="00670381" w:rsidP="00670381">
            <w:pPr>
              <w:spacing w:after="0"/>
            </w:pPr>
            <w:r>
              <w:t>function f_GetTestcaseAttrib_Eutra_Release(charstring p_Testcase) return charstring</w:t>
            </w:r>
          </w:p>
          <w:p w14:paraId="7CDAD05E" w14:textId="77777777" w:rsidR="00670381" w:rsidRDefault="00670381" w:rsidP="00670381">
            <w:pPr>
              <w:spacing w:after="0"/>
            </w:pPr>
            <w:r>
              <w:lastRenderedPageBreak/>
              <w:t xml:space="preserve">  {</w:t>
            </w:r>
          </w:p>
          <w:p w14:paraId="7178ACF1" w14:textId="77777777" w:rsidR="00670381" w:rsidRDefault="00670381" w:rsidP="00670381">
            <w:pPr>
              <w:spacing w:after="0"/>
            </w:pPr>
            <w:r>
              <w:t xml:space="preserve">    select (p_Testcase) {</w:t>
            </w:r>
          </w:p>
          <w:p w14:paraId="3D8F911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47BCE1DD" w14:textId="6672F841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AE285C">
              <w:t>5</w:t>
            </w:r>
            <w:r>
              <w:t>_ENDC") { return "</w:t>
            </w:r>
            <w:r w:rsidRPr="00670381">
              <w:rPr>
                <w:highlight w:val="yellow"/>
              </w:rPr>
              <w:t>rel_1</w:t>
            </w:r>
            <w:r w:rsidR="00AE285C">
              <w:rPr>
                <w:highlight w:val="yellow"/>
              </w:rPr>
              <w:t>5</w:t>
            </w:r>
            <w:r>
              <w:t>"; }</w:t>
            </w:r>
          </w:p>
          <w:p w14:paraId="3431A6F7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6FDF16BD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5C7835A9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00CFE5FC" w14:textId="0AAF8EE8" w:rsidR="005C46C5" w:rsidRDefault="00670381" w:rsidP="00670381">
            <w:r>
              <w:t xml:space="preserve">  }</w:t>
            </w:r>
          </w:p>
          <w:p w14:paraId="42B69F08" w14:textId="77777777" w:rsidR="005C46C5" w:rsidRDefault="005C46C5" w:rsidP="009949C7"/>
        </w:tc>
      </w:tr>
    </w:tbl>
    <w:p w14:paraId="5AC3502B" w14:textId="77777777" w:rsidR="005C46C5" w:rsidRDefault="005C46C5" w:rsidP="005C46C5"/>
    <w:p w14:paraId="64CB03A8" w14:textId="03210FF7" w:rsidR="00BC25DD" w:rsidRDefault="00BC25DD" w:rsidP="00BC25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2623879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25DD" w14:paraId="22B423F0" w14:textId="77777777" w:rsidTr="009949C7">
        <w:trPr>
          <w:trHeight w:val="447"/>
        </w:trPr>
        <w:tc>
          <w:tcPr>
            <w:tcW w:w="1985" w:type="dxa"/>
          </w:tcPr>
          <w:p w14:paraId="5B58261C" w14:textId="77777777" w:rsidR="00BC25DD" w:rsidRDefault="00BC25DD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BAF775" w14:textId="43ADB0F1" w:rsidR="00BC25DD" w:rsidRDefault="002409E7" w:rsidP="009949C7">
            <w:pPr>
              <w:spacing w:after="0"/>
            </w:pPr>
            <w:r>
              <w:t>f_GetTestcaseAttrib_NR_Release()</w:t>
            </w:r>
          </w:p>
        </w:tc>
      </w:tr>
      <w:tr w:rsidR="00BC25DD" w14:paraId="2C62203D" w14:textId="77777777" w:rsidTr="009949C7">
        <w:trPr>
          <w:trHeight w:val="452"/>
        </w:trPr>
        <w:tc>
          <w:tcPr>
            <w:tcW w:w="1985" w:type="dxa"/>
          </w:tcPr>
          <w:p w14:paraId="73D37F4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C5F559" w14:textId="26342D91" w:rsidR="00BC25DD" w:rsidRPr="00FA46AD" w:rsidRDefault="00BC25DD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is testing Rel-16 conformance requirements for NR not for EUTRA. </w:t>
            </w:r>
          </w:p>
        </w:tc>
      </w:tr>
      <w:tr w:rsidR="00BC25DD" w14:paraId="1867C3A3" w14:textId="77777777" w:rsidTr="009949C7">
        <w:tc>
          <w:tcPr>
            <w:tcW w:w="1985" w:type="dxa"/>
          </w:tcPr>
          <w:p w14:paraId="4B7B93E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E52921" w14:textId="6628460A" w:rsidR="00BC25DD" w:rsidRPr="00FA46AD" w:rsidRDefault="002409E7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“rel_16” for this test case (instead of in </w:t>
            </w:r>
            <w:r>
              <w:t>f_GetTestcaseAttrib_Eutra_Release(), see change 1)</w:t>
            </w:r>
          </w:p>
        </w:tc>
      </w:tr>
      <w:tr w:rsidR="00BC25DD" w14:paraId="3CE7F2A3" w14:textId="77777777" w:rsidTr="009949C7">
        <w:tc>
          <w:tcPr>
            <w:tcW w:w="1985" w:type="dxa"/>
          </w:tcPr>
          <w:p w14:paraId="5FC9063A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00B9E2" w14:textId="77777777" w:rsidR="00BC25DD" w:rsidRDefault="00BC25DD" w:rsidP="009949C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TestcaseProperties.ttcn</w:t>
            </w:r>
          </w:p>
        </w:tc>
      </w:tr>
      <w:tr w:rsidR="00BC25DD" w14:paraId="491BF3B8" w14:textId="77777777" w:rsidTr="009949C7">
        <w:tc>
          <w:tcPr>
            <w:tcW w:w="1985" w:type="dxa"/>
          </w:tcPr>
          <w:p w14:paraId="29542165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91F2CA" w14:textId="77777777" w:rsidR="00BC25DD" w:rsidRDefault="00BC25DD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5061A67F" w14:textId="77777777" w:rsidR="00BC25DD" w:rsidRDefault="00BC25DD" w:rsidP="00BC25DD"/>
    <w:p w14:paraId="4D3D2902" w14:textId="77777777" w:rsidR="00BC25DD" w:rsidRPr="00570959" w:rsidRDefault="00BC25DD" w:rsidP="00BC25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140EF0CF" w14:textId="77777777" w:rsidTr="009949C7">
        <w:tc>
          <w:tcPr>
            <w:tcW w:w="9855" w:type="dxa"/>
          </w:tcPr>
          <w:p w14:paraId="3F1EEC10" w14:textId="77777777" w:rsidR="00827F35" w:rsidRDefault="00827F35" w:rsidP="00827F35">
            <w:pPr>
              <w:spacing w:after="0"/>
            </w:pPr>
            <w:r>
              <w:t xml:space="preserve">  function f_GetTestcaseAttrib_NR_Release(charstring p_Testcase) return charstring</w:t>
            </w:r>
          </w:p>
          <w:p w14:paraId="205304F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2BF1774E" w14:textId="77777777" w:rsidR="00827F35" w:rsidRDefault="00827F35" w:rsidP="00827F35">
            <w:pPr>
              <w:spacing w:after="0"/>
            </w:pPr>
            <w:r>
              <w:t xml:space="preserve">    select (p_Testcase) {</w:t>
            </w:r>
          </w:p>
          <w:p w14:paraId="697AB86F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24027702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0D9C44CC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59377D" w14:textId="63B29904" w:rsidR="00B62280" w:rsidRDefault="00827F35" w:rsidP="00B62280">
            <w:pPr>
              <w:spacing w:after="0"/>
            </w:pPr>
            <w:r>
              <w:t xml:space="preserve">      case ("TC_7_1_1_12_4_3_ENDC") { return "rel_16"; }</w:t>
            </w:r>
          </w:p>
          <w:p w14:paraId="55A509CA" w14:textId="475605CD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4A296BEE" w14:textId="253EDFA6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23DC8AD5" w14:textId="24DAA0D8" w:rsidR="00827F35" w:rsidRDefault="00827F35" w:rsidP="00B62280">
            <w:pPr>
              <w:spacing w:after="0"/>
            </w:pPr>
            <w:r>
              <w:t xml:space="preserve">    }</w:t>
            </w:r>
          </w:p>
          <w:p w14:paraId="5EC6C63F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7DFE988" w14:textId="0AB059EC" w:rsidR="00BC25DD" w:rsidRDefault="00827F35" w:rsidP="00827F35">
            <w:pPr>
              <w:spacing w:after="0"/>
            </w:pPr>
            <w:r>
              <w:t xml:space="preserve">  }</w:t>
            </w:r>
          </w:p>
        </w:tc>
      </w:tr>
    </w:tbl>
    <w:p w14:paraId="1C38E5FB" w14:textId="77777777" w:rsidR="00BC25DD" w:rsidRDefault="00BC25DD" w:rsidP="00BC25DD"/>
    <w:p w14:paraId="4DDB8B2D" w14:textId="77777777" w:rsidR="00BC25DD" w:rsidRDefault="00BC25DD" w:rsidP="00BC25D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6226A311" w14:textId="77777777" w:rsidTr="009949C7">
        <w:tc>
          <w:tcPr>
            <w:tcW w:w="9855" w:type="dxa"/>
          </w:tcPr>
          <w:p w14:paraId="4DF727FC" w14:textId="77777777" w:rsidR="00827F35" w:rsidRDefault="00827F35" w:rsidP="00827F35">
            <w:pPr>
              <w:spacing w:after="0"/>
            </w:pPr>
            <w:r>
              <w:t xml:space="preserve">  function f_GetTestcaseAttrib_NR_Release(charstring p_Testcase) return charstring</w:t>
            </w:r>
          </w:p>
          <w:p w14:paraId="1DC5C0D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4682FCB3" w14:textId="77777777" w:rsidR="00827F35" w:rsidRDefault="00827F35" w:rsidP="00827F35">
            <w:pPr>
              <w:spacing w:after="0"/>
            </w:pPr>
            <w:r>
              <w:t xml:space="preserve">    select (p_Testcase) {</w:t>
            </w:r>
          </w:p>
          <w:p w14:paraId="2A2532A6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7014D90D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6AD7C440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90C741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738FA21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33380435" w14:textId="41C8C005" w:rsidR="00827F35" w:rsidRDefault="00827F35" w:rsidP="00B62280">
            <w:pPr>
              <w:spacing w:after="0"/>
            </w:pPr>
            <w:r>
              <w:t xml:space="preserve">      </w:t>
            </w:r>
            <w:r w:rsidR="00B62280">
              <w:t>…</w:t>
            </w:r>
          </w:p>
          <w:p w14:paraId="4D7B638C" w14:textId="4D6AAE83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2D031358" w14:textId="2A137009" w:rsidR="00827F35" w:rsidRDefault="00827F35" w:rsidP="00827F35">
            <w:pPr>
              <w:spacing w:after="0"/>
            </w:pPr>
            <w:r>
              <w:t xml:space="preserve">      </w:t>
            </w:r>
            <w:r w:rsidRPr="00827F35">
              <w:rPr>
                <w:highlight w:val="yellow"/>
              </w:rPr>
              <w:t>case ("TC_8_2_4_1_1_</w:t>
            </w:r>
            <w:r w:rsidR="00AE285C">
              <w:rPr>
                <w:highlight w:val="yellow"/>
              </w:rPr>
              <w:t>5</w:t>
            </w:r>
            <w:r w:rsidRPr="00827F35">
              <w:rPr>
                <w:highlight w:val="yellow"/>
              </w:rPr>
              <w:t>_ENDC") { return "rel_16"; }</w:t>
            </w:r>
          </w:p>
          <w:p w14:paraId="07063834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14A6D94B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5900BEE" w14:textId="5FEAC0C6" w:rsidR="00BC25DD" w:rsidRDefault="00827F35" w:rsidP="00827F35">
            <w:r>
              <w:t xml:space="preserve">  }</w:t>
            </w:r>
          </w:p>
        </w:tc>
      </w:tr>
    </w:tbl>
    <w:p w14:paraId="7F4ABBCF" w14:textId="77777777" w:rsidR="00BC25DD" w:rsidRDefault="00BC25DD" w:rsidP="00BC25DD"/>
    <w:p w14:paraId="7113DEF8" w14:textId="77777777" w:rsidR="00BC25DD" w:rsidRDefault="00BC25DD" w:rsidP="00B86C3F">
      <w:pPr>
        <w:rPr>
          <w:lang w:val="en-US"/>
        </w:rPr>
      </w:pPr>
    </w:p>
    <w:p w14:paraId="5959E1B1" w14:textId="11E767C0" w:rsidR="001F230F" w:rsidRDefault="001F230F" w:rsidP="00B86C3F">
      <w:pPr>
        <w:rPr>
          <w:lang w:val="en-US"/>
        </w:rPr>
      </w:pPr>
    </w:p>
    <w:p w14:paraId="683417F8" w14:textId="77777777" w:rsidR="001F230F" w:rsidRDefault="001F230F" w:rsidP="001F230F">
      <w:pPr>
        <w:rPr>
          <w:lang w:val="en-US"/>
        </w:rPr>
      </w:pPr>
    </w:p>
    <w:p w14:paraId="339E769A" w14:textId="77777777" w:rsidR="001F230F" w:rsidRDefault="001F230F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22623880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</w:p>
    <w:p w14:paraId="7A367498" w14:textId="410630BB" w:rsidR="00662A05" w:rsidRPr="00662A05" w:rsidRDefault="00662A05" w:rsidP="00662A05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r w:rsidRPr="00662A05">
        <w:rPr>
          <w:rFonts w:cs="Arial"/>
        </w:rPr>
        <w:t xml:space="preserve">The test case was executed on </w:t>
      </w:r>
      <w:r w:rsidR="0029525E">
        <w:rPr>
          <w:rFonts w:cs="Arial"/>
        </w:rPr>
        <w:t xml:space="preserve">EN-DC band combination </w:t>
      </w:r>
      <w:r w:rsidR="006A1512">
        <w:rPr>
          <w:rFonts w:cs="Arial"/>
        </w:rPr>
        <w:t>DC_</w:t>
      </w:r>
      <w:r w:rsidR="006A1512" w:rsidRPr="006A1512">
        <w:rPr>
          <w:rFonts w:cs="Arial"/>
        </w:rPr>
        <w:t>19A</w:t>
      </w:r>
      <w:r w:rsidR="006A1512">
        <w:rPr>
          <w:rFonts w:cs="Arial"/>
        </w:rPr>
        <w:t>_</w:t>
      </w:r>
      <w:r w:rsidR="006A1512" w:rsidRPr="006A1512">
        <w:rPr>
          <w:rFonts w:cs="Arial"/>
        </w:rPr>
        <w:t>n78</w:t>
      </w:r>
      <w:r w:rsidR="006A1512">
        <w:rPr>
          <w:rFonts w:cs="Arial"/>
        </w:rPr>
        <w:t>_</w:t>
      </w:r>
      <w:r w:rsidR="006A1512" w:rsidRPr="006A1512">
        <w:rPr>
          <w:rFonts w:cs="Arial"/>
        </w:rPr>
        <w:t>2A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623881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3F4DE0CB" w14:textId="36A72103" w:rsidR="00007D89" w:rsidRPr="00954EDD" w:rsidRDefault="00487CB7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22623882"/>
      <w:bookmarkStart w:id="24" w:name="_Hlk120026754"/>
      <w:r w:rsidRPr="00487CB7">
        <w:rPr>
          <w:rFonts w:cs="Arial"/>
          <w:b/>
          <w:lang w:eastAsia="ja-JP"/>
        </w:rPr>
        <w:t>Qualcomm Snapdragon X70 5G Modem-RF System</w:t>
      </w:r>
      <w:bookmarkEnd w:id="23"/>
    </w:p>
    <w:bookmarkEnd w:id="24"/>
    <w:p w14:paraId="6729BAE8" w14:textId="77777777" w:rsidR="00ED1BFF" w:rsidRDefault="00007D89" w:rsidP="00007D89">
      <w:pPr>
        <w:rPr>
          <w:rFonts w:cs="Arial"/>
          <w:color w:val="FF0000"/>
        </w:rPr>
      </w:pPr>
      <w:r>
        <w:rPr>
          <w:rFonts w:cs="Arial"/>
        </w:rPr>
        <w:t xml:space="preserve">The </w:t>
      </w:r>
      <w:r w:rsidR="00487CB7" w:rsidRPr="00487CB7">
        <w:rPr>
          <w:rFonts w:cs="Arial"/>
        </w:rPr>
        <w:t>Qualcomm Snapdragon X70 5G Modem-RF System</w:t>
      </w:r>
      <w:r w:rsidR="0074508C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="00ED1BFF">
        <w:rPr>
          <w:rFonts w:cs="Arial"/>
        </w:rPr>
        <w:t xml:space="preserve"> and </w:t>
      </w:r>
      <w:r w:rsidR="00ED1BFF" w:rsidRPr="00314726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</w:p>
    <w:p w14:paraId="29B59B52" w14:textId="7434C781" w:rsidR="00007D89" w:rsidRDefault="00007D89" w:rsidP="00007D89">
      <w:pPr>
        <w:rPr>
          <w:rFonts w:cs="Arial"/>
        </w:rPr>
      </w:pPr>
      <w:r>
        <w:rPr>
          <w:rFonts w:cs="Arial"/>
        </w:rPr>
        <w:t>The documentation below is enclosed as evidence of the successful test case run [1]:</w:t>
      </w:r>
    </w:p>
    <w:p w14:paraId="27D682FF" w14:textId="6B6C3019" w:rsidR="00ED1BFF" w:rsidRDefault="00ED1BFF" w:rsidP="00007D89">
      <w:pPr>
        <w:rPr>
          <w:rFonts w:cs="Arial"/>
        </w:rPr>
      </w:pPr>
      <w:r>
        <w:rPr>
          <w:rFonts w:cs="Arial"/>
        </w:rPr>
        <w:t>Keysight</w:t>
      </w:r>
    </w:p>
    <w:p w14:paraId="4C850602" w14:textId="77777777" w:rsidR="00662A05" w:rsidRPr="00C549CB" w:rsidRDefault="00662A05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CACBF0A" w:rsidR="00662A05" w:rsidRPr="00C549CB" w:rsidRDefault="00ED1BFF" w:rsidP="00ED1BFF">
      <w:pPr>
        <w:overflowPunct w:val="0"/>
        <w:autoSpaceDE w:val="0"/>
        <w:autoSpaceDN w:val="0"/>
        <w:adjustRightInd w:val="0"/>
        <w:ind w:left="568"/>
        <w:rPr>
          <w:rFonts w:cs="Arial"/>
        </w:rPr>
      </w:pPr>
      <w:r>
        <w:rPr>
          <w:rFonts w:cs="Arial"/>
        </w:rPr>
        <w:t>Keysight \</w:t>
      </w:r>
      <w:r w:rsidR="00662A05" w:rsidRPr="00C549CB">
        <w:rPr>
          <w:rFonts w:cs="Arial"/>
        </w:rPr>
        <w:t>TC_</w:t>
      </w:r>
      <w:r w:rsidR="00981D8B">
        <w:t>8_2_4_1_1_</w:t>
      </w:r>
      <w:r w:rsidR="00A03B1D">
        <w:t>5</w:t>
      </w:r>
      <w:r w:rsidR="00662A05">
        <w:rPr>
          <w:rFonts w:cs="Arial"/>
        </w:rPr>
        <w:t>_</w:t>
      </w:r>
      <w:r w:rsidR="00662A05" w:rsidRPr="00C549CB">
        <w:rPr>
          <w:rFonts w:cs="Arial"/>
        </w:rPr>
        <w:t>LOG.html</w:t>
      </w:r>
    </w:p>
    <w:p w14:paraId="2547DD8A" w14:textId="77777777" w:rsidR="00662A05" w:rsidRPr="00C549CB" w:rsidRDefault="00662A05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B1F785A" w:rsidR="00662A05" w:rsidRDefault="00173BE9" w:rsidP="00ED1BF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      </w:t>
      </w:r>
      <w:r w:rsidR="00ED1BFF">
        <w:rPr>
          <w:rFonts w:cs="Arial"/>
        </w:rPr>
        <w:t>Keysight \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</w:t>
      </w:r>
      <w:r w:rsidR="00A03B1D">
        <w:rPr>
          <w:rFonts w:cs="Arial"/>
        </w:rPr>
        <w:t>5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158E459" w14:textId="6A3CE107" w:rsidR="00ED1BFF" w:rsidRDefault="00ED1BFF" w:rsidP="00ED1BFF">
      <w:pPr>
        <w:rPr>
          <w:rFonts w:cs="Arial"/>
        </w:rPr>
      </w:pPr>
      <w:r w:rsidRPr="00ED1BFF">
        <w:rPr>
          <w:rFonts w:cs="Arial"/>
        </w:rPr>
        <w:t>Anritsu</w:t>
      </w:r>
    </w:p>
    <w:p w14:paraId="69C7E96E" w14:textId="77777777" w:rsidR="00ED1BFF" w:rsidRPr="00A744FD" w:rsidRDefault="00ED1BFF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644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355313FA" w14:textId="77777777" w:rsidR="00ED1BFF" w:rsidRPr="00A744FD" w:rsidRDefault="00ED1BFF" w:rsidP="00ED1BF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8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8_2_4_1_1_5_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4F3230B1" w14:textId="77777777" w:rsidR="00ED1BFF" w:rsidRPr="00A744FD" w:rsidRDefault="00ED1BFF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644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82CC18" w14:textId="77777777" w:rsidR="00ED1BFF" w:rsidRPr="00A744FD" w:rsidRDefault="00ED1BFF" w:rsidP="00ED1BFF">
      <w:pPr>
        <w:overflowPunct w:val="0"/>
        <w:autoSpaceDE w:val="0"/>
        <w:autoSpaceDN w:val="0"/>
        <w:adjustRightInd w:val="0"/>
        <w:ind w:left="64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8_2_4_1_1_5</w:t>
      </w:r>
      <w:r w:rsidRPr="006D25CD">
        <w:rPr>
          <w:rFonts w:ascii="Arial" w:hAnsi="Arial" w:cs="Arial"/>
        </w:rPr>
        <w:t>_PIXIT.txt</w:t>
      </w:r>
    </w:p>
    <w:p w14:paraId="25EEA2A1" w14:textId="4F13FAB0" w:rsidR="00007D89" w:rsidRPr="00854C55" w:rsidRDefault="00007D89" w:rsidP="00ED1BF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2623883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9646618" w:rsidR="00007D89" w:rsidRPr="00693C41" w:rsidRDefault="00A03B1D" w:rsidP="00A03B1D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03B1D">
              <w:rPr>
                <w:rFonts w:cs="Arial"/>
                <w:b/>
                <w:sz w:val="18"/>
              </w:rPr>
              <w:t>R5s23004</w:t>
            </w:r>
            <w:r w:rsidR="00416BA5">
              <w:rPr>
                <w:rFonts w:cs="Arial"/>
                <w:b/>
                <w:sz w:val="18"/>
              </w:rPr>
              <w:t>2</w:t>
            </w:r>
            <w:r>
              <w:rPr>
                <w:rFonts w:cs="Arial"/>
                <w:b/>
                <w:sz w:val="18"/>
              </w:rPr>
              <w:t xml:space="preserve"> </w:t>
            </w:r>
            <w:r w:rsidR="00662A05">
              <w:rPr>
                <w:rFonts w:cs="Arial"/>
                <w:b/>
                <w:sz w:val="18"/>
              </w:rPr>
              <w:t xml:space="preserve">: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>RRC Rel-16 test case 8.2.4.1.1.</w:t>
            </w:r>
            <w:r>
              <w:rPr>
                <w:rFonts w:cs="Arial"/>
                <w:b/>
                <w:sz w:val="18"/>
              </w:rPr>
              <w:t>5</w:t>
            </w:r>
            <w:r w:rsidR="0091086A">
              <w:rPr>
                <w:rFonts w:cs="Arial"/>
                <w:b/>
                <w:sz w:val="18"/>
              </w:rPr>
              <w:t xml:space="preserve">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4D432" w14:textId="77777777" w:rsidR="000853C4" w:rsidRDefault="000853C4">
      <w:r>
        <w:separator/>
      </w:r>
    </w:p>
  </w:endnote>
  <w:endnote w:type="continuationSeparator" w:id="0">
    <w:p w14:paraId="62AFBF61" w14:textId="77777777" w:rsidR="000853C4" w:rsidRDefault="0008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2A3A3" w14:textId="77777777" w:rsidR="000853C4" w:rsidRDefault="000853C4">
      <w:r>
        <w:separator/>
      </w:r>
    </w:p>
  </w:footnote>
  <w:footnote w:type="continuationSeparator" w:id="0">
    <w:p w14:paraId="7FBF651D" w14:textId="77777777" w:rsidR="000853C4" w:rsidRDefault="00085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145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3708196">
    <w:abstractNumId w:val="5"/>
  </w:num>
  <w:num w:numId="3" w16cid:durableId="948121628">
    <w:abstractNumId w:val="1"/>
  </w:num>
  <w:num w:numId="4" w16cid:durableId="1716738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7012179">
    <w:abstractNumId w:val="10"/>
  </w:num>
  <w:num w:numId="6" w16cid:durableId="614485016">
    <w:abstractNumId w:val="7"/>
  </w:num>
  <w:num w:numId="7" w16cid:durableId="1175918317">
    <w:abstractNumId w:val="4"/>
  </w:num>
  <w:num w:numId="8" w16cid:durableId="1860656025">
    <w:abstractNumId w:val="12"/>
  </w:num>
  <w:num w:numId="9" w16cid:durableId="5708913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1923751">
    <w:abstractNumId w:val="9"/>
  </w:num>
  <w:num w:numId="11" w16cid:durableId="1787775558">
    <w:abstractNumId w:val="6"/>
  </w:num>
  <w:num w:numId="12" w16cid:durableId="136384010">
    <w:abstractNumId w:val="0"/>
  </w:num>
  <w:num w:numId="13" w16cid:durableId="1972512744">
    <w:abstractNumId w:val="3"/>
  </w:num>
  <w:num w:numId="14" w16cid:durableId="1265723217">
    <w:abstractNumId w:val="11"/>
  </w:num>
  <w:num w:numId="15" w16cid:durableId="1503739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57AFB"/>
    <w:rsid w:val="00062540"/>
    <w:rsid w:val="00075B9F"/>
    <w:rsid w:val="000853C4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0B21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9525E"/>
    <w:rsid w:val="002B5741"/>
    <w:rsid w:val="002C103D"/>
    <w:rsid w:val="002C4411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16BA5"/>
    <w:rsid w:val="00423AB6"/>
    <w:rsid w:val="004242F1"/>
    <w:rsid w:val="00444216"/>
    <w:rsid w:val="00445272"/>
    <w:rsid w:val="004511AB"/>
    <w:rsid w:val="004523EE"/>
    <w:rsid w:val="00457F71"/>
    <w:rsid w:val="0048113B"/>
    <w:rsid w:val="00487CB7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0959"/>
    <w:rsid w:val="00574A7C"/>
    <w:rsid w:val="00575BAF"/>
    <w:rsid w:val="00587FB5"/>
    <w:rsid w:val="00592D74"/>
    <w:rsid w:val="00595373"/>
    <w:rsid w:val="005972AE"/>
    <w:rsid w:val="005C46C5"/>
    <w:rsid w:val="005D5B00"/>
    <w:rsid w:val="005E2C44"/>
    <w:rsid w:val="00601DEF"/>
    <w:rsid w:val="00611656"/>
    <w:rsid w:val="00621188"/>
    <w:rsid w:val="006257ED"/>
    <w:rsid w:val="00636AD6"/>
    <w:rsid w:val="00653DE4"/>
    <w:rsid w:val="00661417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512"/>
    <w:rsid w:val="006B46FB"/>
    <w:rsid w:val="006C6ADC"/>
    <w:rsid w:val="006E21FB"/>
    <w:rsid w:val="006F0E64"/>
    <w:rsid w:val="006F7A50"/>
    <w:rsid w:val="00701655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27F35"/>
    <w:rsid w:val="00851A3E"/>
    <w:rsid w:val="008626E7"/>
    <w:rsid w:val="00870EE7"/>
    <w:rsid w:val="008863B9"/>
    <w:rsid w:val="00886692"/>
    <w:rsid w:val="00895872"/>
    <w:rsid w:val="008A0D7B"/>
    <w:rsid w:val="008A45A6"/>
    <w:rsid w:val="008A73D9"/>
    <w:rsid w:val="008B560F"/>
    <w:rsid w:val="008C189A"/>
    <w:rsid w:val="008D3CCC"/>
    <w:rsid w:val="008D4170"/>
    <w:rsid w:val="008F3789"/>
    <w:rsid w:val="008F686C"/>
    <w:rsid w:val="0091086A"/>
    <w:rsid w:val="009148DE"/>
    <w:rsid w:val="009161B0"/>
    <w:rsid w:val="00926037"/>
    <w:rsid w:val="00941E30"/>
    <w:rsid w:val="009420C1"/>
    <w:rsid w:val="00954EDD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03B1D"/>
    <w:rsid w:val="00A07E2E"/>
    <w:rsid w:val="00A20BFD"/>
    <w:rsid w:val="00A246B6"/>
    <w:rsid w:val="00A277A1"/>
    <w:rsid w:val="00A47E70"/>
    <w:rsid w:val="00A50CE4"/>
    <w:rsid w:val="00A50CF0"/>
    <w:rsid w:val="00A7671C"/>
    <w:rsid w:val="00A82FF7"/>
    <w:rsid w:val="00A94FC1"/>
    <w:rsid w:val="00AA2CBC"/>
    <w:rsid w:val="00AC5820"/>
    <w:rsid w:val="00AD1CD8"/>
    <w:rsid w:val="00AE285C"/>
    <w:rsid w:val="00B0233C"/>
    <w:rsid w:val="00B258BB"/>
    <w:rsid w:val="00B62280"/>
    <w:rsid w:val="00B67B97"/>
    <w:rsid w:val="00B86113"/>
    <w:rsid w:val="00B86C3F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2AD8"/>
    <w:rsid w:val="00CC5026"/>
    <w:rsid w:val="00CC68D0"/>
    <w:rsid w:val="00CE0F7F"/>
    <w:rsid w:val="00CE4FAC"/>
    <w:rsid w:val="00CF4DE2"/>
    <w:rsid w:val="00CF6BA7"/>
    <w:rsid w:val="00D03F9A"/>
    <w:rsid w:val="00D06D51"/>
    <w:rsid w:val="00D24991"/>
    <w:rsid w:val="00D50255"/>
    <w:rsid w:val="00D52B60"/>
    <w:rsid w:val="00D66520"/>
    <w:rsid w:val="00D84AE9"/>
    <w:rsid w:val="00DE1CC8"/>
    <w:rsid w:val="00DE34CF"/>
    <w:rsid w:val="00E13F3D"/>
    <w:rsid w:val="00E34898"/>
    <w:rsid w:val="00E70962"/>
    <w:rsid w:val="00E75219"/>
    <w:rsid w:val="00EA3C7B"/>
    <w:rsid w:val="00EB09B7"/>
    <w:rsid w:val="00EB605B"/>
    <w:rsid w:val="00ED1BFF"/>
    <w:rsid w:val="00EE7D7C"/>
    <w:rsid w:val="00F20210"/>
    <w:rsid w:val="00F21F8C"/>
    <w:rsid w:val="00F25D98"/>
    <w:rsid w:val="00F2700A"/>
    <w:rsid w:val="00F300FB"/>
    <w:rsid w:val="00F315AA"/>
    <w:rsid w:val="00F33300"/>
    <w:rsid w:val="00F33E10"/>
    <w:rsid w:val="00F62238"/>
    <w:rsid w:val="00F96B9B"/>
    <w:rsid w:val="00FB1288"/>
    <w:rsid w:val="00FB6386"/>
    <w:rsid w:val="00FC2058"/>
    <w:rsid w:val="00FC64D3"/>
    <w:rsid w:val="00FC66A7"/>
    <w:rsid w:val="00FC7EE6"/>
    <w:rsid w:val="00F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C6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4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845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748</Words>
  <Characters>5776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</cp:revision>
  <cp:lastPrinted>1900-01-01T00:00:00Z</cp:lastPrinted>
  <dcterms:created xsi:type="dcterms:W3CDTF">2022-12-22T11:52:00Z</dcterms:created>
  <dcterms:modified xsi:type="dcterms:W3CDTF">2023-03-14T10:39:00Z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