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A3A8D" w14:textId="7394E97F" w:rsidR="00FA7D91" w:rsidRDefault="00FA7D91" w:rsidP="006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54</w:t>
      </w:r>
    </w:p>
    <w:p w14:paraId="6B54F9BA" w14:textId="77777777" w:rsidR="00FA7D91" w:rsidRDefault="00FA7D91" w:rsidP="00FA7D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7DC8" w14:paraId="3817E1D5" w14:textId="77777777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218A1" w14:textId="77777777" w:rsidR="00FF7DC8" w:rsidRDefault="00FF7DC8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7DC8" w14:paraId="2A28B361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F8046" w14:textId="77777777" w:rsidR="00FF7DC8" w:rsidRDefault="00FF7DC8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7DC8" w14:paraId="368E616C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661AF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628669A8" w14:textId="77777777" w:rsidTr="00D83874">
        <w:tc>
          <w:tcPr>
            <w:tcW w:w="142" w:type="dxa"/>
            <w:tcBorders>
              <w:left w:val="single" w:sz="4" w:space="0" w:color="auto"/>
            </w:tcBorders>
          </w:tcPr>
          <w:p w14:paraId="0F3C46FA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7B9706" w14:textId="77777777" w:rsidR="00FF7DC8" w:rsidRPr="00410371" w:rsidRDefault="00FF7DC8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E5D8F7B" w14:textId="77777777" w:rsidR="00FF7DC8" w:rsidRDefault="00FF7DC8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63469" w14:textId="77777777" w:rsidR="00FF7DC8" w:rsidRPr="00410371" w:rsidRDefault="00FF7DC8" w:rsidP="00D83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0881</w:t>
              </w:r>
            </w:fldSimple>
          </w:p>
        </w:tc>
        <w:tc>
          <w:tcPr>
            <w:tcW w:w="709" w:type="dxa"/>
          </w:tcPr>
          <w:p w14:paraId="342541A3" w14:textId="77777777" w:rsidR="00FF7DC8" w:rsidRDefault="00FF7DC8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3EB7A" w14:textId="3E1631C4" w:rsidR="00FF7DC8" w:rsidRPr="00410371" w:rsidRDefault="00FA7D91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27D51F4" w14:textId="77777777" w:rsidR="00FF7DC8" w:rsidRDefault="00FF7DC8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DE50B" w14:textId="44C143FE" w:rsidR="00FF7DC8" w:rsidRPr="00410371" w:rsidRDefault="00FF7DC8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A7D91">
                <w:rPr>
                  <w:b/>
                  <w:noProof/>
                  <w:sz w:val="28"/>
                </w:rPr>
                <w:t>7.0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8A3F3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0D9BFCE8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03DB4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6603DF36" w14:textId="77777777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213F1" w14:textId="77777777" w:rsidR="00FF7DC8" w:rsidRPr="00F25D98" w:rsidRDefault="00FF7DC8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7DC8" w14:paraId="67B08A2F" w14:textId="77777777" w:rsidTr="00D83874">
        <w:tc>
          <w:tcPr>
            <w:tcW w:w="9641" w:type="dxa"/>
            <w:gridSpan w:val="9"/>
          </w:tcPr>
          <w:p w14:paraId="3D971294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25C8" w14:textId="77777777" w:rsidR="00FF7DC8" w:rsidRDefault="00FF7DC8" w:rsidP="00FF7D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7DC8" w14:paraId="31121CB9" w14:textId="77777777" w:rsidTr="00D83874">
        <w:tc>
          <w:tcPr>
            <w:tcW w:w="2835" w:type="dxa"/>
          </w:tcPr>
          <w:p w14:paraId="1F605B66" w14:textId="77777777" w:rsidR="00FF7DC8" w:rsidRDefault="00FF7DC8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F27B4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30174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B898C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8817F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CC378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3C6BC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E2C1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6D264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E4A93F" w14:textId="77777777" w:rsidR="00FF7DC8" w:rsidRDefault="00FF7DC8" w:rsidP="00FF7D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7DC8" w14:paraId="64640B1C" w14:textId="77777777" w:rsidTr="00D83874">
        <w:tc>
          <w:tcPr>
            <w:tcW w:w="9640" w:type="dxa"/>
            <w:gridSpan w:val="11"/>
          </w:tcPr>
          <w:p w14:paraId="453D86AA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0D579558" w14:textId="77777777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B2BD4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D4B1E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5GS Call Control test case 7.21</w:t>
              </w:r>
            </w:fldSimple>
          </w:p>
        </w:tc>
      </w:tr>
      <w:tr w:rsidR="00FF7DC8" w14:paraId="0AABD3E2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4090378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6FCC5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368FB50A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CEC2F0F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647DE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F7DC8" w14:paraId="1EC2251B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2210C9C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D9D8F" w14:textId="1B35D192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7DC8" w14:paraId="4AC9F955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19165274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5F739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73970E24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16F117D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EB98E" w14:textId="0B2A7E68" w:rsidR="00FF7DC8" w:rsidRPr="00966D78" w:rsidRDefault="00966D78" w:rsidP="00D8387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966D78">
              <w:rPr>
                <w:lang w:val="de-DE"/>
              </w:rPr>
              <w:t>TEI15_</w:t>
            </w:r>
            <w:r>
              <w:rPr>
                <w:lang w:val="de-DE"/>
              </w:rPr>
              <w:t xml:space="preserve">Test, </w:t>
            </w:r>
            <w:r w:rsidR="00FF7DC8">
              <w:fldChar w:fldCharType="begin"/>
            </w:r>
            <w:r w:rsidR="00FF7DC8" w:rsidRPr="00966D78">
              <w:rPr>
                <w:lang w:val="de-DE"/>
              </w:rPr>
              <w:instrText xml:space="preserve"> DOCPROPERTY  RelatedWis  \* MERGEFORMAT </w:instrText>
            </w:r>
            <w:r w:rsidR="00FF7DC8">
              <w:fldChar w:fldCharType="separate"/>
            </w:r>
            <w:r w:rsidR="00FF7DC8" w:rsidRPr="00966D78">
              <w:rPr>
                <w:noProof/>
                <w:lang w:val="de-DE"/>
              </w:rPr>
              <w:t>5GS_NR_LTE-UEConTest</w:t>
            </w:r>
            <w:r w:rsidR="00FF7DC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2171ED" w14:textId="77777777" w:rsidR="00FF7DC8" w:rsidRPr="00966D78" w:rsidRDefault="00FF7DC8" w:rsidP="00D83874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C55CF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4AF54" w14:textId="77777777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2022-11-11</w:t>
              </w:r>
            </w:fldSimple>
          </w:p>
        </w:tc>
      </w:tr>
      <w:tr w:rsidR="00FF7DC8" w14:paraId="3383F10F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0506791D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60EEBA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34150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DDA1E8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992742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445E311C" w14:textId="77777777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39D5F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7925F2" w14:textId="77777777" w:rsidR="00FF7DC8" w:rsidRDefault="00FF7DC8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185FE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E02EB" w14:textId="77777777" w:rsidR="00FF7DC8" w:rsidRDefault="00FF7DC8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2BA34" w14:textId="30C33B41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A7D91">
                <w:rPr>
                  <w:noProof/>
                </w:rPr>
                <w:t>7</w:t>
              </w:r>
            </w:fldSimple>
          </w:p>
        </w:tc>
      </w:tr>
      <w:tr w:rsidR="00FF7DC8" w14:paraId="2D772DED" w14:textId="77777777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EDF4D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98EE6" w14:textId="77777777" w:rsidR="00FF7DC8" w:rsidRDefault="00FF7DC8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BE632" w14:textId="77777777" w:rsidR="00FF7DC8" w:rsidRDefault="00FF7DC8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AE16F" w14:textId="77777777" w:rsidR="00FF7DC8" w:rsidRPr="007C2097" w:rsidRDefault="00FF7DC8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7DC8" w14:paraId="05112B02" w14:textId="77777777" w:rsidTr="00D83874">
        <w:tc>
          <w:tcPr>
            <w:tcW w:w="1843" w:type="dxa"/>
          </w:tcPr>
          <w:p w14:paraId="5029A554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86540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0793262F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BAEA2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B0D80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During test case 7.21 execution after a MO audio call has been established, SS tries to modify the call adding video media.</w:t>
            </w:r>
          </w:p>
          <w:p w14:paraId="2351CD41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143C03B8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  <w:p w14:paraId="5D6759CC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60ECCA8A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addition, MMI command to modify the video call to an audio call is duplicated: first is sent at Step 8 and then sent again while executing </w:t>
            </w:r>
            <w:r w:rsidRPr="00FC38C2">
              <w:rPr>
                <w:i/>
                <w:lang w:val="en-US"/>
              </w:rPr>
              <w:t>f_IMS_VideoCall_NR5GC_ReleaseVideoMO</w:t>
            </w:r>
            <w:r>
              <w:rPr>
                <w:i/>
                <w:lang w:val="en-US"/>
              </w:rPr>
              <w:t xml:space="preserve"> </w:t>
            </w:r>
            <w:r w:rsidRPr="00FC38C2">
              <w:rPr>
                <w:lang w:val="en-US"/>
              </w:rPr>
              <w:t>function.</w:t>
            </w:r>
          </w:p>
          <w:p w14:paraId="7722EB64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1B5784ED" w14:textId="11AD64AD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Proposal is to send an MMI command aligned with the action expected.</w:t>
            </w:r>
          </w:p>
        </w:tc>
      </w:tr>
      <w:tr w:rsidR="00FF7DC8" w14:paraId="56CA5EDF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8163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822A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2622AE7B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67425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BF260" w14:textId="77777777" w:rsidR="00FF7DC8" w:rsidRDefault="00FF7DC8" w:rsidP="00FF7DC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Changed the MMI command sent in Step 3a6 and Step 3b1.</w:t>
            </w:r>
          </w:p>
          <w:p w14:paraId="08C26ED6" w14:textId="338E2930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Removed duplicated MMI command sent in Step 8.</w:t>
            </w:r>
          </w:p>
        </w:tc>
      </w:tr>
      <w:tr w:rsidR="00FF7DC8" w14:paraId="75996138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7B01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926D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2234EA1C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3AAD7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B993" w14:textId="6FCEE7E2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FF7DC8" w14:paraId="211C9362" w14:textId="77777777" w:rsidTr="00D83874">
        <w:tc>
          <w:tcPr>
            <w:tcW w:w="2694" w:type="dxa"/>
            <w:gridSpan w:val="2"/>
          </w:tcPr>
          <w:p w14:paraId="6306065E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F27F3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5AD2E337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EE50D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0461" w14:textId="3B64231D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7.21.NR5GC</w:t>
            </w:r>
          </w:p>
        </w:tc>
      </w:tr>
      <w:tr w:rsidR="00FF7DC8" w14:paraId="2019CFD7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396FC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431DD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7985244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73BF5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3D91B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CB601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F0BFF" w14:textId="77777777" w:rsidR="00FF7DC8" w:rsidRDefault="00FF7DC8" w:rsidP="00FF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C01FE" w14:textId="77777777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579F599F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D5159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6748F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278C0" w14:textId="51C4F892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F3FAF" w14:textId="77777777" w:rsidR="00FF7DC8" w:rsidRDefault="00FF7DC8" w:rsidP="00FF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ADF8F" w14:textId="534C1955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748A577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1F87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C2DB3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1F396" w14:textId="7051A652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A86E1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520DC" w14:textId="2974B78F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508F45A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24E7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6A66F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BB52F" w14:textId="7BA88458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2A324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97876" w14:textId="7DB2AF14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05ABBB1A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FB1AC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FC816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155F5612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59662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70173" w14:textId="77777777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DC8" w:rsidRPr="008863B9" w14:paraId="4A3C8B6F" w14:textId="77777777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5BA59" w14:textId="77777777" w:rsidR="00FF7DC8" w:rsidRPr="008863B9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A9897" w14:textId="77777777" w:rsidR="00FF7DC8" w:rsidRPr="008863B9" w:rsidRDefault="00FF7DC8" w:rsidP="00FF7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DC8" w14:paraId="15799ED4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DEC1B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785EE" w14:textId="77777777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9069744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0D6A734D" w14:textId="247BD902" w:rsidR="00FF7DC8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7DC8" w:rsidRPr="004E493C">
        <w:rPr>
          <w:rFonts w:ascii="Arial" w:hAnsi="Arial" w:cs="Arial"/>
          <w:i/>
          <w:iCs/>
        </w:rPr>
        <w:t>Table of Contents</w:t>
      </w:r>
      <w:r w:rsidR="00FF7DC8">
        <w:tab/>
      </w:r>
      <w:r w:rsidR="00FF7DC8">
        <w:fldChar w:fldCharType="begin"/>
      </w:r>
      <w:r w:rsidR="00FF7DC8">
        <w:instrText xml:space="preserve"> PAGEREF _Toc119069744 \h </w:instrText>
      </w:r>
      <w:r w:rsidR="00FF7DC8">
        <w:fldChar w:fldCharType="separate"/>
      </w:r>
      <w:r w:rsidR="00FF7DC8">
        <w:t>2</w:t>
      </w:r>
      <w:r w:rsidR="00FF7DC8">
        <w:fldChar w:fldCharType="end"/>
      </w:r>
    </w:p>
    <w:p w14:paraId="47D61814" w14:textId="4F4966FC" w:rsidR="00FF7DC8" w:rsidRDefault="00FF7D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E49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E49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_Toc119069745 \h </w:instrText>
      </w:r>
      <w:r>
        <w:fldChar w:fldCharType="separate"/>
      </w:r>
      <w:r>
        <w:t>2</w:t>
      </w:r>
      <w:r>
        <w:fldChar w:fldCharType="end"/>
      </w:r>
    </w:p>
    <w:p w14:paraId="7B669F90" w14:textId="56E068F7" w:rsidR="00FF7DC8" w:rsidRDefault="00FF7D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E49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E49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_Toc119069746 \h </w:instrText>
      </w:r>
      <w:r>
        <w:fldChar w:fldCharType="separate"/>
      </w:r>
      <w:r>
        <w:t>3</w:t>
      </w:r>
      <w:r>
        <w:fldChar w:fldCharType="end"/>
      </w:r>
    </w:p>
    <w:p w14:paraId="2B045186" w14:textId="701F3F67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New function f_UT_AcceptVideoCallModification</w:t>
      </w:r>
      <w:r>
        <w:tab/>
      </w:r>
      <w:r>
        <w:fldChar w:fldCharType="begin"/>
      </w:r>
      <w:r>
        <w:instrText xml:space="preserve"> PAGEREF _Toc119069747 \h </w:instrText>
      </w:r>
      <w:r>
        <w:fldChar w:fldCharType="separate"/>
      </w:r>
      <w:r>
        <w:t>3</w:t>
      </w:r>
      <w:r>
        <w:fldChar w:fldCharType="end"/>
      </w:r>
    </w:p>
    <w:p w14:paraId="5FB83F0B" w14:textId="138CECE1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enumerated Ut_Common_Req_Type</w:t>
      </w:r>
      <w:r>
        <w:tab/>
      </w:r>
      <w:r>
        <w:fldChar w:fldCharType="begin"/>
      </w:r>
      <w:r>
        <w:instrText xml:space="preserve"> PAGEREF _Toc119069748 \h </w:instrText>
      </w:r>
      <w:r>
        <w:fldChar w:fldCharType="separate"/>
      </w:r>
      <w:r>
        <w:t>3</w:t>
      </w:r>
      <w:r>
        <w:fldChar w:fldCharType="end"/>
      </w:r>
    </w:p>
    <w:p w14:paraId="3A578022" w14:textId="5C1EC4AB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New template cs_AT_ACCEPT_VIDEO_CALL_MODIFICATION</w:t>
      </w:r>
      <w:r>
        <w:tab/>
      </w:r>
      <w:r>
        <w:fldChar w:fldCharType="begin"/>
      </w:r>
      <w:r>
        <w:instrText xml:space="preserve"> PAGEREF _Toc119069749 \h </w:instrText>
      </w:r>
      <w:r>
        <w:fldChar w:fldCharType="separate"/>
      </w:r>
      <w:r>
        <w:t>4</w:t>
      </w:r>
      <w:r>
        <w:fldChar w:fldCharType="end"/>
      </w:r>
    </w:p>
    <w:p w14:paraId="49DB6AD9" w14:textId="3D58C106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function fl_UT_HandleCmd</w:t>
      </w:r>
      <w:r>
        <w:tab/>
      </w:r>
      <w:r>
        <w:fldChar w:fldCharType="begin"/>
      </w:r>
      <w:r>
        <w:instrText xml:space="preserve"> PAGEREF _Toc119069750 \h </w:instrText>
      </w:r>
      <w:r>
        <w:fldChar w:fldCharType="separate"/>
      </w:r>
      <w:r>
        <w:t>4</w:t>
      </w:r>
      <w:r>
        <w:fldChar w:fldCharType="end"/>
      </w:r>
    </w:p>
    <w:p w14:paraId="019EE027" w14:textId="5D4713A3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function f_TC_7_21_NR5GC_IMS1</w:t>
      </w:r>
      <w:r>
        <w:tab/>
      </w:r>
      <w:r>
        <w:fldChar w:fldCharType="begin"/>
      </w:r>
      <w:r>
        <w:instrText xml:space="preserve"> PAGEREF _Toc119069751 \h </w:instrText>
      </w:r>
      <w:r>
        <w:fldChar w:fldCharType="separate"/>
      </w:r>
      <w:r>
        <w:t>5</w:t>
      </w:r>
      <w:r>
        <w:fldChar w:fldCharType="end"/>
      </w:r>
    </w:p>
    <w:p w14:paraId="2314ABA0" w14:textId="05AB084F" w:rsidR="00FF7DC8" w:rsidRDefault="00647F8D" w:rsidP="00FF7DC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FF7DC8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Hlk107318485"/>
      <w:r w:rsidR="00FF7DC8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08E33A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F021A8F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EC1CEC5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01A29AD3" w14:textId="409DF25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9069746"/>
      <w:r>
        <w:rPr>
          <w:b/>
        </w:rPr>
        <w:t>Corrections required</w:t>
      </w:r>
      <w:bookmarkEnd w:id="19"/>
      <w:bookmarkEnd w:id="20"/>
      <w:bookmarkEnd w:id="21"/>
    </w:p>
    <w:p w14:paraId="56B5B225" w14:textId="10A89F5D" w:rsidR="00647F8D" w:rsidRDefault="00CE08EE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19069747"/>
      <w:r>
        <w:rPr>
          <w:b/>
        </w:rPr>
        <w:t>New</w:t>
      </w:r>
      <w:r w:rsidR="008E4F81" w:rsidRPr="008E4F81">
        <w:rPr>
          <w:b/>
        </w:rPr>
        <w:t xml:space="preserve"> function </w:t>
      </w:r>
      <w:r w:rsidRPr="00CE08EE">
        <w:rPr>
          <w:b/>
        </w:rPr>
        <w:t>f_UT_AcceptVideoCallModification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18A788F" w:rsidR="00647F8D" w:rsidRPr="00E40CB8" w:rsidRDefault="00CE08EE" w:rsidP="00607FC7">
            <w:pPr>
              <w:pStyle w:val="CRCoverPage"/>
              <w:spacing w:after="0"/>
              <w:rPr>
                <w:noProof/>
              </w:rPr>
            </w:pPr>
            <w:r w:rsidRPr="00CE08EE">
              <w:rPr>
                <w:noProof/>
              </w:rPr>
              <w:t>f_UT_AcceptVideoCallModification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51BDD0A0" w:rsidR="00684BE0" w:rsidRPr="00310CD9" w:rsidRDefault="00310CD9" w:rsidP="00310CD9">
            <w:pPr>
              <w:pStyle w:val="CRCoverPage"/>
              <w:rPr>
                <w:noProof/>
                <w:lang w:val="en-US"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0C096264" w:rsidR="00310CD9" w:rsidRPr="009E52D1" w:rsidRDefault="00310CD9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new function to send a MMI command to accept video media for current audio call.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6ACD1981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2AE48D59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468BAFD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function f_UT_AcceptVideoCallModification(UT_PTC_MTC_PORT p_Port,</w:t>
            </w:r>
          </w:p>
          <w:p w14:paraId="00DA5A04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                              charstring p_CDUIdentifier)</w:t>
            </w:r>
          </w:p>
          <w:p w14:paraId="53BBF50A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{</w:t>
            </w:r>
          </w:p>
          <w:p w14:paraId="6CB45334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fl_UT_ApplyCommand(p_Port, cas_UT_Req(ACCEPT_VIDEO_CALL_MODIFICATION, NO_CNF_REQUIRED));</w:t>
            </w:r>
          </w:p>
          <w:p w14:paraId="1D0F69A0" w14:textId="5CE8DDA3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}   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679F4CA" w14:textId="5CC4222D" w:rsidR="00CE08EE" w:rsidRDefault="00C93C88" w:rsidP="00CE08E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9069748"/>
      <w:r>
        <w:rPr>
          <w:b/>
        </w:rPr>
        <w:t>Correction to</w:t>
      </w:r>
      <w:r w:rsidRPr="008E4F81">
        <w:rPr>
          <w:b/>
        </w:rPr>
        <w:t xml:space="preserve"> </w:t>
      </w:r>
      <w:r>
        <w:rPr>
          <w:b/>
        </w:rPr>
        <w:t xml:space="preserve">enumerated </w:t>
      </w:r>
      <w:r w:rsidRPr="00C93C88">
        <w:rPr>
          <w:b/>
        </w:rPr>
        <w:t>Ut_Common_Req_Type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E08EE" w:rsidRPr="00647F8D" w14:paraId="4290B088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B47" w14:textId="6F0FEB7F" w:rsidR="00CE08EE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Enumerated</w:t>
            </w:r>
            <w:r w:rsidR="00CE08E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9DD" w14:textId="1B17A19E" w:rsidR="00CE08EE" w:rsidRPr="00E40CB8" w:rsidRDefault="00C93C88" w:rsidP="0066215A">
            <w:pPr>
              <w:pStyle w:val="CRCoverPage"/>
              <w:spacing w:after="0"/>
              <w:rPr>
                <w:noProof/>
              </w:rPr>
            </w:pPr>
            <w:r w:rsidRPr="00C93C88">
              <w:rPr>
                <w:b/>
                <w:noProof/>
              </w:rPr>
              <w:t>Ut_Common_Req_Type</w:t>
            </w:r>
          </w:p>
        </w:tc>
      </w:tr>
      <w:tr w:rsidR="00CE08EE" w:rsidRPr="00647F8D" w14:paraId="755671BD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24CD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CAE" w14:textId="5BBDDB0B" w:rsidR="00CE08EE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310CD9" w:rsidRPr="00647F8D" w14:paraId="5340881E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5A65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C8C" w14:textId="5C4C7942" w:rsidR="00310CD9" w:rsidRPr="009E52D1" w:rsidRDefault="00310CD9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new entry to </w:t>
            </w:r>
            <w:r w:rsidRPr="00C93C88">
              <w:rPr>
                <w:lang w:eastAsia="en-GB"/>
              </w:rPr>
              <w:t>type enumerated Ut_Common_Req_Type</w:t>
            </w:r>
            <w:r>
              <w:rPr>
                <w:lang w:eastAsia="en-GB"/>
              </w:rPr>
              <w:t>.</w:t>
            </w:r>
          </w:p>
        </w:tc>
      </w:tr>
      <w:tr w:rsidR="00310CD9" w:rsidRPr="00647F8D" w14:paraId="19079B2C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B7E5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B397" w14:textId="77777777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3DFCC2E9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AF70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E54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24CE28AE" w14:textId="77777777" w:rsidR="00CE08EE" w:rsidRDefault="00CE08EE" w:rsidP="00CE08EE">
      <w:pPr>
        <w:rPr>
          <w:noProof/>
        </w:rPr>
      </w:pPr>
    </w:p>
    <w:p w14:paraId="13FB725B" w14:textId="77777777" w:rsidR="00CE08EE" w:rsidRDefault="00CE08EE" w:rsidP="00CE08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08EE" w14:paraId="4C84658E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64910" w14:textId="73554FD5" w:rsidR="00C93C88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0B1D9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type enumerated Ut_Common_Req_Type {          /* @status    APPROVED (ENDC, IMS, IMS_IRAT, LTE, LTE_A_IRAT, LTE_A_PRO, LTE_A_R10_R11, LTE_A_R12, LTE_IRAT, MCX, NBIOT, NR5GC, NR5GC_IRAT, POS, SSNITZ, UTRAN) */</w:t>
            </w:r>
          </w:p>
          <w:p w14:paraId="74E3BC01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ACCEPT_MTSI_TEXT,</w:t>
            </w:r>
          </w:p>
          <w:p w14:paraId="5FB05AF6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ACTIVATE_BEARER,</w:t>
            </w:r>
          </w:p>
          <w:p w14:paraId="0B9E7F17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ACTIVATE_MESSAGE_WAIT_INDICATION,</w:t>
            </w:r>
          </w:p>
          <w:p w14:paraId="5A7E4229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ACTIVATE_TEST_MODE_E,</w:t>
            </w:r>
          </w:p>
          <w:p w14:paraId="74275E3E" w14:textId="38BD1090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APPLAYER_MEASREPORT,</w:t>
            </w:r>
          </w:p>
          <w:p w14:paraId="3F7A2904" w14:textId="77777777" w:rsidR="00CE08EE" w:rsidRPr="007111EE" w:rsidRDefault="00CE08EE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CE08EE" w14:paraId="34917569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008" w14:textId="77777777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B5200F4" w14:textId="2EF15229" w:rsidR="00CE08EE" w:rsidRDefault="00CE08EE" w:rsidP="00CE08EE">
      <w:pPr>
        <w:spacing w:after="0"/>
        <w:rPr>
          <w:rFonts w:ascii="Arial" w:hAnsi="Arial"/>
          <w:b/>
          <w:lang w:eastAsia="en-GB"/>
        </w:rPr>
      </w:pPr>
    </w:p>
    <w:p w14:paraId="712EFADC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325AC747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492EB069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449" w14:textId="1F328B15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971216F" w14:textId="77777777" w:rsidR="00C93C88" w:rsidRPr="00C93C88" w:rsidRDefault="00C93C88" w:rsidP="00C93C88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741C5F03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type enumerated Ut_Common_Req_Type {          /* @status    APPROVED (ENDC, IMS, IMS_IRAT, LTE, LTE_A_IRAT, LTE_A_PRO, LTE_A_R10_R11, LTE_A_R12, LTE_IRAT, MCX, NBIOT, NR5GC, NR5GC_IRAT, POS, SSNITZ, UTRAN) */</w:t>
            </w:r>
          </w:p>
          <w:p w14:paraId="7F75DF10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ACCEPT_MTSI_TEXT,</w:t>
            </w:r>
          </w:p>
          <w:p w14:paraId="67FB5515" w14:textId="562A0108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</w:t>
            </w:r>
            <w:r w:rsidRPr="00C93C88">
              <w:rPr>
                <w:rFonts w:ascii="Arial" w:hAnsi="Arial"/>
                <w:highlight w:val="yellow"/>
                <w:lang w:eastAsia="en-GB"/>
              </w:rPr>
              <w:t>ACCEPT_VIDEO_CALL_MODIFICATION,</w:t>
            </w:r>
            <w:r w:rsidRPr="00C93C88">
              <w:rPr>
                <w:rFonts w:ascii="Arial" w:hAnsi="Arial"/>
                <w:lang w:eastAsia="en-GB"/>
              </w:rPr>
              <w:t xml:space="preserve">  </w:t>
            </w:r>
          </w:p>
          <w:p w14:paraId="2FFBF29A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ACTIVATE_BEARER,</w:t>
            </w:r>
          </w:p>
          <w:p w14:paraId="6F96CDF7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ACTIVATE_MESSAGE_WAIT_INDICATION,</w:t>
            </w:r>
          </w:p>
          <w:p w14:paraId="07687CA3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ACTIVATE_TEST_MODE_E,</w:t>
            </w:r>
          </w:p>
          <w:p w14:paraId="710E5D6C" w14:textId="4E822F16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APPLAYER_MEASREPORT,</w:t>
            </w:r>
          </w:p>
          <w:p w14:paraId="75C60805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AE9AA16" w14:textId="77777777" w:rsidR="00C93C88" w:rsidRDefault="00C93C88" w:rsidP="00CE08EE">
      <w:pPr>
        <w:spacing w:after="0"/>
        <w:rPr>
          <w:rFonts w:ascii="Arial" w:hAnsi="Arial"/>
          <w:b/>
          <w:lang w:eastAsia="en-GB"/>
        </w:rPr>
      </w:pPr>
    </w:p>
    <w:p w14:paraId="36EB70D1" w14:textId="5B5647DA" w:rsidR="00CE08EE" w:rsidRDefault="00F05CCE" w:rsidP="00CE08E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19069749"/>
      <w:r>
        <w:rPr>
          <w:b/>
        </w:rPr>
        <w:t>New template</w:t>
      </w:r>
      <w:r w:rsidR="00CE08EE" w:rsidRPr="008E4F81">
        <w:rPr>
          <w:b/>
        </w:rPr>
        <w:t xml:space="preserve"> </w:t>
      </w:r>
      <w:r w:rsidRPr="00F05CCE">
        <w:rPr>
          <w:b/>
        </w:rPr>
        <w:t>cs_AT_ACCEPT_VIDEO_CALL_MODIFICATION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E08EE" w:rsidRPr="00647F8D" w14:paraId="67B5B8CC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E1EA" w14:textId="181FBDEF" w:rsidR="00CE08EE" w:rsidRDefault="00F05CCE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E08E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7546" w14:textId="31C1683B" w:rsidR="00CE08EE" w:rsidRPr="00E40CB8" w:rsidRDefault="00F05CCE" w:rsidP="0066215A">
            <w:pPr>
              <w:pStyle w:val="CRCoverPage"/>
              <w:spacing w:after="0"/>
              <w:rPr>
                <w:noProof/>
              </w:rPr>
            </w:pPr>
            <w:r w:rsidRPr="00F05CCE">
              <w:rPr>
                <w:noProof/>
              </w:rPr>
              <w:t>cs_AT_ACCEPT_VIDEO_CALL_MODIFICATION</w:t>
            </w:r>
          </w:p>
        </w:tc>
      </w:tr>
      <w:tr w:rsidR="00CE08EE" w:rsidRPr="00647F8D" w14:paraId="2092D612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628F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E15" w14:textId="1D89125C" w:rsidR="00CE08EE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CE08EE" w:rsidRPr="00647F8D" w14:paraId="5C1BA891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2D3B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F37" w14:textId="2C4BD908" w:rsidR="00CE08EE" w:rsidRPr="009E52D1" w:rsidRDefault="00310CD9" w:rsidP="006621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new template to send MMI</w:t>
            </w:r>
            <w:r>
              <w:rPr>
                <w:lang w:eastAsia="en-GB"/>
              </w:rPr>
              <w:t xml:space="preserve"> </w:t>
            </w:r>
            <w:r w:rsidRPr="00C93C88">
              <w:rPr>
                <w:lang w:eastAsia="en-GB"/>
              </w:rPr>
              <w:t>"ACCEPT_VIDEO_CALL_MODIFICATION</w:t>
            </w:r>
            <w:r>
              <w:rPr>
                <w:lang w:eastAsia="en-GB"/>
              </w:rPr>
              <w:t>”.</w:t>
            </w:r>
          </w:p>
        </w:tc>
      </w:tr>
      <w:tr w:rsidR="00CE08EE" w:rsidRPr="00647F8D" w14:paraId="07996234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989F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C5A" w14:textId="28C6368B" w:rsidR="00CE08EE" w:rsidRDefault="00CE08EE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</w:t>
            </w:r>
            <w:r w:rsidR="00C93C88">
              <w:rPr>
                <w:rFonts w:ascii="Arial" w:hAnsi="Arial" w:cs="Arial"/>
                <w:noProof/>
                <w:lang w:val="en-US"/>
              </w:rPr>
              <w:t>Cmds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E08EE" w14:paraId="61963412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1FA3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346" w14:textId="77777777" w:rsidR="00CE08EE" w:rsidRDefault="00CE08EE" w:rsidP="0066215A">
            <w:pPr>
              <w:rPr>
                <w:rFonts w:ascii="Arial" w:hAnsi="Arial"/>
                <w:highlight w:val="cyan"/>
              </w:rPr>
            </w:pPr>
          </w:p>
        </w:tc>
      </w:tr>
    </w:tbl>
    <w:p w14:paraId="650B320F" w14:textId="77777777" w:rsidR="00C93C88" w:rsidRDefault="00C93C88" w:rsidP="00CE08EE">
      <w:pPr>
        <w:spacing w:after="0"/>
        <w:rPr>
          <w:rFonts w:ascii="Arial" w:hAnsi="Arial"/>
          <w:b/>
          <w:lang w:eastAsia="en-GB"/>
        </w:rPr>
      </w:pPr>
    </w:p>
    <w:p w14:paraId="1190A03C" w14:textId="27E36292" w:rsidR="00CE08EE" w:rsidRDefault="00C93C88" w:rsidP="00CE08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template</w:t>
      </w:r>
      <w:r w:rsidR="00CE08EE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08EE" w14:paraId="57B4B4CE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FE5F3" w14:textId="59493110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007D30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template (value) Ut_System_Cmd_Type cs_AT_ACCEPT_VIDEO_CALL_MODIFICATION :=</w:t>
            </w:r>
          </w:p>
          <w:p w14:paraId="67EC0B3A" w14:textId="07CF6538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cs_AT_Cmd("ACCEPT_VIDEO_CALL_MODIFICATION");</w:t>
            </w:r>
          </w:p>
          <w:p w14:paraId="1E059869" w14:textId="77777777" w:rsidR="00CE08EE" w:rsidRPr="007111EE" w:rsidRDefault="00CE08EE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E08EE" w14:paraId="0D765879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9AC" w14:textId="77777777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02CDD65" w14:textId="77777777" w:rsidR="00CE08EE" w:rsidRDefault="00CE08EE" w:rsidP="00CE08EE">
      <w:pPr>
        <w:spacing w:after="0"/>
        <w:rPr>
          <w:rFonts w:ascii="Arial" w:hAnsi="Arial"/>
          <w:b/>
          <w:lang w:eastAsia="en-GB"/>
        </w:rPr>
      </w:pPr>
    </w:p>
    <w:p w14:paraId="03B406B2" w14:textId="160BDC6D" w:rsidR="00C93C88" w:rsidRDefault="00C93C88" w:rsidP="00C93C8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19069750"/>
      <w:r>
        <w:rPr>
          <w:b/>
        </w:rPr>
        <w:t>Correction to</w:t>
      </w:r>
      <w:r w:rsidRPr="008E4F81">
        <w:rPr>
          <w:b/>
        </w:rPr>
        <w:t xml:space="preserve"> function </w:t>
      </w:r>
      <w:r w:rsidR="00087FC4" w:rsidRPr="00087FC4">
        <w:rPr>
          <w:b/>
        </w:rPr>
        <w:t>fl_UT_HandleCmd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93C88" w:rsidRPr="00647F8D" w14:paraId="42737D86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7D6F" w14:textId="77777777" w:rsidR="00C93C88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C998" w14:textId="067C2F24" w:rsidR="00C93C88" w:rsidRPr="00E40CB8" w:rsidRDefault="00087FC4" w:rsidP="0066215A">
            <w:pPr>
              <w:pStyle w:val="CRCoverPage"/>
              <w:spacing w:after="0"/>
              <w:rPr>
                <w:noProof/>
              </w:rPr>
            </w:pPr>
            <w:r w:rsidRPr="00087FC4">
              <w:rPr>
                <w:noProof/>
              </w:rPr>
              <w:t>fl_UT_HandleCmd</w:t>
            </w:r>
          </w:p>
        </w:tc>
      </w:tr>
      <w:tr w:rsidR="00C93C88" w:rsidRPr="00647F8D" w14:paraId="1642B433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4516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ACE" w14:textId="2E921356" w:rsidR="00C93C88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C93C88" w:rsidRPr="00647F8D" w14:paraId="3EFB5C26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C752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5081" w14:textId="3067FCB9" w:rsidR="00C93C88" w:rsidRPr="009E52D1" w:rsidRDefault="00310CD9" w:rsidP="006621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new case to </w:t>
            </w:r>
            <w:r w:rsidRPr="00310CD9">
              <w:rPr>
                <w:noProof/>
                <w:lang w:val="en-US"/>
              </w:rPr>
              <w:t>function fl_UT_HandleCmd</w:t>
            </w:r>
            <w:r>
              <w:rPr>
                <w:noProof/>
                <w:lang w:val="en-US"/>
              </w:rPr>
              <w:t xml:space="preserve"> to handle video media addition to an audio call.</w:t>
            </w:r>
          </w:p>
        </w:tc>
      </w:tr>
      <w:tr w:rsidR="00C93C88" w:rsidRPr="00647F8D" w14:paraId="089534CF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FE3D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3B3B" w14:textId="5A340FC5" w:rsidR="00C93C88" w:rsidRDefault="00C93C88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</w:t>
            </w:r>
            <w:r w:rsidR="00192CC7">
              <w:rPr>
                <w:rFonts w:ascii="Arial" w:hAnsi="Arial" w:cs="Arial"/>
                <w:noProof/>
                <w:lang w:val="en-US"/>
              </w:rPr>
              <w:t>MTC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612D7">
              <w:rPr>
                <w:rFonts w:ascii="Arial" w:hAnsi="Arial" w:cs="Arial"/>
                <w:noProof/>
                <w:lang w:val="en-US"/>
              </w:rPr>
              <w:t>MTC_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93C88" w14:paraId="6BAD6486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8BAA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7E1" w14:textId="77777777" w:rsidR="00C93C88" w:rsidRDefault="00C93C88" w:rsidP="0066215A">
            <w:pPr>
              <w:rPr>
                <w:rFonts w:ascii="Arial" w:hAnsi="Arial"/>
                <w:highlight w:val="cyan"/>
              </w:rPr>
            </w:pPr>
          </w:p>
        </w:tc>
      </w:tr>
    </w:tbl>
    <w:p w14:paraId="75F654F3" w14:textId="77777777" w:rsidR="00C93C88" w:rsidRDefault="00C93C88" w:rsidP="00C93C88">
      <w:pPr>
        <w:rPr>
          <w:noProof/>
        </w:rPr>
      </w:pPr>
    </w:p>
    <w:p w14:paraId="0625DA41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5E65CF25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29958" w14:textId="2EC27642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880E24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(RELEASE_IMS_CALL)  {</w:t>
            </w:r>
          </w:p>
          <w:p w14:paraId="0376D8A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cs_AT_RELEASE_IMS_CALL (v_ParamListVal[0].Value);</w:t>
            </w:r>
          </w:p>
          <w:p w14:paraId="01614992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0C50188B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(INITIATE_VIDEO_CALL)  {</w:t>
            </w:r>
          </w:p>
          <w:p w14:paraId="77CA504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cs_AT_START_IMS_VIDEO_CALL(v_ParamListVal[0].Value, v_ParamListVal[1].Value);</w:t>
            </w:r>
          </w:p>
          <w:p w14:paraId="2777B470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365204BB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(IMS_CONFIGURE_VIDEO_CALL)  {</w:t>
            </w:r>
          </w:p>
          <w:p w14:paraId="038C3DD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cs_AT_IMS_CONFIGURE_VIDEO_CALL;</w:t>
            </w:r>
          </w:p>
          <w:p w14:paraId="362C6A7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60FE4F5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(REQUEST_CALL_INFO)  {</w:t>
            </w:r>
          </w:p>
          <w:p w14:paraId="1737C30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cs_AT_REQUEST_CALL_INFO;</w:t>
            </w:r>
          </w:p>
          <w:p w14:paraId="753F81E3" w14:textId="5142DE3B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3131CBD7" w14:textId="77777777" w:rsidR="00C93C88" w:rsidRPr="007111EE" w:rsidRDefault="00C93C88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93C88" w14:paraId="66FC5781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8B2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9B5DB76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50B1286A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37684FBD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5746B828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859" w14:textId="0D5457BA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D4ACB3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(RELEASE_IMS_CALL)  {</w:t>
            </w:r>
          </w:p>
          <w:p w14:paraId="196400E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cs_AT_RELEASE_IMS_CALL (v_ParamListVal[0].Value);</w:t>
            </w:r>
          </w:p>
          <w:p w14:paraId="2C82C58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2FDFB2D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(INITIATE_VIDEO_CALL)  {</w:t>
            </w:r>
          </w:p>
          <w:p w14:paraId="33DBC44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cs_AT_START_IMS_VIDEO_CALL(v_ParamListVal[0].Value, v_ParamListVal[1].Value);</w:t>
            </w:r>
          </w:p>
          <w:p w14:paraId="1106D00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4D66B73D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(IMS_CONFIGURE_VIDEO_CALL)  {</w:t>
            </w:r>
          </w:p>
          <w:p w14:paraId="7890892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cs_AT_IMS_CONFIGURE_VIDEO_CALL;</w:t>
            </w:r>
          </w:p>
          <w:p w14:paraId="5BEBAABC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7B01E667" w14:textId="1E2B19CA" w:rsidR="0047420D" w:rsidRPr="0047420D" w:rsidRDefault="0047420D" w:rsidP="0047420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</w:t>
            </w:r>
            <w:r w:rsidRPr="0047420D">
              <w:rPr>
                <w:rFonts w:ascii="Arial" w:hAnsi="Arial"/>
                <w:highlight w:val="yellow"/>
                <w:lang w:eastAsia="en-GB"/>
              </w:rPr>
              <w:t>case (ACCEPT_VIDEO_CALL_MODIFICATION)  {</w:t>
            </w:r>
          </w:p>
          <w:p w14:paraId="12F10424" w14:textId="77777777" w:rsidR="0047420D" w:rsidRPr="0047420D" w:rsidRDefault="0047420D" w:rsidP="0047420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7420D">
              <w:rPr>
                <w:rFonts w:ascii="Arial" w:hAnsi="Arial"/>
                <w:highlight w:val="yellow"/>
                <w:lang w:eastAsia="en-GB"/>
              </w:rPr>
              <w:t xml:space="preserve">        v_SystemCmd := cs_AT_ACCEPT_VIDEO_CALL_MODIFICATION;</w:t>
            </w:r>
          </w:p>
          <w:p w14:paraId="4338A355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  <w:r w:rsidRPr="0047420D">
              <w:rPr>
                <w:rFonts w:ascii="Arial" w:hAnsi="Arial"/>
                <w:lang w:eastAsia="en-GB"/>
              </w:rPr>
              <w:t xml:space="preserve">        </w:t>
            </w:r>
          </w:p>
          <w:p w14:paraId="6EDECDF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(REQUEST_CALL_INFO)  {</w:t>
            </w:r>
          </w:p>
          <w:p w14:paraId="748F7D20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v_SystemCmd := cs_AT_REQUEST_CALL_INFO;</w:t>
            </w:r>
          </w:p>
          <w:p w14:paraId="77B62953" w14:textId="3FC0281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065DCB23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16249AB" w14:textId="5429A8ED" w:rsidR="00C93C88" w:rsidRDefault="00C93C88" w:rsidP="00C93C8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19069751"/>
      <w:r>
        <w:rPr>
          <w:b/>
        </w:rPr>
        <w:t>Correction to</w:t>
      </w:r>
      <w:r w:rsidRPr="008E4F81">
        <w:rPr>
          <w:b/>
        </w:rPr>
        <w:t xml:space="preserve"> function </w:t>
      </w:r>
      <w:r w:rsidR="00B634BE" w:rsidRPr="00B634BE">
        <w:rPr>
          <w:b/>
        </w:rPr>
        <w:t>f_TC_7_21_NR5GC_IMS1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93C88" w:rsidRPr="00647F8D" w14:paraId="59CA0783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F464" w14:textId="77777777" w:rsidR="00C93C88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747" w14:textId="16A4A473" w:rsidR="00C93C88" w:rsidRPr="00E40CB8" w:rsidRDefault="00B634BE" w:rsidP="0066215A">
            <w:pPr>
              <w:pStyle w:val="CRCoverPage"/>
              <w:spacing w:after="0"/>
              <w:rPr>
                <w:noProof/>
              </w:rPr>
            </w:pPr>
            <w:r w:rsidRPr="00B634BE">
              <w:rPr>
                <w:noProof/>
              </w:rPr>
              <w:t>f_TC_7_21_NR5GC_IMS1</w:t>
            </w:r>
          </w:p>
        </w:tc>
      </w:tr>
      <w:tr w:rsidR="00C93C88" w:rsidRPr="00647F8D" w14:paraId="6AA21D24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9B0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279" w14:textId="77777777" w:rsidR="00C93C88" w:rsidRPr="00FC38C2" w:rsidRDefault="00310CD9" w:rsidP="00FC38C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  <w:p w14:paraId="2AD93A66" w14:textId="456500BE" w:rsidR="00FC38C2" w:rsidRPr="007F5A0F" w:rsidRDefault="00FC38C2" w:rsidP="00FC38C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FC38C2">
              <w:rPr>
                <w:noProof/>
              </w:rPr>
              <w:t>In addition, MMI command to modify the video call to an audio call is duplicated: first is sent at Step 8 and then sent again while executing f_IMS_VideoCall_NR5GC_ReleaseVideoMO function.</w:t>
            </w:r>
          </w:p>
        </w:tc>
      </w:tr>
      <w:tr w:rsidR="00C93C88" w:rsidRPr="00647F8D" w14:paraId="63EADBCB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CFDB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2590" w14:textId="77777777" w:rsidR="00FC38C2" w:rsidRPr="00FC38C2" w:rsidRDefault="00FC38C2" w:rsidP="00FC38C2">
            <w:pPr>
              <w:pStyle w:val="CRCoverPage"/>
              <w:spacing w:after="0"/>
              <w:rPr>
                <w:noProof/>
                <w:lang w:val="en-US"/>
              </w:rPr>
            </w:pPr>
            <w:r w:rsidRPr="00FC38C2">
              <w:rPr>
                <w:noProof/>
                <w:lang w:val="en-US"/>
              </w:rPr>
              <w:t>1</w:t>
            </w:r>
            <w:r w:rsidRPr="00FC38C2">
              <w:rPr>
                <w:noProof/>
                <w:highlight w:val="yellow"/>
                <w:lang w:val="en-US"/>
              </w:rPr>
              <w:t>.</w:t>
            </w:r>
            <w:r w:rsidRPr="00FC38C2">
              <w:rPr>
                <w:noProof/>
                <w:highlight w:val="yellow"/>
                <w:lang w:val="en-US"/>
              </w:rPr>
              <w:tab/>
              <w:t>Changed the MMI command sent in Step 3a6 and Step 3b1.</w:t>
            </w:r>
          </w:p>
          <w:p w14:paraId="32E70656" w14:textId="4F35F52E" w:rsidR="00C93C88" w:rsidRPr="009E52D1" w:rsidRDefault="00FC38C2" w:rsidP="00FC38C2">
            <w:pPr>
              <w:pStyle w:val="CRCoverPage"/>
              <w:spacing w:after="0"/>
              <w:rPr>
                <w:noProof/>
                <w:lang w:val="en-US"/>
              </w:rPr>
            </w:pPr>
            <w:r w:rsidRPr="00FC38C2">
              <w:rPr>
                <w:noProof/>
                <w:lang w:val="en-US"/>
              </w:rPr>
              <w:t>2</w:t>
            </w:r>
            <w:r w:rsidRPr="00FC38C2">
              <w:rPr>
                <w:noProof/>
                <w:highlight w:val="green"/>
                <w:lang w:val="en-US"/>
              </w:rPr>
              <w:t>.</w:t>
            </w:r>
            <w:r w:rsidRPr="00FC38C2">
              <w:rPr>
                <w:noProof/>
                <w:highlight w:val="green"/>
                <w:lang w:val="en-US"/>
              </w:rPr>
              <w:tab/>
              <w:t>Removed duplicated MMI command sent in Step 8.</w:t>
            </w:r>
          </w:p>
        </w:tc>
      </w:tr>
      <w:tr w:rsidR="00C93C88" w:rsidRPr="00647F8D" w14:paraId="6EEB51A5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F0AF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3FAB" w14:textId="77777777" w:rsidR="00C93C88" w:rsidRDefault="00C93C88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93C88" w14:paraId="1627CDA9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0E91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29B" w14:textId="77777777" w:rsidR="00C93C88" w:rsidRDefault="00C93C88" w:rsidP="0066215A">
            <w:pPr>
              <w:rPr>
                <w:rFonts w:ascii="Arial" w:hAnsi="Arial"/>
                <w:highlight w:val="cyan"/>
              </w:rPr>
            </w:pPr>
          </w:p>
        </w:tc>
      </w:tr>
    </w:tbl>
    <w:p w14:paraId="10098EB6" w14:textId="77777777" w:rsidR="00C93C88" w:rsidRDefault="00C93C88" w:rsidP="00C93C88">
      <w:pPr>
        <w:rPr>
          <w:noProof/>
        </w:rPr>
      </w:pPr>
    </w:p>
    <w:p w14:paraId="59B48613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7E4EFFF7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87C50" w14:textId="45458893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316EFC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lastRenderedPageBreak/>
              <w:t xml:space="preserve">    if (isvalue(v_IMS_DATA_RSP)) {</w:t>
            </w:r>
          </w:p>
          <w:p w14:paraId="41F886A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v_Response := valueof(v_IMS_DATA_RSP.Response);</w:t>
            </w:r>
          </w:p>
          <w:p w14:paraId="765339D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v_SdpAnswer := f_IMS_SIP_SdpMessageBody_DecodeMatchAndCheckSDP(v_Response.messageBody, v_ExpectedSdpAnswer);</w:t>
            </w:r>
          </w:p>
          <w:p w14:paraId="71DFDB2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33E666F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3a1");</w:t>
            </w:r>
          </w:p>
          <w:p w14:paraId="2908F3D0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577E437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3a2" siclog@             Stop timer</w:t>
            </w:r>
          </w:p>
          <w:p w14:paraId="21EFCC7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t_Timer.stop;</w:t>
            </w:r>
          </w:p>
          <w:p w14:paraId="07845BC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BC0E97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3a3 - 3a4" siclog@       PRACK, 200 OK</w:t>
            </w:r>
          </w:p>
          <w:p w14:paraId="32CA02E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f_IMS_MTCallSetup_SendPRACK_ReceiveOK(v_InviteRequestWithSdpVideo.Invite, v_Response.msgHeader);</w:t>
            </w:r>
          </w:p>
          <w:p w14:paraId="0ADD3A7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3a4");</w:t>
            </w:r>
          </w:p>
          <w:p w14:paraId="6419DBE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</w:t>
            </w:r>
          </w:p>
          <w:p w14:paraId="4F16D90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3a5" siclog@</w:t>
            </w:r>
          </w:p>
          <w:p w14:paraId="3A8FE74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3DA7BE6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6740065A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1E40867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3a6 - 3a8" siclog@       MMI (Accept Call), 200 OK, ACK</w:t>
            </w:r>
          </w:p>
          <w:p w14:paraId="2C740A1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f_IMS_MTCallSetup_AcceptAndAcknowledge(v_InviteRequestWithSdpVideo);</w:t>
            </w:r>
          </w:p>
          <w:p w14:paraId="7AB3829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3a7");</w:t>
            </w:r>
          </w:p>
          <w:p w14:paraId="53A5FF8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}</w:t>
            </w:r>
          </w:p>
          <w:p w14:paraId="2249814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else {</w:t>
            </w:r>
          </w:p>
          <w:p w14:paraId="78F1CF24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3b1" siclog@             MMI (Accept Call)</w:t>
            </w:r>
          </w:p>
          <w:p w14:paraId="6FA4A16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f_UT_AnswerCall(MMI);</w:t>
            </w:r>
          </w:p>
          <w:p w14:paraId="19D1842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135B631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3b2" siclog@             200 OK</w:t>
            </w:r>
          </w:p>
          <w:p w14:paraId="33F4AC2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v_ResponseWithSdp := f_IMS_MTCallSetup_Receive200OKforINVITE(v_InviteRequestWithSdpVideo, v_ExpectedSdpAnswer);</w:t>
            </w:r>
          </w:p>
          <w:p w14:paraId="4C7CAB8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v_SdpAnswer := v_ResponseWithSdp.SdpMessage;</w:t>
            </w:r>
          </w:p>
          <w:p w14:paraId="65CE558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f_IMS_PreliminaryPass(__FILE__, __LINE__, "Step 3b2");</w:t>
            </w:r>
          </w:p>
          <w:p w14:paraId="37B502C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63940A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3b3" siclog@</w:t>
            </w:r>
          </w:p>
          <w:p w14:paraId="4D70FEE9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02F000B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4C59598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ACC8E7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3b4" siclog@             ACK</w:t>
            </w:r>
          </w:p>
          <w:p w14:paraId="3481ACA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f_IMS_InviteMT_SendACK(v_InviteRequestWithSdpVideo);</w:t>
            </w:r>
          </w:p>
          <w:p w14:paraId="6DC9DC42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}</w:t>
            </w:r>
          </w:p>
          <w:p w14:paraId="7413BC65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42F689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4 - 7" Void siclog@</w:t>
            </w:r>
          </w:p>
          <w:p w14:paraId="19CCA3C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5AB4D0B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8" siclog@</w:t>
            </w:r>
          </w:p>
          <w:p w14:paraId="65B866E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f_UT_IMS_RemoveVideoMedia(MMI, v_CallIdentification);</w:t>
            </w:r>
          </w:p>
          <w:p w14:paraId="6E519FD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4C6EAE3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8 - 13" siclog@            MMI (Remove Video), INVITE, 100 Trying, 200 OK, ACK</w:t>
            </w:r>
          </w:p>
          <w:p w14:paraId="4D1F229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f_IMS_VideoCall_NR5GC_ReleaseVideoMO(v_SdpAnswer, v_CallIdentification);</w:t>
            </w:r>
          </w:p>
          <w:p w14:paraId="3E7FD3AD" w14:textId="77777777" w:rsid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f_IMS_PreliminaryPass(__FILE__, __LINE__, "Step 9, 13");</w:t>
            </w:r>
          </w:p>
          <w:p w14:paraId="7815FB1A" w14:textId="77777777" w:rsidR="00C93C88" w:rsidRPr="007111EE" w:rsidRDefault="00C93C88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93C88" w14:paraId="261D0756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9BF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2AF24A4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541D7C79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0A3D0015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60E57DB3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DC1A" w14:textId="42F5F444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D9165E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if (isvalue(v_IMS_DATA_RSP)) {</w:t>
            </w:r>
          </w:p>
          <w:p w14:paraId="6DFF089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v_Response := valueof(v_IMS_DATA_RSP.Response);</w:t>
            </w:r>
          </w:p>
          <w:p w14:paraId="6BFA43A0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v_SdpAnswer := f_IMS_SIP_SdpMessageBody_DecodeMatchAndCheckSDP(v_Response.messageBody, v_ExpectedSdpAnswer);</w:t>
            </w:r>
          </w:p>
          <w:p w14:paraId="7B01542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D07105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3a1");</w:t>
            </w:r>
          </w:p>
          <w:p w14:paraId="130B039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2896A3C9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3a2" siclog@             Stop timer</w:t>
            </w:r>
          </w:p>
          <w:p w14:paraId="3616124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t_Timer.stop;</w:t>
            </w:r>
          </w:p>
          <w:p w14:paraId="07C76FAE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091429C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3a3 - 3a4" siclog@       PRACK, 200 OK</w:t>
            </w:r>
          </w:p>
          <w:p w14:paraId="65944AC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f_IMS_MTCallSetup_SendPRACK_ReceiveOK(v_InviteRequestWithSdpVideo.Invite, v_Response.msgHeader);</w:t>
            </w:r>
          </w:p>
          <w:p w14:paraId="0506968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3a4");</w:t>
            </w:r>
          </w:p>
          <w:p w14:paraId="68CA97A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</w:t>
            </w:r>
          </w:p>
          <w:p w14:paraId="3F27F7B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3a5" siclog@</w:t>
            </w:r>
          </w:p>
          <w:p w14:paraId="7B572DD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5A85EBA4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5EADD34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4D906AA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3a6 - 3a8" siclog@       MMI (Accept Call), 200 OK, ACK</w:t>
            </w:r>
          </w:p>
          <w:p w14:paraId="385819D4" w14:textId="355398CD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r w:rsidRPr="00B634BE">
              <w:rPr>
                <w:rFonts w:ascii="Arial" w:hAnsi="Arial"/>
                <w:highlight w:val="yellow"/>
                <w:lang w:eastAsia="en-GB"/>
              </w:rPr>
              <w:t>f_UT_AcceptVideoCallModification(MMI);</w:t>
            </w:r>
            <w:r w:rsidRPr="00B634BE">
              <w:rPr>
                <w:rFonts w:ascii="Arial" w:hAnsi="Arial"/>
                <w:lang w:eastAsia="en-GB"/>
              </w:rPr>
              <w:t xml:space="preserve">                       // @sic R5-210056 sic@</w:t>
            </w:r>
          </w:p>
          <w:p w14:paraId="26E3A459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f_IMS_MTCallSetup_Receive200OK_SendACK(v_InviteRequestWithSdpVideo);  </w:t>
            </w:r>
          </w:p>
          <w:p w14:paraId="0624A50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f_IMS_PreliminaryPass(__FILE__, __LINE__, "Step 3a7");</w:t>
            </w:r>
          </w:p>
          <w:p w14:paraId="46DAD37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}</w:t>
            </w:r>
          </w:p>
          <w:p w14:paraId="53EEFCE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else {</w:t>
            </w:r>
          </w:p>
          <w:p w14:paraId="12691C1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3b1" siclog@             MMI (Accept Call)</w:t>
            </w:r>
          </w:p>
          <w:p w14:paraId="17409090" w14:textId="77777777" w:rsidR="009947A7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r w:rsidRPr="00B634BE">
              <w:rPr>
                <w:rFonts w:ascii="Arial" w:hAnsi="Arial"/>
                <w:highlight w:val="yellow"/>
                <w:lang w:eastAsia="en-GB"/>
              </w:rPr>
              <w:t>f_UT_AcceptVideoCallModification(MMI</w:t>
            </w:r>
            <w:r w:rsidRPr="00B634BE">
              <w:rPr>
                <w:rFonts w:ascii="Arial" w:hAnsi="Arial"/>
                <w:lang w:eastAsia="en-GB"/>
              </w:rPr>
              <w:t xml:space="preserve">);      </w:t>
            </w:r>
          </w:p>
          <w:p w14:paraId="68C276B5" w14:textId="77777777" w:rsidR="009947A7" w:rsidRDefault="009947A7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E9237A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3b2" siclog@             200 OK</w:t>
            </w:r>
          </w:p>
          <w:p w14:paraId="4A6CE13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v_ResponseWithSdp := f_IMS_MTCallSetup_Receive200OKforINVITE(v_InviteRequestWithSdpVideo, v_ExpectedSdpAnswer);</w:t>
            </w:r>
          </w:p>
          <w:p w14:paraId="4E0A0BE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v_SdpAnswer := v_ResponseWithSdp.SdpMessage;</w:t>
            </w:r>
          </w:p>
          <w:p w14:paraId="727834F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f_IMS_PreliminaryPass(__FILE__, __LINE__, "Step 3b2");</w:t>
            </w:r>
          </w:p>
          <w:p w14:paraId="089619C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01683DA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3b3" siclog@</w:t>
            </w:r>
          </w:p>
          <w:p w14:paraId="1712701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f_IMS_IPCAN_StartProcedure(IPCAN, IPCAN_MT_AddVideo);</w:t>
            </w:r>
          </w:p>
          <w:p w14:paraId="3962C0D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f_IMS_IPCAN_WaitForTrigger(IPCAN);</w:t>
            </w:r>
          </w:p>
          <w:p w14:paraId="1C8D4DC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73ED1CD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3b4" siclog@             ACK</w:t>
            </w:r>
          </w:p>
          <w:p w14:paraId="6A78264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f_IMS_InviteMT_SendACK(v_InviteRequestWithSdpVideo);</w:t>
            </w:r>
          </w:p>
          <w:p w14:paraId="1E60E78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}</w:t>
            </w:r>
          </w:p>
          <w:p w14:paraId="069F044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D74EB25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4 - 7" Void siclog@</w:t>
            </w:r>
          </w:p>
          <w:p w14:paraId="296DB6D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710D46FA" w14:textId="0949F34F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8" siclog@</w:t>
            </w:r>
          </w:p>
          <w:p w14:paraId="2568C6F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r w:rsidRPr="00FC38C2">
              <w:rPr>
                <w:rFonts w:ascii="Arial" w:hAnsi="Arial"/>
                <w:highlight w:val="green"/>
                <w:lang w:eastAsia="en-GB"/>
              </w:rPr>
              <w:t>//f_UT_IMS_RemoveVideoMedia(MMI, v_CallIdentification);</w:t>
            </w:r>
          </w:p>
          <w:p w14:paraId="3FA63CD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6779AE2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8 - 13" siclog@            MMI (Remove Video), INVITE, 100 Trying, 200 OK, ACK</w:t>
            </w:r>
          </w:p>
          <w:p w14:paraId="421B9731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f_IMS_VideoCall_NR5GC_ReleaseVideoMO(v_SdpAnswer, v_CallIdentification);</w:t>
            </w:r>
          </w:p>
          <w:p w14:paraId="3783F809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f_IMS_PreliminaryPass(__FILE__, __LINE__, "Step 9, 13");</w:t>
            </w:r>
          </w:p>
          <w:p w14:paraId="5CCF44D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68FCDB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14 - 16" siclog@           MMI (Release Call), BYE, 200 OK</w:t>
            </w:r>
          </w:p>
          <w:p w14:paraId="25D3730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f_IMS_CallReleaseMO(v_InviteRequestWithSdpAudio.Invite);</w:t>
            </w:r>
          </w:p>
          <w:p w14:paraId="3BF1421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</w:p>
          <w:p w14:paraId="3182399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f_IMS_TestBody_Set(false);</w:t>
            </w:r>
          </w:p>
          <w:p w14:paraId="6BE719C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BD51102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f_IMS_CC_Postamble(IPCAN_MO_SpeechCall);</w:t>
            </w:r>
          </w:p>
          <w:p w14:paraId="6568311E" w14:textId="57FA3D3C" w:rsidR="00B634BE" w:rsidRPr="00B634BE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}</w:t>
            </w:r>
            <w:r w:rsidR="00B634BE" w:rsidRPr="00B634BE">
              <w:rPr>
                <w:rFonts w:ascii="Arial" w:hAnsi="Arial"/>
                <w:lang w:eastAsia="en-GB"/>
              </w:rPr>
              <w:t xml:space="preserve">              </w:t>
            </w:r>
          </w:p>
          <w:p w14:paraId="693128A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5D60AD4E" w14:textId="4509297D" w:rsidR="00C93C88" w:rsidRDefault="00C93C88" w:rsidP="009947A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A54A0" w14:textId="77777777" w:rsidR="0063428C" w:rsidRPr="0063428C" w:rsidRDefault="0063428C" w:rsidP="0063428C">
      <w:pPr>
        <w:rPr>
          <w:lang w:val="en-US"/>
        </w:rPr>
      </w:pPr>
    </w:p>
    <w:sectPr w:rsidR="0063428C" w:rsidRPr="006342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3959" w14:textId="77777777" w:rsidR="001376EA" w:rsidRDefault="001376EA">
      <w:r>
        <w:separator/>
      </w:r>
    </w:p>
  </w:endnote>
  <w:endnote w:type="continuationSeparator" w:id="0">
    <w:p w14:paraId="0C905423" w14:textId="77777777" w:rsidR="001376EA" w:rsidRDefault="0013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CD4E" w14:textId="77777777" w:rsidR="00FF7DC8" w:rsidRDefault="00FF7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9016" w14:textId="77777777" w:rsidR="00FF7DC8" w:rsidRDefault="00FF7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970EA" w14:textId="77777777" w:rsidR="00FF7DC8" w:rsidRDefault="00FF7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EEC5E" w14:textId="77777777" w:rsidR="001376EA" w:rsidRDefault="001376EA">
      <w:r>
        <w:separator/>
      </w:r>
    </w:p>
  </w:footnote>
  <w:footnote w:type="continuationSeparator" w:id="0">
    <w:p w14:paraId="14BAED35" w14:textId="77777777" w:rsidR="001376EA" w:rsidRDefault="0013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27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87015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5754547">
    <w:abstractNumId w:val="2"/>
  </w:num>
  <w:num w:numId="4" w16cid:durableId="1390154485">
    <w:abstractNumId w:val="13"/>
  </w:num>
  <w:num w:numId="5" w16cid:durableId="1868060703">
    <w:abstractNumId w:val="1"/>
  </w:num>
  <w:num w:numId="6" w16cid:durableId="1520050543">
    <w:abstractNumId w:val="12"/>
  </w:num>
  <w:num w:numId="7" w16cid:durableId="1417508306">
    <w:abstractNumId w:val="17"/>
  </w:num>
  <w:num w:numId="8" w16cid:durableId="2072532161">
    <w:abstractNumId w:val="4"/>
  </w:num>
  <w:num w:numId="9" w16cid:durableId="379012184">
    <w:abstractNumId w:val="10"/>
  </w:num>
  <w:num w:numId="10" w16cid:durableId="2101364320">
    <w:abstractNumId w:val="7"/>
  </w:num>
  <w:num w:numId="11" w16cid:durableId="63307948">
    <w:abstractNumId w:val="3"/>
  </w:num>
  <w:num w:numId="12" w16cid:durableId="1076632007">
    <w:abstractNumId w:val="16"/>
  </w:num>
  <w:num w:numId="13" w16cid:durableId="128977313">
    <w:abstractNumId w:val="8"/>
  </w:num>
  <w:num w:numId="14" w16cid:durableId="1485774030">
    <w:abstractNumId w:val="9"/>
  </w:num>
  <w:num w:numId="15" w16cid:durableId="853148108">
    <w:abstractNumId w:val="15"/>
  </w:num>
  <w:num w:numId="16" w16cid:durableId="1942300652">
    <w:abstractNumId w:val="14"/>
  </w:num>
  <w:num w:numId="17" w16cid:durableId="712577995">
    <w:abstractNumId w:val="0"/>
  </w:num>
  <w:num w:numId="18" w16cid:durableId="824472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30544"/>
    <w:rsid w:val="001376EA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6D78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4658"/>
    <w:rsid w:val="00FA64D4"/>
    <w:rsid w:val="00FA7D91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E2F"/>
    <w:rsid w:val="00FF5404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0CD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32312-D63C-45A7-BB9D-F3D03CF1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1329</Words>
  <Characters>12421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2022-11-11T14:35:00Z</dcterms:created>
  <dcterms:modified xsi:type="dcterms:W3CDTF">2023-03-14T10:35:00Z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