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0AD815C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EC35EB">
          <w:rPr>
            <w:b/>
            <w:i/>
            <w:noProof/>
            <w:sz w:val="28"/>
          </w:rPr>
          <w:t>4</w:t>
        </w:r>
        <w:r w:rsidR="00311C97">
          <w:rPr>
            <w:b/>
            <w:i/>
            <w:noProof/>
            <w:sz w:val="28"/>
          </w:rPr>
          <w:t>6</w:t>
        </w:r>
      </w:fldSimple>
    </w:p>
    <w:p w14:paraId="6FC967F9" w14:textId="77777777" w:rsidR="00D02481" w:rsidRDefault="00311C97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311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54A09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</w:t>
            </w:r>
            <w:r w:rsidR="006741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311C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2089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  <w:r w:rsidR="0067414C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6046B" w:rsidR="001E41F3" w:rsidRDefault="00A26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51191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67414C">
              <w:t>2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D10C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67414C">
              <w:t>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16DFA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67414C">
              <w:t>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B3F305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67414C">
        <w:t>2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1F4180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  <w:r w:rsidR="0067414C">
        <w:t>2</w:t>
      </w:r>
    </w:p>
    <w:p w14:paraId="763E129C" w14:textId="1B1EB22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A26D0A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2F92E07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 w:rsidR="0067414C"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9D6401D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67414C">
        <w:rPr>
          <w:rFonts w:cs="Arial"/>
        </w:rPr>
        <w:t>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E39DC4B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67414C">
              <w:rPr>
                <w:rFonts w:cs="Arial"/>
                <w:b/>
                <w:sz w:val="18"/>
              </w:rPr>
              <w:t>7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  <w:r w:rsidR="0067414C">
              <w:rPr>
                <w:rFonts w:cs="Arial"/>
                <w:b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11C97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14C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6D0A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3</Pages>
  <Words>447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317</cp:revision>
  <cp:lastPrinted>1900-01-01T00:00:00Z</cp:lastPrinted>
  <dcterms:created xsi:type="dcterms:W3CDTF">2022-01-24T16:23:00Z</dcterms:created>
  <dcterms:modified xsi:type="dcterms:W3CDTF">2023-03-10T16:14:00Z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