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B1E704E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91261">
          <w:rPr>
            <w:b/>
            <w:i/>
            <w:noProof/>
            <w:sz w:val="28"/>
          </w:rPr>
          <w:t>229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50F09F2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391261">
                <w:rPr>
                  <w:b/>
                  <w:noProof/>
                  <w:sz w:val="28"/>
                </w:rPr>
                <w:t>999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FE47406" w:rsidR="000460FA" w:rsidRPr="00411779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F5773" w:rsidRPr="00411779">
                <w:rPr>
                  <w:rFonts w:cs="Arial"/>
                  <w:color w:val="000000"/>
                </w:rPr>
                <w:t>NR5GC FR1 : Addition of Rel-16 SNPN test case 9.1.11.3</w:t>
              </w:r>
            </w:fldSimple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5E8F1D08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34AAB">
              <w:t xml:space="preserve">, </w:t>
            </w:r>
            <w:r w:rsidR="00C34AAB">
              <w:rPr>
                <w:lang w:val="en-US"/>
              </w:rPr>
              <w:t>Rohde &amp; Schwarz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505ECE3B" w:rsidR="000460FA" w:rsidRDefault="00B71EFF" w:rsidP="00E121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71EF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6AA243E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B71EFF">
                <w:rPr>
                  <w:noProof/>
                </w:rPr>
                <w:t>3</w:t>
              </w:r>
              <w:r w:rsidR="000460FA">
                <w:rPr>
                  <w:noProof/>
                </w:rPr>
                <w:t>-0</w:t>
              </w:r>
              <w:r w:rsidR="00A83169">
                <w:rPr>
                  <w:noProof/>
                </w:rPr>
                <w:t>6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01120B37" w:rsidR="000460FA" w:rsidRPr="00EE664E" w:rsidRDefault="00445EFF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F1FF4C9" w:rsidR="000460FA" w:rsidRPr="00D268E5" w:rsidRDefault="0084615F" w:rsidP="000460FA">
            <w:pPr>
              <w:pStyle w:val="CRCoverPage"/>
              <w:spacing w:after="0"/>
              <w:rPr>
                <w:noProof/>
              </w:rPr>
            </w:pPr>
            <w:r>
              <w:t>Verification</w:t>
            </w:r>
            <w:r w:rsidR="000460FA">
              <w:t xml:space="preserve"> of </w:t>
            </w:r>
            <w:r w:rsidR="00411779" w:rsidRPr="00411779">
              <w:rPr>
                <w:rFonts w:cs="Arial"/>
                <w:color w:val="000000"/>
              </w:rPr>
              <w:t>Rel-16 SNPN test case 9.1.11.3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3DEE0D3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411779">
              <w:rPr>
                <w:noProof/>
              </w:rPr>
              <w:t xml:space="preserve">9.1.11.3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E5A23B1" w:rsidR="000460FA" w:rsidRDefault="00087559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9.1.11.3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41E4011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3AE02C6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25AD4E4F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916879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A134C0A" w14:textId="3EF36FBE" w:rsidR="00023B5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23B5C" w:rsidRPr="000C0C66">
        <w:rPr>
          <w:rFonts w:ascii="Arial" w:hAnsi="Arial" w:cs="Arial"/>
          <w:iCs/>
        </w:rPr>
        <w:t>Table of Contents</w:t>
      </w:r>
      <w:r w:rsidR="00023B5C">
        <w:tab/>
      </w:r>
      <w:r w:rsidR="00023B5C">
        <w:fldChar w:fldCharType="begin"/>
      </w:r>
      <w:r w:rsidR="00023B5C">
        <w:instrText xml:space="preserve"> PAGEREF _Toc129168792 \h </w:instrText>
      </w:r>
      <w:r w:rsidR="00023B5C">
        <w:fldChar w:fldCharType="separate"/>
      </w:r>
      <w:r w:rsidR="00277102">
        <w:t>2</w:t>
      </w:r>
      <w:r w:rsidR="00023B5C">
        <w:fldChar w:fldCharType="end"/>
      </w:r>
    </w:p>
    <w:p w14:paraId="7158EA3B" w14:textId="1035DAB2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_Toc129168793 \h </w:instrText>
      </w:r>
      <w:r>
        <w:fldChar w:fldCharType="separate"/>
      </w:r>
      <w:r w:rsidR="00277102">
        <w:t>3</w:t>
      </w:r>
      <w:r>
        <w:fldChar w:fldCharType="end"/>
      </w:r>
    </w:p>
    <w:p w14:paraId="7B1EC806" w14:textId="74F3C890" w:rsidR="00023B5C" w:rsidRDefault="00023B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C0C6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_Toc129168794 \h </w:instrText>
      </w:r>
      <w:r>
        <w:fldChar w:fldCharType="separate"/>
      </w:r>
      <w:r w:rsidR="00277102">
        <w:t>3</w:t>
      </w:r>
      <w:r>
        <w:fldChar w:fldCharType="end"/>
      </w:r>
    </w:p>
    <w:p w14:paraId="66EC9247" w14:textId="1E28AC2B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_Toc129168795 \h </w:instrText>
      </w:r>
      <w:r>
        <w:fldChar w:fldCharType="separate"/>
      </w:r>
      <w:r w:rsidR="00277102">
        <w:t>3</w:t>
      </w:r>
      <w:r>
        <w:fldChar w:fldCharType="end"/>
      </w:r>
    </w:p>
    <w:p w14:paraId="1CB490A0" w14:textId="548A49EE" w:rsidR="00023B5C" w:rsidRDefault="00023B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C0C6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C0C6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_Toc129168796 \h </w:instrText>
      </w:r>
      <w:r>
        <w:fldChar w:fldCharType="separate"/>
      </w:r>
      <w:r w:rsidR="00277102">
        <w:t>3</w:t>
      </w:r>
      <w:r>
        <w:fldChar w:fldCharType="end"/>
      </w:r>
    </w:p>
    <w:p w14:paraId="561D1401" w14:textId="201EB142" w:rsidR="00023B5C" w:rsidRDefault="00023B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C0C6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C0C66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_Toc129168797 \h </w:instrText>
      </w:r>
      <w:r>
        <w:fldChar w:fldCharType="separate"/>
      </w:r>
      <w:r w:rsidR="00277102">
        <w:t>4</w:t>
      </w:r>
      <w:r>
        <w:fldChar w:fldCharType="end"/>
      </w:r>
    </w:p>
    <w:p w14:paraId="349547F3" w14:textId="3DB0DA3C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3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_Toc129168798 \h </w:instrText>
      </w:r>
      <w:r>
        <w:fldChar w:fldCharType="separate"/>
      </w:r>
      <w:r w:rsidR="00277102">
        <w:t>9</w:t>
      </w:r>
      <w:r>
        <w:fldChar w:fldCharType="end"/>
      </w:r>
    </w:p>
    <w:p w14:paraId="5DF60A18" w14:textId="551F3728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4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_Toc129168799 \h </w:instrText>
      </w:r>
      <w:r>
        <w:fldChar w:fldCharType="separate"/>
      </w:r>
      <w:r w:rsidR="00277102">
        <w:t>10</w:t>
      </w:r>
      <w:r>
        <w:fldChar w:fldCharType="end"/>
      </w:r>
    </w:p>
    <w:p w14:paraId="42EE2C3C" w14:textId="27181593" w:rsidR="00023B5C" w:rsidRDefault="00023B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C0C6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ja-JP"/>
        </w:rPr>
        <w:t>4.1 Qualcomm Snapdragon X70 5G Modem-RF System</w:t>
      </w:r>
      <w:r>
        <w:tab/>
      </w:r>
      <w:r>
        <w:fldChar w:fldCharType="begin"/>
      </w:r>
      <w:r>
        <w:instrText xml:space="preserve"> PAGEREF _Toc129168800 \h </w:instrText>
      </w:r>
      <w:r>
        <w:fldChar w:fldCharType="separate"/>
      </w:r>
      <w:r w:rsidR="00277102">
        <w:t>10</w:t>
      </w:r>
      <w:r>
        <w:fldChar w:fldCharType="end"/>
      </w:r>
    </w:p>
    <w:p w14:paraId="4623DAC1" w14:textId="449AA3D9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_Toc129168801 \h </w:instrText>
      </w:r>
      <w:r>
        <w:fldChar w:fldCharType="separate"/>
      </w:r>
      <w:r w:rsidR="00277102">
        <w:t>10</w:t>
      </w:r>
      <w:r>
        <w:fldChar w:fldCharType="end"/>
      </w:r>
    </w:p>
    <w:p w14:paraId="33D17DF6" w14:textId="688BF999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9168793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29A1202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AC2C87" w:rsidRPr="00D268E5">
        <w:rPr>
          <w:rFonts w:cs="Arial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023B5C">
        <w:rPr>
          <w:rFonts w:cs="Arial"/>
        </w:rPr>
        <w:t>9.1.11.3</w:t>
      </w:r>
      <w:r w:rsidR="00F16198">
        <w:rPr>
          <w:rFonts w:cs="Arial"/>
        </w:rPr>
        <w:t>,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0E51672E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1B7D3330" w14:textId="77777777" w:rsidR="00023B5C" w:rsidRPr="00023B5C" w:rsidRDefault="00446488" w:rsidP="00023B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023B5C" w:rsidRPr="00023B5C">
        <w:rPr>
          <w:rFonts w:cs="Arial"/>
          <w:sz w:val="24"/>
          <w:lang w:eastAsia="ja-JP"/>
        </w:rPr>
        <w:t>Shaun Harry</w:t>
      </w:r>
    </w:p>
    <w:p w14:paraId="2D216FA9" w14:textId="1589ECD7" w:rsidR="00023B5C" w:rsidRPr="00023B5C" w:rsidRDefault="00023B5C" w:rsidP="00023B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023B5C">
        <w:rPr>
          <w:rFonts w:cs="Arial"/>
          <w:sz w:val="24"/>
          <w:lang w:eastAsia="ja-JP"/>
        </w:rPr>
        <w:tab/>
      </w:r>
      <w:hyperlink r:id="rId18" w:history="1">
        <w:r w:rsidRPr="00B505D8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>
        <w:rPr>
          <w:rFonts w:cs="Arial"/>
          <w:sz w:val="24"/>
          <w:lang w:eastAsia="ja-JP"/>
        </w:rPr>
        <w:t xml:space="preserve"> </w:t>
      </w:r>
    </w:p>
    <w:p w14:paraId="76492849" w14:textId="77777777" w:rsidR="00023B5C" w:rsidRPr="004F69EA" w:rsidRDefault="00023B5C" w:rsidP="00023B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023B5C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Parikshit Bhise</w:t>
      </w:r>
    </w:p>
    <w:p w14:paraId="2A9AF8DA" w14:textId="4BF7CF8B" w:rsidR="002B5F15" w:rsidRPr="00023B5C" w:rsidRDefault="00023B5C" w:rsidP="00023B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t xml:space="preserve"> </w:t>
      </w:r>
    </w:p>
    <w:p w14:paraId="1649995E" w14:textId="6F61A038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29168794"/>
      <w:r w:rsidRPr="00D268E5">
        <w:rPr>
          <w:sz w:val="28"/>
          <w:szCs w:val="28"/>
        </w:rPr>
        <w:t>Verification Test Summary</w:t>
      </w:r>
      <w:bookmarkEnd w:id="3"/>
      <w:r w:rsidRPr="00D268E5">
        <w:rPr>
          <w:sz w:val="28"/>
          <w:szCs w:val="28"/>
        </w:rPr>
        <w:t xml:space="preserve"> </w:t>
      </w:r>
    </w:p>
    <w:p w14:paraId="208D5A48" w14:textId="34FCA938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023B5C">
        <w:rPr>
          <w:rFonts w:cs="Arial"/>
          <w:lang w:eastAsia="ja-JP"/>
        </w:rPr>
        <w:t>9.1.11.</w:t>
      </w:r>
      <w:r w:rsidR="002666BE">
        <w:rPr>
          <w:rFonts w:cs="Arial"/>
          <w:lang w:eastAsia="ja-JP"/>
        </w:rPr>
        <w:t>3</w:t>
      </w:r>
      <w:r w:rsidR="00290AFB">
        <w:rPr>
          <w:rFonts w:cs="Arial"/>
          <w:lang w:eastAsia="ja-JP"/>
        </w:rPr>
        <w:t>.</w:t>
      </w:r>
      <w:r w:rsidR="00F16198">
        <w:rPr>
          <w:rFonts w:cs="Arial"/>
          <w:lang w:eastAsia="ja-JP"/>
        </w:rPr>
        <w:t>NR5GC</w:t>
      </w:r>
    </w:p>
    <w:p w14:paraId="69CD394C" w14:textId="77777777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iwd-TTCN3-B2022-09_D22wk49</w:t>
      </w:r>
    </w:p>
    <w:p w14:paraId="011BFAD8" w14:textId="6AA8B5ED" w:rsid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4" w:name="_Hlk37919671"/>
      <w:r w:rsidR="00FF4D98" w:rsidRPr="00662A05">
        <w:rPr>
          <w:rFonts w:cs="Arial"/>
          <w:lang w:eastAsia="ja-JP"/>
        </w:rPr>
        <w:t>Keysight S8704A Protocol Conformance Toolset</w:t>
      </w:r>
    </w:p>
    <w:p w14:paraId="65583FD4" w14:textId="7B985055" w:rsidR="00023B5C" w:rsidRPr="004C43D5" w:rsidRDefault="00023B5C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lang w:eastAsia="ja-JP"/>
        </w:rPr>
        <w:tab/>
      </w:r>
      <w:r>
        <w:rPr>
          <w:lang w:eastAsia="ja-JP"/>
        </w:rPr>
        <w:t>R&amp;S® 5G Protocol Conformance Test platform</w:t>
      </w:r>
    </w:p>
    <w:bookmarkEnd w:id="4"/>
    <w:p w14:paraId="2972E8F7" w14:textId="1FAD22F6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r w:rsidR="00C55258" w:rsidRPr="00C55258">
        <w:rPr>
          <w:lang w:eastAsia="ja-JP"/>
        </w:rPr>
        <w:t>Qualcomm Snapdragon X70 5G Modem-RF System</w:t>
      </w:r>
    </w:p>
    <w:p w14:paraId="386023EC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B4EF20E" w14:textId="6819EFC9" w:rsidR="00446488" w:rsidRDefault="00446488" w:rsidP="00446488"/>
    <w:p w14:paraId="4610E496" w14:textId="77777777" w:rsidR="00DB72EB" w:rsidRPr="00D268E5" w:rsidRDefault="00DB72EB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29168795"/>
      <w:r w:rsidRPr="00D268E5">
        <w:rPr>
          <w:rFonts w:cs="Arial"/>
        </w:rPr>
        <w:t>Corrections required</w:t>
      </w:r>
      <w:bookmarkEnd w:id="5"/>
      <w:bookmarkEnd w:id="6"/>
      <w:bookmarkEnd w:id="7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09680267"/>
      <w:bookmarkStart w:id="10" w:name="_Toc122623878"/>
      <w:bookmarkStart w:id="11" w:name="_Toc129168796"/>
      <w:bookmarkStart w:id="12" w:name="_Toc122434493"/>
      <w:bookmarkStart w:id="13" w:name="_Toc295288970"/>
      <w:bookmarkStart w:id="14" w:name="_Toc325725665"/>
      <w:r>
        <w:rPr>
          <w:b/>
          <w:lang w:val="pt-BR"/>
        </w:rPr>
        <w:t xml:space="preserve">Change </w:t>
      </w:r>
      <w:bookmarkEnd w:id="8"/>
      <w:r w:rsidRPr="00B86C3F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80507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80507" w:rsidRDefault="00580507" w:rsidP="005805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046B3F8" w:rsidR="00580507" w:rsidRDefault="00580507" w:rsidP="00580507">
            <w:pPr>
              <w:spacing w:after="0"/>
            </w:pPr>
            <w:proofErr w:type="spellStart"/>
            <w:r w:rsidRPr="007411F5">
              <w:t>f_Get_EAP_AuthenticationReqMsg</w:t>
            </w:r>
            <w:proofErr w:type="spellEnd"/>
          </w:p>
        </w:tc>
      </w:tr>
      <w:tr w:rsidR="00580507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580507" w:rsidRDefault="00580507" w:rsidP="005805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F9A3BD" w14:textId="77777777" w:rsidR="00580507" w:rsidRDefault="00580507" w:rsidP="00580507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eastAsia="宋体" w:cs="Arial"/>
                <w:color w:val="000000"/>
                <w:lang w:eastAsia="zh-CN"/>
              </w:rPr>
              <w:t>The SNN-NID should be part of AT_KDF_INPUT in order to correctly calculate the authentication Keys. From TS 24.501 section 5.4.1.2.2.2:</w:t>
            </w:r>
          </w:p>
          <w:p w14:paraId="590B5F60" w14:textId="77777777" w:rsidR="00580507" w:rsidRDefault="00580507" w:rsidP="00580507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</w:p>
          <w:p w14:paraId="6C7D0B60" w14:textId="2456DE49" w:rsidR="00580507" w:rsidRPr="00FA46AD" w:rsidRDefault="00580507" w:rsidP="00580507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Style w:val="ui-provider"/>
              </w:rPr>
              <w:t xml:space="preserve">In order to initiate the EAP based primary authentication and key agreement procedure using EAP-AKA', the AUSF or the AAA server of the CH or the DCS shall send an EAP-request/AKA'-challenge message as specified in IETF RFC 5448 [40]. </w:t>
            </w:r>
            <w:r w:rsidRPr="005A68FF">
              <w:rPr>
                <w:rStyle w:val="ui-provider"/>
                <w:highlight w:val="yellow"/>
              </w:rPr>
              <w:t>The AUSF or the AAA server of the CH or the DCS shall set the AT_KDF_INPUT attribute of the EAP-request/AKA'-challenge message to the SNN</w:t>
            </w:r>
            <w:r>
              <w:rPr>
                <w:rStyle w:val="ui-provider"/>
              </w:rPr>
              <w:t>. The SNN is in format described in subclause 9.12.1. The AUSF or the AAA server of the CH or the DCS may include AT_RESULT_IND attribute in the EAP-request/AKA'-challenge message.</w:t>
            </w:r>
          </w:p>
        </w:tc>
      </w:tr>
      <w:tr w:rsidR="00580507" w14:paraId="4403EECE" w14:textId="77777777" w:rsidTr="0053135D">
        <w:tc>
          <w:tcPr>
            <w:tcW w:w="1985" w:type="dxa"/>
          </w:tcPr>
          <w:p w14:paraId="37831C4A" w14:textId="77777777" w:rsidR="00580507" w:rsidRDefault="00580507" w:rsidP="005805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463CF1F3" w:rsidR="00580507" w:rsidRPr="00FA46AD" w:rsidRDefault="00580507" w:rsidP="0058050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Passed the parameter for NID as input to function </w:t>
            </w:r>
            <w:proofErr w:type="spellStart"/>
            <w:r>
              <w:t>f_NG_EAP_ChallengeReq</w:t>
            </w:r>
            <w:proofErr w:type="spellEnd"/>
            <w:r>
              <w:t xml:space="preserve">() called from function </w:t>
            </w:r>
            <w:proofErr w:type="spellStart"/>
            <w:r>
              <w:t>f_Get_EAP_AuthenticationReqMsg</w:t>
            </w:r>
            <w:proofErr w:type="spellEnd"/>
            <w:r>
              <w:t>().</w:t>
            </w:r>
          </w:p>
        </w:tc>
      </w:tr>
      <w:tr w:rsidR="00580507" w14:paraId="170F8D79" w14:textId="77777777" w:rsidTr="0053135D">
        <w:tc>
          <w:tcPr>
            <w:tcW w:w="1985" w:type="dxa"/>
          </w:tcPr>
          <w:p w14:paraId="65ED295A" w14:textId="77777777" w:rsidR="00580507" w:rsidRDefault="00580507" w:rsidP="005805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D00B2A7" w:rsidR="00580507" w:rsidRDefault="00580507" w:rsidP="00580507">
            <w:pPr>
              <w:spacing w:after="0"/>
              <w:rPr>
                <w:rFonts w:ascii="Arial" w:hAnsi="Arial" w:cs="Arial"/>
              </w:rPr>
            </w:pPr>
            <w:proofErr w:type="spellStart"/>
            <w:r w:rsidRPr="007411F5">
              <w:rPr>
                <w:rFonts w:ascii="Arial" w:hAnsi="Arial" w:cs="Arial"/>
              </w:rPr>
              <w:t>NG_NASTemplateFunctions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488F2DEC" w14:textId="77777777" w:rsidR="00580507" w:rsidRDefault="00580507" w:rsidP="00580507">
            <w:pPr>
              <w:spacing w:after="0"/>
            </w:pPr>
            <w:r>
              <w:t xml:space="preserve">  function </w:t>
            </w:r>
            <w:proofErr w:type="spellStart"/>
            <w:r>
              <w:t>f_Get_EAP_AuthenticationReqMsg</w:t>
            </w:r>
            <w:proofErr w:type="spellEnd"/>
            <w:r>
              <w:t>(</w:t>
            </w:r>
            <w:proofErr w:type="spellStart"/>
            <w:r>
              <w:t>inout</w:t>
            </w:r>
            <w:proofErr w:type="spellEnd"/>
            <w:r>
              <w:t xml:space="preserve">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p_SecurityParams</w:t>
            </w:r>
            <w:proofErr w:type="spellEnd"/>
            <w:r>
              <w:t>,</w:t>
            </w:r>
          </w:p>
          <w:p w14:paraId="37E185EF" w14:textId="77777777" w:rsidR="00580507" w:rsidRDefault="00580507" w:rsidP="00580507">
            <w:pPr>
              <w:spacing w:after="0"/>
            </w:pPr>
            <w:r>
              <w:t xml:space="preserve">                                          </w:t>
            </w:r>
            <w:proofErr w:type="spellStart"/>
            <w:r>
              <w:t>NAS_PlmnId</w:t>
            </w:r>
            <w:proofErr w:type="spellEnd"/>
            <w:r>
              <w:t xml:space="preserve"> p_PLMN,</w:t>
            </w:r>
          </w:p>
          <w:p w14:paraId="61DBFB70" w14:textId="77777777" w:rsidR="00580507" w:rsidRDefault="00580507" w:rsidP="00580507">
            <w:pPr>
              <w:spacing w:after="0"/>
            </w:pPr>
            <w:r>
              <w:lastRenderedPageBreak/>
              <w:t xml:space="preserve">                                          template (omit) </w:t>
            </w:r>
            <w:proofErr w:type="spellStart"/>
            <w:r>
              <w:t>hexstring</w:t>
            </w:r>
            <w:proofErr w:type="spellEnd"/>
            <w:r>
              <w:t xml:space="preserve"> </w:t>
            </w:r>
            <w:proofErr w:type="spellStart"/>
            <w:r>
              <w:t>p_NID</w:t>
            </w:r>
            <w:proofErr w:type="spellEnd"/>
            <w:r>
              <w:t xml:space="preserve"> := omit) return template (value) </w:t>
            </w:r>
            <w:proofErr w:type="spellStart"/>
            <w:r>
              <w:t>NG_NAS_DL_Message_Type</w:t>
            </w:r>
            <w:proofErr w:type="spellEnd"/>
          </w:p>
          <w:p w14:paraId="4F49DAD1" w14:textId="77777777" w:rsidR="00580507" w:rsidRDefault="00580507" w:rsidP="00580507">
            <w:pPr>
              <w:spacing w:after="0"/>
            </w:pPr>
            <w:r>
              <w:t xml:space="preserve">  {</w:t>
            </w:r>
          </w:p>
          <w:p w14:paraId="5F5C69AD" w14:textId="77777777" w:rsidR="00580507" w:rsidRDefault="00580507" w:rsidP="00580507">
            <w:pPr>
              <w:spacing w:after="0"/>
            </w:pPr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v_NASMsg</w:t>
            </w:r>
            <w:proofErr w:type="spellEnd"/>
            <w:r>
              <w:t>;</w:t>
            </w:r>
          </w:p>
          <w:p w14:paraId="774F054F" w14:textId="77777777" w:rsidR="00580507" w:rsidRDefault="00580507" w:rsidP="00580507">
            <w:pPr>
              <w:spacing w:after="0"/>
            </w:pPr>
            <w:r>
              <w:t xml:space="preserve">    var template (value) </w:t>
            </w:r>
            <w:proofErr w:type="spellStart"/>
            <w:r>
              <w:t>EAP_Message</w:t>
            </w:r>
            <w:proofErr w:type="spellEnd"/>
            <w:r>
              <w:t xml:space="preserve"> </w:t>
            </w:r>
            <w:proofErr w:type="spellStart"/>
            <w:r>
              <w:t>v_EAP</w:t>
            </w:r>
            <w:proofErr w:type="spellEnd"/>
            <w:r>
              <w:t>;</w:t>
            </w:r>
          </w:p>
          <w:p w14:paraId="2D8BA462" w14:textId="77777777" w:rsidR="00580507" w:rsidRDefault="00580507" w:rsidP="00580507">
            <w:pPr>
              <w:spacing w:after="0"/>
            </w:pPr>
          </w:p>
          <w:p w14:paraId="612E00AB" w14:textId="77777777" w:rsidR="00580507" w:rsidRDefault="00580507" w:rsidP="00580507">
            <w:pPr>
              <w:spacing w:after="0"/>
            </w:pPr>
            <w:r>
              <w:t xml:space="preserve">    // Evaluate Authentication parameters and generate new keys</w:t>
            </w:r>
          </w:p>
          <w:p w14:paraId="3CDC7B62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p_SecurityParams</w:t>
            </w:r>
            <w:proofErr w:type="spellEnd"/>
            <w:r>
              <w:t xml:space="preserve"> := </w:t>
            </w:r>
            <w:proofErr w:type="spellStart"/>
            <w:r>
              <w:t>f_NG_EAP_AuthenticationInit</w:t>
            </w:r>
            <w:proofErr w:type="spellEnd"/>
            <w:r>
              <w:t>(</w:t>
            </w:r>
            <w:proofErr w:type="spellStart"/>
            <w:r>
              <w:t>p_SecurityParams</w:t>
            </w:r>
            <w:proofErr w:type="spellEnd"/>
            <w:r>
              <w:t xml:space="preserve">, </w:t>
            </w:r>
            <w:proofErr w:type="spellStart"/>
            <w:r>
              <w:t>p_PLMN</w:t>
            </w:r>
            <w:proofErr w:type="spellEnd"/>
            <w:r>
              <w:t>, hex2str(</w:t>
            </w:r>
            <w:proofErr w:type="spellStart"/>
            <w:r>
              <w:t>px_IMSI_Def</w:t>
            </w:r>
            <w:proofErr w:type="spellEnd"/>
            <w:r>
              <w:t xml:space="preserve">), -, -, </w:t>
            </w:r>
            <w:proofErr w:type="spellStart"/>
            <w:r>
              <w:t>p_NID</w:t>
            </w:r>
            <w:proofErr w:type="spellEnd"/>
            <w:r>
              <w:t>); // @sic R5s220753 sic@</w:t>
            </w:r>
          </w:p>
          <w:p w14:paraId="71764194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v_EAP</w:t>
            </w:r>
            <w:proofErr w:type="spellEnd"/>
            <w:r>
              <w:t xml:space="preserve"> := </w:t>
            </w:r>
            <w:proofErr w:type="spellStart"/>
            <w:r>
              <w:t>cs_EAP_Message</w:t>
            </w:r>
            <w:proofErr w:type="spellEnd"/>
            <w:r>
              <w:t xml:space="preserve"> (</w:t>
            </w:r>
            <w:proofErr w:type="spellStart"/>
            <w:r>
              <w:t>f_NG_EAP_ChallengeReq</w:t>
            </w:r>
            <w:proofErr w:type="spellEnd"/>
            <w:r>
              <w:t xml:space="preserve"> (</w:t>
            </w:r>
            <w:proofErr w:type="spellStart"/>
            <w:r>
              <w:t>p_SecurityParams</w:t>
            </w:r>
            <w:proofErr w:type="spellEnd"/>
            <w:r>
              <w:t xml:space="preserve">, </w:t>
            </w:r>
            <w:proofErr w:type="spellStart"/>
            <w:r>
              <w:t>p_PLMN</w:t>
            </w:r>
            <w:proofErr w:type="spellEnd"/>
            <w:r>
              <w:t>));</w:t>
            </w:r>
          </w:p>
          <w:p w14:paraId="60BEC8F1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v_NASMsg</w:t>
            </w:r>
            <w:proofErr w:type="spellEnd"/>
            <w:r>
              <w:t xml:space="preserve"> := </w:t>
            </w:r>
            <w:proofErr w:type="spellStart"/>
            <w:r>
              <w:t>cs_NG_AUTHENTICATION_REQUEST</w:t>
            </w:r>
            <w:proofErr w:type="spellEnd"/>
            <w:r>
              <w:t xml:space="preserve"> (</w:t>
            </w:r>
            <w:proofErr w:type="spellStart"/>
            <w:r>
              <w:t>p_SecurityParams.KSIamf</w:t>
            </w:r>
            <w:proofErr w:type="spellEnd"/>
            <w:r>
              <w:t>,</w:t>
            </w:r>
          </w:p>
          <w:p w14:paraId="122FC143" w14:textId="77777777" w:rsidR="00580507" w:rsidRDefault="00580507" w:rsidP="00580507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cs_ABBA</w:t>
            </w:r>
            <w:proofErr w:type="spellEnd"/>
            <w:r>
              <w:t xml:space="preserve"> (</w:t>
            </w:r>
            <w:proofErr w:type="spellStart"/>
            <w:r>
              <w:t>p_SecurityParams.ABBA</w:t>
            </w:r>
            <w:proofErr w:type="spellEnd"/>
            <w:r>
              <w:t>, omit), // @sic R5s190109 sic@</w:t>
            </w:r>
          </w:p>
          <w:p w14:paraId="4D15D68B" w14:textId="77777777" w:rsidR="00580507" w:rsidRDefault="00580507" w:rsidP="00580507">
            <w:pPr>
              <w:spacing w:after="0"/>
            </w:pPr>
            <w:r>
              <w:t xml:space="preserve">                                              -,</w:t>
            </w:r>
          </w:p>
          <w:p w14:paraId="59D47CF8" w14:textId="77777777" w:rsidR="00580507" w:rsidRDefault="00580507" w:rsidP="00580507">
            <w:pPr>
              <w:spacing w:after="0"/>
            </w:pPr>
            <w:r>
              <w:t xml:space="preserve">                                              -,</w:t>
            </w:r>
          </w:p>
          <w:p w14:paraId="47CB1434" w14:textId="77777777" w:rsidR="00580507" w:rsidRDefault="00580507" w:rsidP="00580507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v_EAP</w:t>
            </w:r>
            <w:proofErr w:type="spellEnd"/>
            <w:r>
              <w:t>);</w:t>
            </w:r>
          </w:p>
          <w:p w14:paraId="54D2EE20" w14:textId="77777777" w:rsidR="00580507" w:rsidRDefault="00580507" w:rsidP="00580507">
            <w:pPr>
              <w:spacing w:after="0"/>
            </w:pPr>
            <w:r>
              <w:t xml:space="preserve">    return </w:t>
            </w:r>
            <w:proofErr w:type="spellStart"/>
            <w:r>
              <w:t>v_NASMsg</w:t>
            </w:r>
            <w:proofErr w:type="spellEnd"/>
            <w:r>
              <w:t>;</w:t>
            </w:r>
          </w:p>
          <w:p w14:paraId="107124E4" w14:textId="3B06164B" w:rsidR="00213FE3" w:rsidRDefault="00580507" w:rsidP="00580507">
            <w:pPr>
              <w:spacing w:after="0"/>
            </w:pPr>
            <w: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74D72CBB" w14:textId="77777777" w:rsidR="00580507" w:rsidRDefault="00580507" w:rsidP="00580507">
            <w:pPr>
              <w:spacing w:after="0"/>
            </w:pPr>
            <w:r>
              <w:t xml:space="preserve">  function </w:t>
            </w:r>
            <w:proofErr w:type="spellStart"/>
            <w:r>
              <w:t>f_Get_EAP_AuthenticationReqMsg</w:t>
            </w:r>
            <w:proofErr w:type="spellEnd"/>
            <w:r>
              <w:t>(</w:t>
            </w:r>
            <w:proofErr w:type="spellStart"/>
            <w:r>
              <w:t>inout</w:t>
            </w:r>
            <w:proofErr w:type="spellEnd"/>
            <w:r>
              <w:t xml:space="preserve">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p_SecurityParams</w:t>
            </w:r>
            <w:proofErr w:type="spellEnd"/>
            <w:r>
              <w:t>,</w:t>
            </w:r>
          </w:p>
          <w:p w14:paraId="7DDBF432" w14:textId="77777777" w:rsidR="00580507" w:rsidRDefault="00580507" w:rsidP="00580507">
            <w:pPr>
              <w:spacing w:after="0"/>
            </w:pPr>
            <w:r>
              <w:t xml:space="preserve">                                          </w:t>
            </w:r>
            <w:proofErr w:type="spellStart"/>
            <w:r>
              <w:t>NAS_PlmnId</w:t>
            </w:r>
            <w:proofErr w:type="spellEnd"/>
            <w:r>
              <w:t xml:space="preserve"> p_PLMN,</w:t>
            </w:r>
          </w:p>
          <w:p w14:paraId="7A342283" w14:textId="77777777" w:rsidR="00580507" w:rsidRDefault="00580507" w:rsidP="00580507">
            <w:pPr>
              <w:spacing w:after="0"/>
            </w:pPr>
            <w:r>
              <w:t xml:space="preserve">                                          template (omit) </w:t>
            </w:r>
            <w:proofErr w:type="spellStart"/>
            <w:r>
              <w:t>hexstring</w:t>
            </w:r>
            <w:proofErr w:type="spellEnd"/>
            <w:r>
              <w:t xml:space="preserve"> </w:t>
            </w:r>
            <w:proofErr w:type="spellStart"/>
            <w:r>
              <w:t>p_NID</w:t>
            </w:r>
            <w:proofErr w:type="spellEnd"/>
            <w:r>
              <w:t xml:space="preserve"> := omit) return template (value) </w:t>
            </w:r>
            <w:proofErr w:type="spellStart"/>
            <w:r>
              <w:t>NG_NAS_DL_Message_Type</w:t>
            </w:r>
            <w:proofErr w:type="spellEnd"/>
          </w:p>
          <w:p w14:paraId="3D1D01A3" w14:textId="77777777" w:rsidR="00580507" w:rsidRDefault="00580507" w:rsidP="00580507">
            <w:pPr>
              <w:spacing w:after="0"/>
            </w:pPr>
            <w:r>
              <w:t xml:space="preserve">  {</w:t>
            </w:r>
          </w:p>
          <w:p w14:paraId="1CD4A268" w14:textId="77777777" w:rsidR="00580507" w:rsidRDefault="00580507" w:rsidP="00580507">
            <w:pPr>
              <w:spacing w:after="0"/>
            </w:pPr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v_NASMsg</w:t>
            </w:r>
            <w:proofErr w:type="spellEnd"/>
            <w:r>
              <w:t>;</w:t>
            </w:r>
          </w:p>
          <w:p w14:paraId="2467419B" w14:textId="77777777" w:rsidR="00580507" w:rsidRDefault="00580507" w:rsidP="00580507">
            <w:pPr>
              <w:spacing w:after="0"/>
            </w:pPr>
            <w:r>
              <w:t xml:space="preserve">    var template (value) </w:t>
            </w:r>
            <w:proofErr w:type="spellStart"/>
            <w:r>
              <w:t>EAP_Message</w:t>
            </w:r>
            <w:proofErr w:type="spellEnd"/>
            <w:r>
              <w:t xml:space="preserve"> </w:t>
            </w:r>
            <w:proofErr w:type="spellStart"/>
            <w:r>
              <w:t>v_EAP</w:t>
            </w:r>
            <w:proofErr w:type="spellEnd"/>
            <w:r>
              <w:t>;</w:t>
            </w:r>
          </w:p>
          <w:p w14:paraId="284C9846" w14:textId="77777777" w:rsidR="00580507" w:rsidRDefault="00580507" w:rsidP="00580507">
            <w:pPr>
              <w:spacing w:after="0"/>
            </w:pPr>
          </w:p>
          <w:p w14:paraId="1D7A7B6A" w14:textId="77777777" w:rsidR="00580507" w:rsidRDefault="00580507" w:rsidP="00580507">
            <w:pPr>
              <w:spacing w:after="0"/>
            </w:pPr>
            <w:r>
              <w:t xml:space="preserve">    // Evaluate Authentication parameters and generate new keys</w:t>
            </w:r>
          </w:p>
          <w:p w14:paraId="7EDD5E02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p_SecurityParams</w:t>
            </w:r>
            <w:proofErr w:type="spellEnd"/>
            <w:r>
              <w:t xml:space="preserve"> := </w:t>
            </w:r>
            <w:proofErr w:type="spellStart"/>
            <w:r>
              <w:t>f_NG_EAP_AuthenticationInit</w:t>
            </w:r>
            <w:proofErr w:type="spellEnd"/>
            <w:r>
              <w:t>(</w:t>
            </w:r>
            <w:proofErr w:type="spellStart"/>
            <w:r>
              <w:t>p_SecurityParams</w:t>
            </w:r>
            <w:proofErr w:type="spellEnd"/>
            <w:r>
              <w:t xml:space="preserve">, </w:t>
            </w:r>
            <w:proofErr w:type="spellStart"/>
            <w:r>
              <w:t>p_PLMN</w:t>
            </w:r>
            <w:proofErr w:type="spellEnd"/>
            <w:r>
              <w:t>, hex2str(</w:t>
            </w:r>
            <w:proofErr w:type="spellStart"/>
            <w:r>
              <w:t>px_IMSI_Def</w:t>
            </w:r>
            <w:proofErr w:type="spellEnd"/>
            <w:r>
              <w:t xml:space="preserve">), -, -, </w:t>
            </w:r>
            <w:proofErr w:type="spellStart"/>
            <w:r>
              <w:t>p_NID</w:t>
            </w:r>
            <w:proofErr w:type="spellEnd"/>
            <w:r>
              <w:t>); // @sic R5s220753 sic@</w:t>
            </w:r>
          </w:p>
          <w:p w14:paraId="0D6C5E07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v_EAP</w:t>
            </w:r>
            <w:proofErr w:type="spellEnd"/>
            <w:r>
              <w:t xml:space="preserve"> := </w:t>
            </w:r>
            <w:proofErr w:type="spellStart"/>
            <w:r>
              <w:t>cs_EAP_Message</w:t>
            </w:r>
            <w:proofErr w:type="spellEnd"/>
            <w:r>
              <w:t xml:space="preserve"> (</w:t>
            </w:r>
            <w:proofErr w:type="spellStart"/>
            <w:r>
              <w:t>f_NG_EAP_ChallengeReq</w:t>
            </w:r>
            <w:proofErr w:type="spellEnd"/>
            <w:r>
              <w:t xml:space="preserve"> (</w:t>
            </w:r>
            <w:proofErr w:type="spellStart"/>
            <w:r>
              <w:t>p_SecurityParams</w:t>
            </w:r>
            <w:proofErr w:type="spellEnd"/>
            <w:r>
              <w:t xml:space="preserve">, </w:t>
            </w:r>
            <w:proofErr w:type="spellStart"/>
            <w:r>
              <w:t>p_PLMN</w:t>
            </w:r>
            <w:proofErr w:type="spellEnd"/>
            <w:r>
              <w:t xml:space="preserve">, - </w:t>
            </w:r>
            <w:r w:rsidRPr="00580507">
              <w:rPr>
                <w:shd w:val="clear" w:color="auto" w:fill="FFFF00"/>
              </w:rPr>
              <w:t xml:space="preserve">, </w:t>
            </w:r>
            <w:proofErr w:type="spellStart"/>
            <w:r w:rsidRPr="00580507">
              <w:rPr>
                <w:shd w:val="clear" w:color="auto" w:fill="FFFF00"/>
              </w:rPr>
              <w:t>p_NID</w:t>
            </w:r>
            <w:proofErr w:type="spellEnd"/>
            <w:r>
              <w:t>));</w:t>
            </w:r>
          </w:p>
          <w:p w14:paraId="115FEA38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v_NASMsg</w:t>
            </w:r>
            <w:proofErr w:type="spellEnd"/>
            <w:r>
              <w:t xml:space="preserve"> := </w:t>
            </w:r>
            <w:proofErr w:type="spellStart"/>
            <w:r>
              <w:t>cs_NG_AUTHENTICATION_REQUEST</w:t>
            </w:r>
            <w:proofErr w:type="spellEnd"/>
            <w:r>
              <w:t xml:space="preserve"> (</w:t>
            </w:r>
            <w:proofErr w:type="spellStart"/>
            <w:r>
              <w:t>p_SecurityParams.KSIamf</w:t>
            </w:r>
            <w:proofErr w:type="spellEnd"/>
            <w:r>
              <w:t>,</w:t>
            </w:r>
          </w:p>
          <w:p w14:paraId="27A9183F" w14:textId="77777777" w:rsidR="00580507" w:rsidRDefault="00580507" w:rsidP="00580507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cs_ABBA</w:t>
            </w:r>
            <w:proofErr w:type="spellEnd"/>
            <w:r>
              <w:t xml:space="preserve"> (</w:t>
            </w:r>
            <w:proofErr w:type="spellStart"/>
            <w:r>
              <w:t>p_SecurityParams.ABBA</w:t>
            </w:r>
            <w:proofErr w:type="spellEnd"/>
            <w:r>
              <w:t>, omit), // @sic R5s190109 sic@</w:t>
            </w:r>
          </w:p>
          <w:p w14:paraId="1D1401AE" w14:textId="77777777" w:rsidR="00580507" w:rsidRDefault="00580507" w:rsidP="00580507">
            <w:pPr>
              <w:spacing w:after="0"/>
            </w:pPr>
            <w:r>
              <w:t xml:space="preserve">                                              -,</w:t>
            </w:r>
          </w:p>
          <w:p w14:paraId="23912D0E" w14:textId="77777777" w:rsidR="00580507" w:rsidRDefault="00580507" w:rsidP="00580507">
            <w:pPr>
              <w:spacing w:after="0"/>
            </w:pPr>
            <w:r>
              <w:t xml:space="preserve">                                              -,</w:t>
            </w:r>
          </w:p>
          <w:p w14:paraId="137A3872" w14:textId="77777777" w:rsidR="00580507" w:rsidRDefault="00580507" w:rsidP="00580507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v_EAP</w:t>
            </w:r>
            <w:proofErr w:type="spellEnd"/>
            <w:r>
              <w:t>);</w:t>
            </w:r>
          </w:p>
          <w:p w14:paraId="52D43665" w14:textId="77777777" w:rsidR="00580507" w:rsidRDefault="00580507" w:rsidP="00580507">
            <w:pPr>
              <w:spacing w:after="0"/>
            </w:pPr>
            <w:r>
              <w:t xml:space="preserve">    return </w:t>
            </w:r>
            <w:proofErr w:type="spellStart"/>
            <w:r>
              <w:t>v_NASMsg</w:t>
            </w:r>
            <w:proofErr w:type="spellEnd"/>
            <w:r>
              <w:t>;</w:t>
            </w:r>
          </w:p>
          <w:p w14:paraId="5729D31F" w14:textId="32379762" w:rsidR="00213FE3" w:rsidRDefault="00580507" w:rsidP="00580507">
            <w:r>
              <w:t xml:space="preserve">  }</w:t>
            </w:r>
          </w:p>
        </w:tc>
      </w:tr>
    </w:tbl>
    <w:p w14:paraId="49088C6A" w14:textId="09AB6529" w:rsidR="00213FE3" w:rsidRDefault="00213FE3" w:rsidP="00213FE3"/>
    <w:p w14:paraId="3BE71380" w14:textId="4BF51E30" w:rsidR="004B1E0D" w:rsidRDefault="004B1E0D" w:rsidP="004B1E0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29168797"/>
      <w:r>
        <w:rPr>
          <w:b/>
          <w:lang w:val="pt-BR"/>
        </w:rPr>
        <w:t>Change 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E0B01" w14:paraId="42EBCBA9" w14:textId="77777777" w:rsidTr="00B30EDB">
        <w:trPr>
          <w:trHeight w:val="447"/>
        </w:trPr>
        <w:tc>
          <w:tcPr>
            <w:tcW w:w="1985" w:type="dxa"/>
          </w:tcPr>
          <w:p w14:paraId="2AE3E2AE" w14:textId="77777777" w:rsidR="009E0B01" w:rsidRDefault="009E0B01" w:rsidP="009E0B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37BE423" w14:textId="217107F9" w:rsidR="009E0B01" w:rsidRDefault="009E0B01" w:rsidP="009E0B01">
            <w:pPr>
              <w:spacing w:after="0"/>
            </w:pPr>
            <w:r w:rsidRPr="00921554">
              <w:t>fl_TC_9_1_11_3_TestBody</w:t>
            </w:r>
          </w:p>
        </w:tc>
      </w:tr>
      <w:tr w:rsidR="009E0B01" w14:paraId="6EC44182" w14:textId="77777777" w:rsidTr="00B30EDB">
        <w:trPr>
          <w:trHeight w:val="452"/>
        </w:trPr>
        <w:tc>
          <w:tcPr>
            <w:tcW w:w="1985" w:type="dxa"/>
          </w:tcPr>
          <w:p w14:paraId="6AF0EE08" w14:textId="77777777" w:rsidR="009E0B01" w:rsidRDefault="009E0B01" w:rsidP="009E0B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D3CBB1" w14:textId="77777777" w:rsidR="009E0B01" w:rsidRPr="0066079D" w:rsidRDefault="009E0B01" w:rsidP="009E0B01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宋体" w:cs="Arial"/>
                <w:color w:val="000000"/>
                <w:highlight w:val="cyan"/>
                <w:lang w:eastAsia="zh-CN"/>
              </w:rPr>
            </w:pPr>
            <w:r w:rsidRPr="0066079D">
              <w:rPr>
                <w:rFonts w:eastAsia="宋体" w:cs="Arial"/>
                <w:color w:val="000000"/>
                <w:highlight w:val="cyan"/>
                <w:lang w:eastAsia="zh-CN"/>
              </w:rPr>
              <w:t xml:space="preserve">At steps 5, 6, </w:t>
            </w:r>
            <w:r>
              <w:rPr>
                <w:rFonts w:eastAsia="宋体" w:cs="Arial"/>
                <w:color w:val="000000"/>
                <w:highlight w:val="cyan"/>
                <w:lang w:eastAsia="zh-CN"/>
              </w:rPr>
              <w:t xml:space="preserve">7, </w:t>
            </w:r>
            <w:r w:rsidRPr="0066079D">
              <w:rPr>
                <w:rFonts w:eastAsia="宋体" w:cs="Arial"/>
                <w:color w:val="000000"/>
                <w:highlight w:val="cyan"/>
                <w:lang w:eastAsia="zh-CN"/>
              </w:rPr>
              <w:t>12, 15, 16, 17 and 18, since the integrity has not been yet activated, the UL messages will be unsecured.</w:t>
            </w:r>
          </w:p>
          <w:p w14:paraId="221C4907" w14:textId="77777777" w:rsidR="009E0B01" w:rsidRDefault="009E0B01" w:rsidP="009E0B01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66079D">
              <w:rPr>
                <w:rFonts w:eastAsia="宋体" w:cs="Arial"/>
                <w:color w:val="000000"/>
                <w:highlight w:val="green"/>
                <w:lang w:eastAsia="zh-CN"/>
              </w:rPr>
              <w:t>NID should be part of the SNN when generating the AUTHENTICATION REQUEST message</w:t>
            </w:r>
            <w:r>
              <w:rPr>
                <w:rFonts w:eastAsia="宋体" w:cs="Arial"/>
                <w:color w:val="000000"/>
                <w:lang w:eastAsia="zh-CN"/>
              </w:rPr>
              <w:t>.</w:t>
            </w:r>
          </w:p>
          <w:p w14:paraId="3D71B22F" w14:textId="77777777" w:rsidR="009E0B01" w:rsidRDefault="009E0B01" w:rsidP="009E0B01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66079D">
              <w:rPr>
                <w:rFonts w:eastAsia="宋体" w:cs="Arial"/>
                <w:color w:val="000000"/>
                <w:highlight w:val="magenta"/>
                <w:lang w:eastAsia="zh-CN"/>
              </w:rPr>
              <w:t>The RRC security parameters should be updated once the NAS security has been established after step 17</w:t>
            </w:r>
          </w:p>
          <w:p w14:paraId="37E8885E" w14:textId="6C1E6C28" w:rsidR="009E0B01" w:rsidRPr="00FA46AD" w:rsidRDefault="009E0B01" w:rsidP="009E0B01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9E0B01">
              <w:rPr>
                <w:rFonts w:eastAsia="宋体" w:cs="Arial"/>
                <w:color w:val="000000"/>
                <w:shd w:val="clear" w:color="auto" w:fill="FFFF00"/>
                <w:lang w:eastAsia="zh-CN"/>
              </w:rPr>
              <w:t>Typo at step 16 verdict text</w:t>
            </w:r>
          </w:p>
        </w:tc>
      </w:tr>
      <w:tr w:rsidR="009E0B01" w14:paraId="68DF5E87" w14:textId="77777777" w:rsidTr="00B30EDB">
        <w:tc>
          <w:tcPr>
            <w:tcW w:w="1985" w:type="dxa"/>
          </w:tcPr>
          <w:p w14:paraId="7A11FD60" w14:textId="77777777" w:rsidR="009E0B01" w:rsidRDefault="009E0B01" w:rsidP="009E0B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44AC01" w14:textId="64BE841E" w:rsidR="009E0B01" w:rsidRPr="0066079D" w:rsidRDefault="009E0B01" w:rsidP="009E0B01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66079D">
              <w:rPr>
                <w:highlight w:val="cyan"/>
                <w:lang w:val="en-SG"/>
              </w:rPr>
              <w:t xml:space="preserve">At these steps, changed the integrity protection type to </w:t>
            </w:r>
            <w:proofErr w:type="spellStart"/>
            <w:r w:rsidRPr="0066079D">
              <w:rPr>
                <w:highlight w:val="cyan"/>
              </w:rPr>
              <w:t>tsc_SHT_NoSecurityProtection</w:t>
            </w:r>
            <w:proofErr w:type="spellEnd"/>
            <w:r w:rsidRPr="009F6A7A">
              <w:rPr>
                <w:highlight w:val="cyan"/>
              </w:rPr>
              <w:t xml:space="preserve">, and to </w:t>
            </w:r>
            <w:proofErr w:type="spellStart"/>
            <w:r w:rsidRPr="009F6A7A">
              <w:rPr>
                <w:highlight w:val="cyan"/>
              </w:rPr>
              <w:t>Initial_NoSecur</w:t>
            </w:r>
            <w:r>
              <w:rPr>
                <w:highlight w:val="cyan"/>
              </w:rPr>
              <w:t>ity</w:t>
            </w:r>
            <w:proofErr w:type="spellEnd"/>
            <w:r w:rsidRPr="009F6A7A">
              <w:rPr>
                <w:highlight w:val="cyan"/>
              </w:rPr>
              <w:t xml:space="preserve"> </w:t>
            </w:r>
          </w:p>
          <w:p w14:paraId="1B87D36E" w14:textId="77777777" w:rsidR="009E0B01" w:rsidRPr="009E0B01" w:rsidRDefault="009E0B01" w:rsidP="009E0B01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66079D">
              <w:rPr>
                <w:highlight w:val="green"/>
              </w:rPr>
              <w:t>Added the NID to the AUTH REQ message generation at steps 5 and 15</w:t>
            </w:r>
          </w:p>
          <w:p w14:paraId="187C8CDC" w14:textId="77777777" w:rsidR="009E0B01" w:rsidRPr="009E0B01" w:rsidRDefault="009E0B01" w:rsidP="009E0B01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66079D">
              <w:rPr>
                <w:highlight w:val="magenta"/>
              </w:rPr>
              <w:t>Called function f_NR5GC_Security_Set() to set the RRC Security</w:t>
            </w:r>
          </w:p>
          <w:p w14:paraId="1F325479" w14:textId="412FC885" w:rsidR="009E0B01" w:rsidRPr="00FA46AD" w:rsidRDefault="009E0B01" w:rsidP="009E0B01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9E0B01">
              <w:rPr>
                <w:shd w:val="clear" w:color="auto" w:fill="FFFF00"/>
              </w:rPr>
              <w:t xml:space="preserve">Updated </w:t>
            </w:r>
            <w:r w:rsidRPr="009E0B01">
              <w:rPr>
                <w:rFonts w:eastAsia="宋体" w:cs="Arial"/>
                <w:color w:val="000000"/>
                <w:shd w:val="clear" w:color="auto" w:fill="FFFF00"/>
                <w:lang w:eastAsia="zh-CN"/>
              </w:rPr>
              <w:t>step 16 verdict text</w:t>
            </w:r>
          </w:p>
        </w:tc>
      </w:tr>
      <w:tr w:rsidR="009E0B01" w14:paraId="2B2B008F" w14:textId="77777777" w:rsidTr="00B30EDB">
        <w:tc>
          <w:tcPr>
            <w:tcW w:w="1985" w:type="dxa"/>
          </w:tcPr>
          <w:p w14:paraId="5C3A4033" w14:textId="77777777" w:rsidR="009E0B01" w:rsidRDefault="009E0B01" w:rsidP="009E0B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BDD897" w14:textId="04661A72" w:rsidR="009E0B01" w:rsidRDefault="009E0B01" w:rsidP="009E0B01">
            <w:pPr>
              <w:spacing w:after="0"/>
              <w:rPr>
                <w:rFonts w:ascii="Arial" w:hAnsi="Arial" w:cs="Arial"/>
              </w:rPr>
            </w:pPr>
            <w:r w:rsidRPr="00921554">
              <w:rPr>
                <w:rFonts w:ascii="Arial" w:hAnsi="Arial" w:cs="Arial"/>
              </w:rPr>
              <w:t>SNPN_NAS_NR5GC</w:t>
            </w:r>
          </w:p>
        </w:tc>
      </w:tr>
      <w:tr w:rsidR="004B1E0D" w14:paraId="7E7AFE96" w14:textId="77777777" w:rsidTr="00B30EDB">
        <w:tc>
          <w:tcPr>
            <w:tcW w:w="1985" w:type="dxa"/>
          </w:tcPr>
          <w:p w14:paraId="2BC1306A" w14:textId="77777777" w:rsidR="004B1E0D" w:rsidRDefault="004B1E0D" w:rsidP="00B30E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2D6B0A68" w14:textId="77777777" w:rsidR="004B1E0D" w:rsidRDefault="004B1E0D" w:rsidP="00B30EDB">
            <w:pPr>
              <w:rPr>
                <w:rFonts w:ascii="Arial" w:hAnsi="Arial"/>
                <w:highlight w:val="cyan"/>
              </w:rPr>
            </w:pPr>
          </w:p>
        </w:tc>
      </w:tr>
    </w:tbl>
    <w:p w14:paraId="4F85B348" w14:textId="77777777" w:rsidR="004B1E0D" w:rsidRDefault="004B1E0D" w:rsidP="004B1E0D"/>
    <w:p w14:paraId="573BB57C" w14:textId="77777777" w:rsidR="004B1E0D" w:rsidRPr="00570959" w:rsidRDefault="004B1E0D" w:rsidP="004B1E0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1E0D" w14:paraId="203E24D9" w14:textId="77777777" w:rsidTr="00B30EDB">
        <w:tc>
          <w:tcPr>
            <w:tcW w:w="9855" w:type="dxa"/>
          </w:tcPr>
          <w:p w14:paraId="26D34A6E" w14:textId="77777777" w:rsidR="009E0B01" w:rsidRDefault="009E0B01" w:rsidP="009E0B01">
            <w:pPr>
              <w:spacing w:after="0"/>
            </w:pPr>
            <w:r>
              <w:t>function fl_TC_9_1_11_3_TestBody() runs on NR5GC_PTC</w:t>
            </w:r>
          </w:p>
          <w:p w14:paraId="12DB237F" w14:textId="77777777" w:rsidR="009E0B01" w:rsidRDefault="009E0B01" w:rsidP="009E0B01">
            <w:pPr>
              <w:spacing w:after="0"/>
            </w:pPr>
            <w:r>
              <w:t xml:space="preserve">  {</w:t>
            </w:r>
          </w:p>
          <w:p w14:paraId="7BED8830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v_NGC_NASCellA</w:t>
            </w:r>
            <w:proofErr w:type="spellEnd"/>
            <w:r>
              <w:t xml:space="preserve"> :=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628E9D76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143B93CF" w14:textId="77777777" w:rsidR="009E0B01" w:rsidRDefault="009E0B01" w:rsidP="009E0B01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CA21ACE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1EB29EE" w14:textId="77777777" w:rsidR="009E0B01" w:rsidRDefault="009E0B01" w:rsidP="009E0B01">
            <w:pPr>
              <w:spacing w:after="0"/>
            </w:pPr>
            <w:r>
              <w:t xml:space="preserve">    var template </w:t>
            </w:r>
            <w:proofErr w:type="spellStart"/>
            <w:r>
              <w:t>NAS_SecurityReturnType</w:t>
            </w:r>
            <w:proofErr w:type="spellEnd"/>
            <w:r>
              <w:t xml:space="preserve"> </w:t>
            </w:r>
            <w:proofErr w:type="spellStart"/>
            <w:r>
              <w:t>v_NAS_SecurityReturnValue</w:t>
            </w:r>
            <w:proofErr w:type="spellEnd"/>
            <w:r>
              <w:t>;</w:t>
            </w:r>
          </w:p>
          <w:p w14:paraId="35B441D0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v_ASN_PLMN</w:t>
            </w:r>
            <w:proofErr w:type="spellEnd"/>
            <w:r>
              <w:t xml:space="preserve"> :=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5F4DA4CD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v_PLMN</w:t>
            </w:r>
            <w:proofErr w:type="spellEnd"/>
            <w:r>
              <w:t xml:space="preserve"> := f_NR_Asn2Nas_PlmnId(</w:t>
            </w:r>
            <w:proofErr w:type="spellStart"/>
            <w:r>
              <w:t>v_ASN_PLMN</w:t>
            </w:r>
            <w:proofErr w:type="spellEnd"/>
            <w:r>
              <w:t>);</w:t>
            </w:r>
          </w:p>
          <w:p w14:paraId="40B82DF4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v_NAS_SecurityParams</w:t>
            </w:r>
            <w:proofErr w:type="spellEnd"/>
            <w:r>
              <w:t xml:space="preserve"> := f_NR5GC_Security_Get();</w:t>
            </w:r>
          </w:p>
          <w:p w14:paraId="74C7CF8A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</w:t>
            </w:r>
            <w:proofErr w:type="spellStart"/>
            <w:r>
              <w:t>v_TAC</w:t>
            </w:r>
            <w:proofErr w:type="spellEnd"/>
            <w:r>
              <w:t xml:space="preserve"> := </w:t>
            </w:r>
            <w:proofErr w:type="spellStart"/>
            <w:r>
              <w:t>f_NR_CellInfo_GetTAC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3071E289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v_GutiParams</w:t>
            </w:r>
            <w:proofErr w:type="spellEnd"/>
            <w:r>
              <w:t xml:space="preserve"> := f_NR5GC_CellInfo_GetGutiParameters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1C0C6FEC" w14:textId="77777777" w:rsidR="009E0B01" w:rsidRDefault="009E0B01" w:rsidP="009E0B01">
            <w:pPr>
              <w:spacing w:after="0"/>
            </w:pPr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</w:t>
            </w:r>
            <w:proofErr w:type="spellStart"/>
            <w:r>
              <w:t>v_GUTIToSend</w:t>
            </w:r>
            <w:proofErr w:type="spellEnd"/>
            <w:r>
              <w:t xml:space="preserve"> := f_NG_GutiParameters2MobileIdentity (</w:t>
            </w:r>
            <w:proofErr w:type="spellStart"/>
            <w:r>
              <w:t>v_PLMN</w:t>
            </w:r>
            <w:proofErr w:type="spellEnd"/>
            <w:r>
              <w:t xml:space="preserve">, </w:t>
            </w:r>
            <w:proofErr w:type="spellStart"/>
            <w:r>
              <w:t>v_GutiParams</w:t>
            </w:r>
            <w:proofErr w:type="spellEnd"/>
            <w:r>
              <w:t>);</w:t>
            </w:r>
          </w:p>
          <w:p w14:paraId="242E7585" w14:textId="77777777" w:rsidR="009E0B01" w:rsidRDefault="009E0B01" w:rsidP="009E0B01">
            <w:pPr>
              <w:spacing w:after="0"/>
            </w:pPr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</w:t>
            </w:r>
            <w:proofErr w:type="spellStart"/>
            <w:r>
              <w:t>v_TAIList</w:t>
            </w:r>
            <w:proofErr w:type="spellEnd"/>
            <w:r>
              <w:t xml:space="preserve"> := </w:t>
            </w:r>
            <w:proofErr w:type="spellStart"/>
            <w:r>
              <w:t>cs_NG_TAIListNonConsecutive</w:t>
            </w:r>
            <w:proofErr w:type="spellEnd"/>
            <w:r>
              <w:t>(</w:t>
            </w:r>
            <w:proofErr w:type="spellStart"/>
            <w:r>
              <w:t>v_PLMN</w:t>
            </w:r>
            <w:proofErr w:type="spellEnd"/>
            <w:r>
              <w:t>, {bit2oct(</w:t>
            </w:r>
            <w:proofErr w:type="spellStart"/>
            <w:r>
              <w:t>v_TAC</w:t>
            </w:r>
            <w:proofErr w:type="spellEnd"/>
            <w:r>
              <w:t>)});</w:t>
            </w:r>
          </w:p>
          <w:p w14:paraId="255F3F6B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5210A604" w14:textId="77777777" w:rsidR="009E0B01" w:rsidRDefault="009E0B01" w:rsidP="009E0B01">
            <w:pPr>
              <w:spacing w:after="0"/>
            </w:pPr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BDBF7E" w14:textId="77777777" w:rsidR="009E0B01" w:rsidRDefault="009E0B01" w:rsidP="009E0B01">
            <w:pPr>
              <w:spacing w:after="0"/>
            </w:pPr>
            <w:r>
              <w:t xml:space="preserve">    f_NR5GC_SwitchOnAndResetIMS();</w:t>
            </w:r>
          </w:p>
          <w:p w14:paraId="01682F07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14E0C263" w14:textId="77777777" w:rsidR="009E0B01" w:rsidRDefault="009E0B01" w:rsidP="009E0B01">
            <w:pPr>
              <w:spacing w:after="0"/>
            </w:pPr>
            <w:r>
              <w:t xml:space="preserve">    //@siclog "Steps 2-4"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8E1534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</w:t>
            </w:r>
            <w:r w:rsidRPr="007411F5">
              <w:rPr>
                <w:highlight w:val="cyan"/>
              </w:rPr>
              <w:t>)</w:t>
            </w:r>
            <w:r>
              <w:t>;</w:t>
            </w:r>
          </w:p>
          <w:p w14:paraId="1ED02494" w14:textId="77777777" w:rsidR="009E0B01" w:rsidRDefault="009E0B01" w:rsidP="009E0B01">
            <w:pPr>
              <w:spacing w:after="0"/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>)) {</w:t>
            </w:r>
          </w:p>
          <w:p w14:paraId="3217F1D5" w14:textId="77777777" w:rsidR="009E0B01" w:rsidRDefault="009E0B01" w:rsidP="009E0B01">
            <w:pPr>
              <w:spacing w:after="0"/>
            </w:pPr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"Step 4");</w:t>
            </w:r>
          </w:p>
          <w:p w14:paraId="5BA55314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70710E87" w14:textId="77777777" w:rsidR="009E0B01" w:rsidRDefault="009E0B01" w:rsidP="009E0B01">
            <w:pPr>
              <w:spacing w:after="0"/>
            </w:pPr>
          </w:p>
          <w:p w14:paraId="3C47348C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12B7C118" w14:textId="77777777" w:rsidR="009E0B01" w:rsidRDefault="009E0B01" w:rsidP="009E0B01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E776E37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36CC0C2C" w14:textId="77777777" w:rsidR="009E0B01" w:rsidRDefault="009E0B01" w:rsidP="009E0B01">
            <w:pPr>
              <w:spacing w:after="0"/>
            </w:pPr>
            <w:r>
              <w:t xml:space="preserve">                                   tsc_NR_RbId_SRB1,</w:t>
            </w:r>
          </w:p>
          <w:p w14:paraId="4CFBC5CE" w14:textId="77777777" w:rsidR="009E0B01" w:rsidRDefault="009E0B01" w:rsidP="009E0B01">
            <w:pPr>
              <w:spacing w:after="0"/>
            </w:pPr>
            <w:r>
              <w:t xml:space="preserve">                                   -,</w:t>
            </w:r>
          </w:p>
          <w:p w14:paraId="71E05729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>,</w:t>
            </w:r>
          </w:p>
          <w:p w14:paraId="467CAC3E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f_Get_EAP_AuthenticationReqMsg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v_PLMN</w:t>
            </w:r>
            <w:proofErr w:type="spellEnd"/>
            <w:r>
              <w:t>))));</w:t>
            </w:r>
          </w:p>
          <w:p w14:paraId="37E8932D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</w:t>
            </w:r>
          </w:p>
          <w:p w14:paraId="7062F837" w14:textId="77777777" w:rsidR="009E0B01" w:rsidRDefault="009E0B01" w:rsidP="009E0B01">
            <w:pPr>
              <w:spacing w:after="0"/>
            </w:pPr>
          </w:p>
          <w:p w14:paraId="1FD95224" w14:textId="77777777" w:rsidR="009E0B01" w:rsidRDefault="009E0B01" w:rsidP="009E0B01">
            <w:pPr>
              <w:spacing w:after="0"/>
            </w:pPr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F30E1CD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153748D" w14:textId="77777777" w:rsidR="009E0B01" w:rsidRDefault="009E0B01" w:rsidP="009E0B01">
            <w:pPr>
              <w:spacing w:after="0"/>
            </w:pPr>
            <w:r>
              <w:t xml:space="preserve">    if (</w:t>
            </w:r>
            <w:proofErr w:type="spellStart"/>
            <w:r>
              <w:t>f_Check_EAPAKA_AuthenticationResponse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>)) {</w:t>
            </w:r>
          </w:p>
          <w:p w14:paraId="39AB2176" w14:textId="77777777" w:rsidR="009E0B01" w:rsidRDefault="009E0B01" w:rsidP="009E0B01">
            <w:pPr>
              <w:spacing w:after="0"/>
            </w:pPr>
            <w:r>
              <w:t xml:space="preserve">  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752F7658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38DBFCF0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6A835D79" w14:textId="77777777" w:rsidR="009E0B01" w:rsidRDefault="009E0B01" w:rsidP="009E0B01">
            <w:pPr>
              <w:spacing w:after="0"/>
            </w:pPr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A5E670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13863DB8" w14:textId="77777777" w:rsidR="009E0B01" w:rsidRDefault="009E0B01" w:rsidP="009E0B01">
            <w:pPr>
              <w:spacing w:after="0"/>
            </w:pPr>
            <w:r>
              <w:t xml:space="preserve">                                   tsc_NR_RbId_SRB1,</w:t>
            </w:r>
          </w:p>
          <w:p w14:paraId="1FFA65F5" w14:textId="77777777" w:rsidR="009E0B01" w:rsidRDefault="009E0B01" w:rsidP="009E0B01">
            <w:pPr>
              <w:spacing w:after="0"/>
            </w:pPr>
            <w:r>
              <w:t xml:space="preserve">                                   -,</w:t>
            </w:r>
          </w:p>
          <w:p w14:paraId="64261EA0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9F6A7A">
              <w:rPr>
                <w:highlight w:val="cyan"/>
              </w:rPr>
              <w:t>tsc_SHT_IntegrityProtected_Ciphered</w:t>
            </w:r>
            <w:proofErr w:type="spellEnd"/>
            <w:r>
              <w:t>,                                                     cs_NG_AUTHENTICATION_REJECT(cs_EAP_Message(bit2oct(encvalue(cs_EAP_Failure)))))));</w:t>
            </w:r>
          </w:p>
          <w:p w14:paraId="2571C9ED" w14:textId="77777777" w:rsidR="009E0B01" w:rsidRDefault="009E0B01" w:rsidP="009E0B01">
            <w:pPr>
              <w:spacing w:after="0"/>
            </w:pPr>
          </w:p>
          <w:p w14:paraId="195C4EDC" w14:textId="77777777" w:rsidR="009E0B01" w:rsidRDefault="009E0B01" w:rsidP="009E0B01">
            <w:pPr>
              <w:spacing w:after="0"/>
            </w:pPr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54A0586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03C2909E" w14:textId="77777777" w:rsidR="009E0B01" w:rsidRDefault="009E0B01" w:rsidP="009E0B01">
            <w:pPr>
              <w:spacing w:after="0"/>
            </w:pPr>
          </w:p>
          <w:p w14:paraId="5A32B3F2" w14:textId="77777777" w:rsidR="009E0B01" w:rsidRDefault="009E0B01" w:rsidP="009E0B01">
            <w:pPr>
              <w:spacing w:after="0"/>
            </w:pPr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2E2DBE" w14:textId="77777777" w:rsidR="009E0B01" w:rsidRDefault="009E0B01" w:rsidP="009E0B01">
            <w:pPr>
              <w:spacing w:after="0"/>
            </w:pPr>
            <w:r>
              <w:lastRenderedPageBreak/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for </w:t>
            </w:r>
            <w:proofErr w:type="spellStart"/>
            <w:r>
              <w:t>intial</w:t>
            </w:r>
            <w:proofErr w:type="spellEnd"/>
            <w:r>
              <w:t xml:space="preserve"> registration procedure within the next 30 seconds?</w:t>
            </w:r>
          </w:p>
          <w:p w14:paraId="149DC245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30.0, </w:t>
            </w:r>
            <w:proofErr w:type="spellStart"/>
            <w:r>
              <w:t>cr_NR_EstablishmentCause_Any</w:t>
            </w:r>
            <w:proofErr w:type="spellEnd"/>
            <w:r>
              <w:t>,  "Step 9");</w:t>
            </w:r>
          </w:p>
          <w:p w14:paraId="0332884B" w14:textId="77777777" w:rsidR="009E0B01" w:rsidRDefault="009E0B01" w:rsidP="009E0B01">
            <w:pPr>
              <w:spacing w:after="0"/>
            </w:pPr>
          </w:p>
          <w:p w14:paraId="44A353B4" w14:textId="77777777" w:rsidR="009E0B01" w:rsidRDefault="009E0B01" w:rsidP="009E0B01">
            <w:pPr>
              <w:spacing w:after="0"/>
            </w:pPr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CEEB8C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f_NR_UE_DeRegisterOnSwitchOff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 STATE_DEREGISTERED);</w:t>
            </w:r>
          </w:p>
          <w:p w14:paraId="452F2B75" w14:textId="77777777" w:rsidR="009E0B01" w:rsidRDefault="009E0B01" w:rsidP="009E0B01">
            <w:pPr>
              <w:spacing w:after="0"/>
            </w:pPr>
          </w:p>
          <w:p w14:paraId="3DA2F9ED" w14:textId="77777777" w:rsidR="009E0B01" w:rsidRDefault="009E0B01" w:rsidP="009E0B01">
            <w:pPr>
              <w:spacing w:after="0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5ACB72" w14:textId="77777777" w:rsidR="009E0B01" w:rsidRDefault="009E0B01" w:rsidP="009E0B01">
            <w:pPr>
              <w:spacing w:after="0"/>
            </w:pPr>
            <w:r>
              <w:t xml:space="preserve">    f_NR5GC_SwitchOnAndResetIMS();</w:t>
            </w:r>
          </w:p>
          <w:p w14:paraId="263B9FCB" w14:textId="77777777" w:rsidR="009E0B01" w:rsidRDefault="009E0B01" w:rsidP="009E0B01">
            <w:pPr>
              <w:spacing w:after="0"/>
            </w:pPr>
          </w:p>
          <w:p w14:paraId="586DFE3E" w14:textId="77777777" w:rsidR="009E0B01" w:rsidRDefault="009E0B01" w:rsidP="009E0B01">
            <w:pPr>
              <w:spacing w:after="0"/>
            </w:pPr>
            <w:r>
              <w:t xml:space="preserve">    //@siclog "Steps 12-14"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EBF8604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 xml:space="preserve">, ?, 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>
              <w:t>);</w:t>
            </w:r>
          </w:p>
          <w:p w14:paraId="6484F3BC" w14:textId="77777777" w:rsidR="009E0B01" w:rsidRDefault="009E0B01" w:rsidP="009E0B01">
            <w:pPr>
              <w:spacing w:after="0"/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>)) {</w:t>
            </w:r>
          </w:p>
          <w:p w14:paraId="5B875A8C" w14:textId="77777777" w:rsidR="009E0B01" w:rsidRDefault="009E0B01" w:rsidP="009E0B01">
            <w:pPr>
              <w:spacing w:after="0"/>
            </w:pPr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>(__FILE__, __LINE__, "Registration Request Message Failed");</w:t>
            </w:r>
          </w:p>
          <w:p w14:paraId="72A9923C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6E5BFEC8" w14:textId="77777777" w:rsidR="009E0B01" w:rsidRDefault="009E0B01" w:rsidP="009E0B01">
            <w:pPr>
              <w:spacing w:after="0"/>
            </w:pPr>
          </w:p>
          <w:p w14:paraId="5A4A2994" w14:textId="77777777" w:rsidR="009E0B01" w:rsidRDefault="009E0B01" w:rsidP="009E0B01">
            <w:pPr>
              <w:spacing w:after="0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29F465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6691BA87" w14:textId="77777777" w:rsidR="009E0B01" w:rsidRDefault="009E0B01" w:rsidP="009E0B01">
            <w:pPr>
              <w:spacing w:after="0"/>
            </w:pPr>
            <w:r>
              <w:t xml:space="preserve">                                   tsc_NR_RbId_SRB1,</w:t>
            </w:r>
          </w:p>
          <w:p w14:paraId="7FADC633" w14:textId="77777777" w:rsidR="009E0B01" w:rsidRDefault="009E0B01" w:rsidP="009E0B01">
            <w:pPr>
              <w:spacing w:after="0"/>
            </w:pPr>
            <w:r>
              <w:t xml:space="preserve">                                   -,</w:t>
            </w:r>
          </w:p>
          <w:p w14:paraId="489987B7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>,</w:t>
            </w:r>
          </w:p>
          <w:p w14:paraId="44F8549E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f_Get_EAP_AuthenticationReqMsg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v_PLMN</w:t>
            </w:r>
            <w:proofErr w:type="spellEnd"/>
            <w:r>
              <w:t>))));</w:t>
            </w:r>
          </w:p>
          <w:p w14:paraId="05D302C6" w14:textId="77777777" w:rsidR="009E0B01" w:rsidRDefault="009E0B01" w:rsidP="009E0B01">
            <w:pPr>
              <w:spacing w:after="0"/>
            </w:pPr>
          </w:p>
          <w:p w14:paraId="0B1E2373" w14:textId="77777777" w:rsidR="009E0B01" w:rsidRDefault="009E0B01" w:rsidP="009E0B01">
            <w:pPr>
              <w:spacing w:after="0"/>
            </w:pPr>
            <w:r>
              <w:t xml:space="preserve">    //@siclog "Step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42AB20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EABB4E0" w14:textId="77777777" w:rsidR="009E0B01" w:rsidRDefault="009E0B01" w:rsidP="009E0B01">
            <w:pPr>
              <w:spacing w:after="0"/>
            </w:pPr>
            <w:r>
              <w:t xml:space="preserve">    if (</w:t>
            </w:r>
            <w:proofErr w:type="spellStart"/>
            <w:r>
              <w:t>f_Check_EAPAKA_AuthenticationResponse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>)) {</w:t>
            </w:r>
          </w:p>
          <w:p w14:paraId="1C46F5CE" w14:textId="77777777" w:rsidR="009E0B01" w:rsidRDefault="009E0B01" w:rsidP="009E0B01">
            <w:pPr>
              <w:spacing w:after="0"/>
            </w:pPr>
            <w:r>
              <w:t xml:space="preserve">      </w:t>
            </w:r>
            <w:proofErr w:type="spellStart"/>
            <w:r>
              <w:t>f_NR_PreliminaryPass</w:t>
            </w:r>
            <w:proofErr w:type="spellEnd"/>
            <w:r>
              <w:t>(__FILE__, __LINE__, "</w:t>
            </w:r>
            <w:r w:rsidRPr="009E0B01">
              <w:rPr>
                <w:shd w:val="clear" w:color="auto" w:fill="FFFF00"/>
              </w:rPr>
              <w:t>Step 6");</w:t>
            </w:r>
          </w:p>
          <w:p w14:paraId="6950A032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551E9F7D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12D96BE2" w14:textId="77777777" w:rsidR="009E0B01" w:rsidRDefault="009E0B01" w:rsidP="009E0B01">
            <w:pPr>
              <w:spacing w:after="0"/>
            </w:pPr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A0C7F0A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0C72767B" w14:textId="77777777" w:rsidR="009E0B01" w:rsidRDefault="009E0B01" w:rsidP="009E0B01">
            <w:pPr>
              <w:spacing w:after="0"/>
            </w:pPr>
            <w:r>
              <w:t xml:space="preserve">                                   tsc_NR_RbId_SRB1,</w:t>
            </w:r>
          </w:p>
          <w:p w14:paraId="1E3809FA" w14:textId="77777777" w:rsidR="009E0B01" w:rsidRDefault="009E0B01" w:rsidP="009E0B01">
            <w:pPr>
              <w:spacing w:after="0"/>
            </w:pPr>
            <w:r>
              <w:t xml:space="preserve">                                   -,</w:t>
            </w:r>
          </w:p>
          <w:p w14:paraId="66E3859F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>,</w:t>
            </w:r>
          </w:p>
          <w:p w14:paraId="418A21BE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f_Get_NG_AuthenticationResultMsg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>))));</w:t>
            </w:r>
          </w:p>
          <w:p w14:paraId="6B3D4EF6" w14:textId="77777777" w:rsidR="009E0B01" w:rsidRDefault="009E0B01" w:rsidP="009E0B01">
            <w:pPr>
              <w:spacing w:after="0"/>
            </w:pPr>
          </w:p>
          <w:p w14:paraId="2A0B2483" w14:textId="77777777" w:rsidR="009E0B01" w:rsidRDefault="009E0B01" w:rsidP="009E0B01">
            <w:pPr>
              <w:spacing w:after="0"/>
            </w:pPr>
          </w:p>
          <w:p w14:paraId="088473DC" w14:textId="77777777" w:rsidR="009E0B01" w:rsidRDefault="009E0B01" w:rsidP="009E0B01">
            <w:pPr>
              <w:spacing w:after="0"/>
            </w:pPr>
            <w:r>
              <w:t xml:space="preserve">   </w:t>
            </w:r>
          </w:p>
          <w:p w14:paraId="5C5D7039" w14:textId="77777777" w:rsidR="009E0B01" w:rsidRDefault="009E0B01" w:rsidP="009E0B01">
            <w:pPr>
              <w:spacing w:after="0"/>
            </w:pPr>
            <w:r>
              <w:t xml:space="preserve">    //@siclog "Steps 18-19"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7A7287B" w14:textId="77777777" w:rsidR="009E0B01" w:rsidRDefault="009E0B01" w:rsidP="009E0B01">
            <w:pPr>
              <w:spacing w:after="0"/>
            </w:pPr>
            <w:r>
              <w:t xml:space="preserve">    //</w:t>
            </w:r>
            <w:proofErr w:type="spellStart"/>
            <w:r>
              <w:t>v_NAS_SecurityReturnValue</w:t>
            </w:r>
            <w:proofErr w:type="spellEnd"/>
            <w:r>
              <w:t xml:space="preserve"> := </w:t>
            </w:r>
            <w:proofErr w:type="spellStart"/>
            <w:r>
              <w:t>f_NR_NASSecurityModeProcedure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 w:rsidRPr="001A08D9">
              <w:rPr>
                <w:highlight w:val="cyan"/>
              </w:rPr>
              <w:t>Initial_Secure</w:t>
            </w:r>
            <w:proofErr w:type="spellEnd"/>
            <w:r>
              <w:t xml:space="preserve">,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32C8AE22" w14:textId="77777777" w:rsidR="009E0B01" w:rsidRDefault="009E0B01" w:rsidP="009E0B01">
            <w:pPr>
              <w:spacing w:after="0"/>
            </w:pPr>
          </w:p>
          <w:p w14:paraId="57CD11B6" w14:textId="77777777" w:rsidR="009E0B01" w:rsidRDefault="009E0B01" w:rsidP="009E0B01">
            <w:pPr>
              <w:spacing w:after="0"/>
            </w:pPr>
            <w:r>
              <w:t xml:space="preserve">    // Store GMM Mobility Info now</w:t>
            </w:r>
          </w:p>
          <w:p w14:paraId="712D5845" w14:textId="77777777" w:rsidR="009E0B01" w:rsidRDefault="009E0B01" w:rsidP="009E0B01">
            <w:pPr>
              <w:spacing w:after="0"/>
            </w:pPr>
            <w:r>
              <w:t xml:space="preserve">    f_NR5GC_MobileInfo_SetGMM_MobilityInfo(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73A03125" w14:textId="77777777" w:rsidR="009E0B01" w:rsidRDefault="009E0B01" w:rsidP="009E0B01">
            <w:pPr>
              <w:spacing w:after="0"/>
            </w:pPr>
          </w:p>
          <w:p w14:paraId="638A4FCD" w14:textId="77777777" w:rsidR="009E0B01" w:rsidRDefault="009E0B01" w:rsidP="009E0B01">
            <w:pPr>
              <w:spacing w:after="0"/>
            </w:pPr>
            <w:r>
              <w:t xml:space="preserve">    //@siclog "Steps 20-21"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2452F3" w14:textId="77777777" w:rsidR="009E0B01" w:rsidRDefault="009E0B01" w:rsidP="009E0B01">
            <w:pPr>
              <w:spacing w:after="0"/>
            </w:pPr>
            <w:r>
              <w:t xml:space="preserve">    // RRC Security Mode procedure</w:t>
            </w:r>
          </w:p>
          <w:p w14:paraId="288F0833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f_NR_RRC_ActivateSecurity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v_NAS_SecurityReturnValue.NasCount</w:t>
            </w:r>
            <w:proofErr w:type="spellEnd"/>
            <w:r>
              <w:t xml:space="preserve">)); // Use </w:t>
            </w:r>
            <w:proofErr w:type="spellStart"/>
            <w:r>
              <w:t>NasCount</w:t>
            </w:r>
            <w:proofErr w:type="spellEnd"/>
            <w:r>
              <w:t xml:space="preserve"> returned from NAS S.M. Complete</w:t>
            </w:r>
          </w:p>
          <w:p w14:paraId="123A50CA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623A1B10" w14:textId="77777777" w:rsidR="009E0B01" w:rsidRDefault="009E0B01" w:rsidP="009E0B01">
            <w:pPr>
              <w:spacing w:after="0"/>
            </w:pPr>
            <w:r>
              <w:t xml:space="preserve">    //@siclog "Steps 22-23"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2D322A" w14:textId="77777777" w:rsidR="009E0B01" w:rsidRDefault="009E0B01" w:rsidP="009E0B01">
            <w:pPr>
              <w:spacing w:after="0"/>
            </w:pPr>
            <w:r>
              <w:t xml:space="preserve">    // UE Capability</w:t>
            </w:r>
          </w:p>
          <w:p w14:paraId="62EA710A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f_NR_Capability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56FF692B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1F727CFA" w14:textId="77777777" w:rsidR="009E0B01" w:rsidRDefault="009E0B01" w:rsidP="009E0B01">
            <w:pPr>
              <w:spacing w:after="0"/>
            </w:pPr>
            <w:r>
              <w:t xml:space="preserve">    //@siclog "Step 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6313AF2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 tsc_NR_RbId_SRB1, -,</w:t>
            </w:r>
          </w:p>
          <w:p w14:paraId="29AF0B44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3B4FEFC4" w14:textId="77777777" w:rsidR="009E0B01" w:rsidRDefault="009E0B01" w:rsidP="009E0B01">
            <w:pPr>
              <w:spacing w:after="0"/>
            </w:pPr>
            <w:r>
              <w:lastRenderedPageBreak/>
              <w:t xml:space="preserve">                                                                       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  // @sic R5-206426 sic@</w:t>
            </w:r>
          </w:p>
          <w:p w14:paraId="04AE17A9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v_GUTIToSend</w:t>
            </w:r>
            <w:proofErr w:type="spellEnd"/>
            <w:r>
              <w:t>,</w:t>
            </w:r>
          </w:p>
          <w:p w14:paraId="25CE5FA0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v_TAIList</w:t>
            </w:r>
            <w:proofErr w:type="spellEnd"/>
            <w:r>
              <w:t>,</w:t>
            </w:r>
          </w:p>
          <w:p w14:paraId="79373D8F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-,-,-,-,-,</w:t>
            </w:r>
          </w:p>
          <w:p w14:paraId="57419F3E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v_GMM_MobilityInfo.SessionStatus</w:t>
            </w:r>
            <w:proofErr w:type="spellEnd"/>
          </w:p>
          <w:p w14:paraId="0B86F6F3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))));</w:t>
            </w:r>
          </w:p>
          <w:p w14:paraId="53BC918E" w14:textId="77777777" w:rsidR="009E0B01" w:rsidRDefault="009E0B01" w:rsidP="009E0B01">
            <w:pPr>
              <w:spacing w:after="0"/>
            </w:pPr>
            <w:r>
              <w:t xml:space="preserve">    //@siclog "Step 25"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28E728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30389298" w14:textId="77777777" w:rsidR="009E0B01" w:rsidRDefault="009E0B01" w:rsidP="009E0B01">
            <w:pPr>
              <w:spacing w:after="0"/>
            </w:pPr>
            <w:r>
              <w:t xml:space="preserve">    if (match (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 xml:space="preserve">, </w:t>
            </w:r>
            <w:proofErr w:type="spellStart"/>
            <w:r>
              <w:t>cr_NG_REGISTRATION_COMPLETE</w:t>
            </w:r>
            <w:proofErr w:type="spellEnd"/>
            <w:r>
              <w:t>)) {</w:t>
            </w:r>
          </w:p>
          <w:p w14:paraId="055C9961" w14:textId="77777777" w:rsidR="009E0B01" w:rsidRDefault="009E0B01" w:rsidP="009E0B01">
            <w:pPr>
              <w:spacing w:after="0"/>
            </w:pPr>
            <w:r>
              <w:t xml:space="preserve">      </w:t>
            </w:r>
            <w:proofErr w:type="spellStart"/>
            <w:r>
              <w:t>f_NR_PreliminaryPass</w:t>
            </w:r>
            <w:proofErr w:type="spellEnd"/>
            <w:r>
              <w:t>(__FILE__, __LINE__, "Step 25");</w:t>
            </w:r>
          </w:p>
          <w:p w14:paraId="4C74CEA4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38285075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7DA35B09" w14:textId="77777777" w:rsidR="009E0B01" w:rsidRDefault="009E0B01" w:rsidP="009E0B01">
            <w:pPr>
              <w:spacing w:after="0"/>
            </w:pPr>
            <w:r>
              <w:t xml:space="preserve">    //@siclog Step 26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EE873DC" w14:textId="77777777" w:rsidR="009E0B01" w:rsidRDefault="009E0B01" w:rsidP="009E0B01">
            <w:pPr>
              <w:spacing w:after="0"/>
            </w:pPr>
            <w:r>
              <w:t xml:space="preserve">    f_NR5GC_RRC_Idle_Steps16_20 (</w:t>
            </w:r>
            <w:proofErr w:type="spellStart"/>
            <w:r>
              <w:t>v_NGC_NASCellA</w:t>
            </w:r>
            <w:proofErr w:type="spellEnd"/>
            <w:r>
              <w:t xml:space="preserve">, -, </w:t>
            </w:r>
            <w:proofErr w:type="spellStart"/>
            <w:r>
              <w:t>TESTMode_OFF</w:t>
            </w:r>
            <w:proofErr w:type="spellEnd"/>
            <w:r>
              <w:t xml:space="preserve">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30EA1BED" w14:textId="36B1A80C" w:rsidR="004B1E0D" w:rsidRDefault="009E0B01" w:rsidP="009E0B01">
            <w:pPr>
              <w:spacing w:after="0"/>
            </w:pPr>
            <w:r>
              <w:t xml:space="preserve">  }</w:t>
            </w:r>
          </w:p>
        </w:tc>
      </w:tr>
    </w:tbl>
    <w:p w14:paraId="0B1852D5" w14:textId="77777777" w:rsidR="004B1E0D" w:rsidRDefault="004B1E0D" w:rsidP="004B1E0D"/>
    <w:p w14:paraId="3F2E591F" w14:textId="77777777" w:rsidR="004B1E0D" w:rsidRPr="00BC25DD" w:rsidRDefault="004B1E0D" w:rsidP="004B1E0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1E0D" w14:paraId="342E8375" w14:textId="77777777" w:rsidTr="00B30EDB">
        <w:tc>
          <w:tcPr>
            <w:tcW w:w="9855" w:type="dxa"/>
          </w:tcPr>
          <w:p w14:paraId="3135C14D" w14:textId="77777777" w:rsidR="000A3ACE" w:rsidRDefault="000A3ACE" w:rsidP="000A3ACE">
            <w:pPr>
              <w:spacing w:after="0"/>
            </w:pPr>
            <w:r>
              <w:t>…</w:t>
            </w:r>
          </w:p>
          <w:p w14:paraId="764577BE" w14:textId="77777777" w:rsidR="000A3ACE" w:rsidRDefault="000A3ACE" w:rsidP="000A3ACE">
            <w:pPr>
              <w:spacing w:after="0"/>
            </w:pPr>
            <w:r>
              <w:t>…</w:t>
            </w:r>
          </w:p>
          <w:p w14:paraId="620FACE2" w14:textId="77777777" w:rsidR="000A3ACE" w:rsidRPr="00330A12" w:rsidRDefault="000A3ACE" w:rsidP="000A3ACE">
            <w:pPr>
              <w:spacing w:after="0"/>
              <w:rPr>
                <w:highlight w:val="cyan"/>
              </w:rPr>
            </w:pPr>
            <w:r>
              <w:t xml:space="preserve">  </w:t>
            </w:r>
            <w:r w:rsidRPr="00CD7D76">
              <w:rPr>
                <w:highlight w:val="green"/>
              </w:rPr>
              <w:t xml:space="preserve">import from </w:t>
            </w:r>
            <w:proofErr w:type="spellStart"/>
            <w:r w:rsidRPr="00CD7D76">
              <w:rPr>
                <w:highlight w:val="green"/>
              </w:rPr>
              <w:t>NR_CellInfoInit</w:t>
            </w:r>
            <w:proofErr w:type="spellEnd"/>
            <w:r w:rsidRPr="00CD7D76">
              <w:rPr>
                <w:highlight w:val="green"/>
              </w:rPr>
              <w:t xml:space="preserve"> all; </w:t>
            </w:r>
          </w:p>
          <w:p w14:paraId="0E68337F" w14:textId="77777777" w:rsidR="000A3ACE" w:rsidRDefault="000A3ACE" w:rsidP="000A3ACE">
            <w:pPr>
              <w:spacing w:after="0"/>
            </w:pPr>
            <w:r w:rsidRPr="00330A12">
              <w:rPr>
                <w:highlight w:val="cyan"/>
              </w:rPr>
              <w:t xml:space="preserve">  </w:t>
            </w:r>
            <w:r w:rsidRPr="00CD7D76">
              <w:rPr>
                <w:highlight w:val="magenta"/>
                <w:shd w:val="clear" w:color="auto" w:fill="00B0F0"/>
              </w:rPr>
              <w:t xml:space="preserve">import from </w:t>
            </w:r>
            <w:proofErr w:type="spellStart"/>
            <w:r w:rsidRPr="00CD7D76">
              <w:rPr>
                <w:highlight w:val="magenta"/>
                <w:shd w:val="clear" w:color="auto" w:fill="00B0F0"/>
              </w:rPr>
              <w:t>NR_SecurityFunctions</w:t>
            </w:r>
            <w:proofErr w:type="spellEnd"/>
            <w:r w:rsidRPr="00CD7D76">
              <w:rPr>
                <w:highlight w:val="magenta"/>
                <w:shd w:val="clear" w:color="auto" w:fill="00B0F0"/>
              </w:rPr>
              <w:t xml:space="preserve"> all;</w:t>
            </w:r>
            <w:r>
              <w:t xml:space="preserve"> </w:t>
            </w:r>
          </w:p>
          <w:p w14:paraId="4E8C36FF" w14:textId="77777777" w:rsidR="000A3ACE" w:rsidRDefault="000A3ACE" w:rsidP="000A3ACE">
            <w:pPr>
              <w:spacing w:after="0"/>
            </w:pPr>
            <w:r>
              <w:t>…</w:t>
            </w:r>
          </w:p>
          <w:p w14:paraId="7426C6C0" w14:textId="77777777" w:rsidR="000A3ACE" w:rsidRDefault="000A3ACE" w:rsidP="000A3ACE">
            <w:pPr>
              <w:spacing w:after="0"/>
            </w:pPr>
            <w:r>
              <w:t>…</w:t>
            </w:r>
          </w:p>
          <w:p w14:paraId="3C6CDEAA" w14:textId="77777777" w:rsidR="00C634D7" w:rsidRDefault="00C634D7" w:rsidP="00C634D7">
            <w:pPr>
              <w:spacing w:after="0"/>
            </w:pPr>
            <w:r>
              <w:t>function fl_TC_9_1_11_3_TestBody() runs on NR5GC_PTC</w:t>
            </w:r>
          </w:p>
          <w:p w14:paraId="37A701EA" w14:textId="77777777" w:rsidR="00C634D7" w:rsidRDefault="00C634D7" w:rsidP="00C634D7">
            <w:pPr>
              <w:spacing w:after="0"/>
            </w:pPr>
            <w:r>
              <w:t xml:space="preserve">  {</w:t>
            </w:r>
          </w:p>
          <w:p w14:paraId="1D0145E7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v_NGC_NASCellA</w:t>
            </w:r>
            <w:proofErr w:type="spellEnd"/>
            <w:r>
              <w:t xml:space="preserve"> :=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54E364DE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32A16A19" w14:textId="77777777" w:rsidR="00C634D7" w:rsidRDefault="00C634D7" w:rsidP="00C634D7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5700590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65926643" w14:textId="77777777" w:rsidR="00C634D7" w:rsidRDefault="00C634D7" w:rsidP="00C634D7">
            <w:pPr>
              <w:spacing w:after="0"/>
            </w:pPr>
            <w:r>
              <w:t xml:space="preserve">    var template </w:t>
            </w:r>
            <w:proofErr w:type="spellStart"/>
            <w:r>
              <w:t>NAS_SecurityReturnType</w:t>
            </w:r>
            <w:proofErr w:type="spellEnd"/>
            <w:r>
              <w:t xml:space="preserve"> </w:t>
            </w:r>
            <w:proofErr w:type="spellStart"/>
            <w:r>
              <w:t>v_NAS_SecurityReturnValue</w:t>
            </w:r>
            <w:proofErr w:type="spellEnd"/>
            <w:r>
              <w:t>;</w:t>
            </w:r>
          </w:p>
          <w:p w14:paraId="3C6A0968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v_ASN_PLMN</w:t>
            </w:r>
            <w:proofErr w:type="spellEnd"/>
            <w:r>
              <w:t xml:space="preserve"> :=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4AF7B84B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v_PLMN</w:t>
            </w:r>
            <w:proofErr w:type="spellEnd"/>
            <w:r>
              <w:t xml:space="preserve"> := f_NR_Asn2Nas_PlmnId(</w:t>
            </w:r>
            <w:proofErr w:type="spellStart"/>
            <w:r>
              <w:t>v_ASN_PLMN</w:t>
            </w:r>
            <w:proofErr w:type="spellEnd"/>
            <w:r>
              <w:t>);</w:t>
            </w:r>
          </w:p>
          <w:p w14:paraId="1C65E319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v_NAS_SecurityParams</w:t>
            </w:r>
            <w:proofErr w:type="spellEnd"/>
            <w:r>
              <w:t xml:space="preserve"> := f_NR5GC_Security_Get();</w:t>
            </w:r>
          </w:p>
          <w:p w14:paraId="0BC6055C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</w:t>
            </w:r>
            <w:proofErr w:type="spellStart"/>
            <w:r>
              <w:t>v_TAC</w:t>
            </w:r>
            <w:proofErr w:type="spellEnd"/>
            <w:r>
              <w:t xml:space="preserve"> := </w:t>
            </w:r>
            <w:proofErr w:type="spellStart"/>
            <w:r>
              <w:t>f_NR_CellInfo_GetTAC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46C854A4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v_GutiParams</w:t>
            </w:r>
            <w:proofErr w:type="spellEnd"/>
            <w:r>
              <w:t xml:space="preserve"> := f_NR5GC_CellInfo_GetGutiParameters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0E63F697" w14:textId="77777777" w:rsidR="00C634D7" w:rsidRDefault="00C634D7" w:rsidP="00C634D7">
            <w:pPr>
              <w:spacing w:after="0"/>
            </w:pPr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</w:t>
            </w:r>
            <w:proofErr w:type="spellStart"/>
            <w:r>
              <w:t>v_GUTIToSend</w:t>
            </w:r>
            <w:proofErr w:type="spellEnd"/>
            <w:r>
              <w:t xml:space="preserve"> := f_NG_GutiParameters2MobileIdentity (</w:t>
            </w:r>
            <w:proofErr w:type="spellStart"/>
            <w:r>
              <w:t>v_PLMN</w:t>
            </w:r>
            <w:proofErr w:type="spellEnd"/>
            <w:r>
              <w:t xml:space="preserve">, </w:t>
            </w:r>
            <w:proofErr w:type="spellStart"/>
            <w:r>
              <w:t>v_GutiParams</w:t>
            </w:r>
            <w:proofErr w:type="spellEnd"/>
            <w:r>
              <w:t>);</w:t>
            </w:r>
          </w:p>
          <w:p w14:paraId="2BF7BE9F" w14:textId="77777777" w:rsidR="00C634D7" w:rsidRDefault="00C634D7" w:rsidP="00C634D7">
            <w:pPr>
              <w:spacing w:after="0"/>
            </w:pPr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</w:t>
            </w:r>
            <w:proofErr w:type="spellStart"/>
            <w:r>
              <w:t>v_TAIList</w:t>
            </w:r>
            <w:proofErr w:type="spellEnd"/>
            <w:r>
              <w:t xml:space="preserve"> := </w:t>
            </w:r>
            <w:proofErr w:type="spellStart"/>
            <w:r>
              <w:t>cs_NG_TAIListNonConsecutive</w:t>
            </w:r>
            <w:proofErr w:type="spellEnd"/>
            <w:r>
              <w:t>(</w:t>
            </w:r>
            <w:proofErr w:type="spellStart"/>
            <w:r>
              <w:t>v_PLMN</w:t>
            </w:r>
            <w:proofErr w:type="spellEnd"/>
            <w:r>
              <w:t>, {bit2oct(</w:t>
            </w:r>
            <w:proofErr w:type="spellStart"/>
            <w:r>
              <w:t>v_TAC</w:t>
            </w:r>
            <w:proofErr w:type="spellEnd"/>
            <w:r>
              <w:t>)});</w:t>
            </w:r>
          </w:p>
          <w:p w14:paraId="5A58A357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157F28AF" w14:textId="77777777" w:rsidR="00C634D7" w:rsidRPr="0066079D" w:rsidRDefault="00C634D7" w:rsidP="00C634D7">
            <w:pPr>
              <w:spacing w:after="0"/>
              <w:rPr>
                <w:highlight w:val="green"/>
              </w:rPr>
            </w:pPr>
            <w:r>
              <w:t xml:space="preserve">    </w:t>
            </w:r>
            <w:r w:rsidRPr="0066079D">
              <w:rPr>
                <w:highlight w:val="green"/>
              </w:rPr>
              <w:t xml:space="preserve">var NID_r16 </w:t>
            </w:r>
            <w:proofErr w:type="spellStart"/>
            <w:r w:rsidRPr="0066079D">
              <w:rPr>
                <w:highlight w:val="green"/>
              </w:rPr>
              <w:t>v_NID_ASN</w:t>
            </w:r>
            <w:proofErr w:type="spellEnd"/>
            <w:r w:rsidRPr="0066079D">
              <w:rPr>
                <w:highlight w:val="green"/>
              </w:rPr>
              <w:t>;</w:t>
            </w:r>
          </w:p>
          <w:p w14:paraId="4A488084" w14:textId="77777777" w:rsidR="00C634D7" w:rsidRPr="0066079D" w:rsidRDefault="00C634D7" w:rsidP="00C634D7">
            <w:pPr>
              <w:spacing w:after="0"/>
              <w:rPr>
                <w:highlight w:val="green"/>
              </w:rPr>
            </w:pPr>
            <w:r w:rsidRPr="0066079D">
              <w:rPr>
                <w:highlight w:val="green"/>
              </w:rPr>
              <w:t xml:space="preserve">    var template (omit) </w:t>
            </w:r>
            <w:proofErr w:type="spellStart"/>
            <w:r w:rsidRPr="0066079D">
              <w:rPr>
                <w:highlight w:val="green"/>
              </w:rPr>
              <w:t>hexstring</w:t>
            </w:r>
            <w:proofErr w:type="spellEnd"/>
            <w:r w:rsidRPr="0066079D">
              <w:rPr>
                <w:highlight w:val="green"/>
              </w:rPr>
              <w:t xml:space="preserve"> </w:t>
            </w:r>
            <w:proofErr w:type="spellStart"/>
            <w:r w:rsidRPr="0066079D">
              <w:rPr>
                <w:highlight w:val="green"/>
              </w:rPr>
              <w:t>v_NID</w:t>
            </w:r>
            <w:proofErr w:type="spellEnd"/>
            <w:r w:rsidRPr="0066079D">
              <w:rPr>
                <w:highlight w:val="green"/>
              </w:rPr>
              <w:t xml:space="preserve"> := omit; </w:t>
            </w:r>
          </w:p>
          <w:p w14:paraId="5A77119B" w14:textId="77777777" w:rsidR="00C634D7" w:rsidRDefault="00C634D7" w:rsidP="00C634D7">
            <w:pPr>
              <w:spacing w:after="0"/>
            </w:pPr>
            <w:r w:rsidRPr="0066079D">
              <w:rPr>
                <w:highlight w:val="magenta"/>
              </w:rPr>
              <w:t xml:space="preserve">    var </w:t>
            </w:r>
            <w:proofErr w:type="spellStart"/>
            <w:r w:rsidRPr="0066079D">
              <w:rPr>
                <w:highlight w:val="magenta"/>
              </w:rPr>
              <w:t>NR_SecurityParams_Type</w:t>
            </w:r>
            <w:proofErr w:type="spellEnd"/>
            <w:r w:rsidRPr="0066079D">
              <w:rPr>
                <w:highlight w:val="magenta"/>
              </w:rPr>
              <w:t xml:space="preserve"> </w:t>
            </w:r>
            <w:proofErr w:type="spellStart"/>
            <w:r w:rsidRPr="0066079D">
              <w:rPr>
                <w:highlight w:val="magenta"/>
              </w:rPr>
              <w:t>v_RRC_SecurityParams</w:t>
            </w:r>
            <w:proofErr w:type="spellEnd"/>
            <w:r w:rsidRPr="0066079D">
              <w:rPr>
                <w:highlight w:val="magenta"/>
              </w:rPr>
              <w:t xml:space="preserve"> := </w:t>
            </w:r>
            <w:proofErr w:type="spellStart"/>
            <w:r w:rsidRPr="0066079D">
              <w:rPr>
                <w:highlight w:val="magenta"/>
              </w:rPr>
              <w:t>f_NR_Security_Get</w:t>
            </w:r>
            <w:proofErr w:type="spellEnd"/>
            <w:r w:rsidRPr="0066079D">
              <w:rPr>
                <w:highlight w:val="magenta"/>
              </w:rPr>
              <w:t>();</w:t>
            </w:r>
            <w:r>
              <w:t xml:space="preserve">      </w:t>
            </w:r>
          </w:p>
          <w:p w14:paraId="24EB565B" w14:textId="77777777" w:rsidR="00C634D7" w:rsidRDefault="00C634D7" w:rsidP="00C634D7">
            <w:pPr>
              <w:spacing w:after="0"/>
            </w:pPr>
          </w:p>
          <w:p w14:paraId="735C9BE0" w14:textId="77777777" w:rsidR="00C634D7" w:rsidRDefault="00C634D7" w:rsidP="00C634D7">
            <w:pPr>
              <w:spacing w:after="0"/>
            </w:pPr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2D4D0C5" w14:textId="77777777" w:rsidR="00C634D7" w:rsidRDefault="00C634D7" w:rsidP="00C634D7">
            <w:pPr>
              <w:spacing w:after="0"/>
            </w:pPr>
            <w:r>
              <w:t xml:space="preserve">    f_NR5GC_SwitchOnAndResetIMS();</w:t>
            </w:r>
          </w:p>
          <w:p w14:paraId="7959DAB9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728DE27" w14:textId="77777777" w:rsidR="00C634D7" w:rsidRDefault="00C634D7" w:rsidP="00C634D7">
            <w:pPr>
              <w:spacing w:after="0"/>
            </w:pPr>
            <w:r>
              <w:t xml:space="preserve">    //@siclog "Steps 2-4"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DF23DB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</w:t>
            </w:r>
            <w:r w:rsidRPr="007411F5">
              <w:rPr>
                <w:highlight w:val="cyan"/>
              </w:rPr>
              <w:t>,</w:t>
            </w:r>
            <w:r>
              <w:t xml:space="preserve"> </w:t>
            </w:r>
            <w:r w:rsidRPr="007411F5">
              <w:rPr>
                <w:highlight w:val="cyan"/>
              </w:rPr>
              <w:t>(</w:t>
            </w:r>
            <w:proofErr w:type="spellStart"/>
            <w:r w:rsidRPr="007411F5">
              <w:rPr>
                <w:highlight w:val="cyan"/>
              </w:rPr>
              <w:t>tsc_SHT_NoSecurityProtection</w:t>
            </w:r>
            <w:proofErr w:type="spellEnd"/>
            <w:r w:rsidRPr="007411F5">
              <w:rPr>
                <w:highlight w:val="cyan"/>
              </w:rPr>
              <w:t xml:space="preserve">, </w:t>
            </w:r>
            <w:proofErr w:type="spellStart"/>
            <w:r w:rsidRPr="007411F5">
              <w:rPr>
                <w:highlight w:val="cyan"/>
              </w:rPr>
              <w:t>tsc_SHT_IntegrityProtected</w:t>
            </w:r>
            <w:proofErr w:type="spellEnd"/>
            <w:r w:rsidRPr="007411F5">
              <w:rPr>
                <w:highlight w:val="cyan"/>
              </w:rPr>
              <w:t>)</w:t>
            </w:r>
            <w:r>
              <w:t>);</w:t>
            </w:r>
          </w:p>
          <w:p w14:paraId="1C6F7069" w14:textId="77777777" w:rsidR="00C634D7" w:rsidRDefault="00C634D7" w:rsidP="00C634D7">
            <w:pPr>
              <w:spacing w:after="0"/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>)) {</w:t>
            </w:r>
          </w:p>
          <w:p w14:paraId="7A383C8A" w14:textId="77777777" w:rsidR="00C634D7" w:rsidRDefault="00C634D7" w:rsidP="00C634D7">
            <w:pPr>
              <w:spacing w:after="0"/>
            </w:pPr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"Step 4");</w:t>
            </w:r>
          </w:p>
          <w:p w14:paraId="5A777683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340A6D83" w14:textId="77777777" w:rsidR="00C634D7" w:rsidRDefault="00C634D7" w:rsidP="00C634D7">
            <w:pPr>
              <w:spacing w:after="0"/>
            </w:pPr>
          </w:p>
          <w:p w14:paraId="0F17FFFA" w14:textId="77777777" w:rsidR="00C634D7" w:rsidRPr="007411F5" w:rsidRDefault="00C634D7" w:rsidP="00C634D7">
            <w:pPr>
              <w:spacing w:after="0"/>
              <w:rPr>
                <w:highlight w:val="green"/>
              </w:rPr>
            </w:pPr>
            <w:r>
              <w:t xml:space="preserve">    </w:t>
            </w:r>
            <w:proofErr w:type="spellStart"/>
            <w:r w:rsidRPr="007411F5">
              <w:rPr>
                <w:highlight w:val="green"/>
              </w:rPr>
              <w:t>v_NID_ASN</w:t>
            </w:r>
            <w:proofErr w:type="spellEnd"/>
            <w:r w:rsidRPr="007411F5">
              <w:rPr>
                <w:highlight w:val="green"/>
              </w:rPr>
              <w:t xml:space="preserve"> := </w:t>
            </w:r>
            <w:proofErr w:type="spellStart"/>
            <w:r w:rsidRPr="007411F5">
              <w:rPr>
                <w:highlight w:val="green"/>
              </w:rPr>
              <w:t>f_NR_InitNDI</w:t>
            </w:r>
            <w:proofErr w:type="spellEnd"/>
            <w:r w:rsidRPr="007411F5">
              <w:rPr>
                <w:highlight w:val="green"/>
              </w:rPr>
              <w:t>(</w:t>
            </w:r>
            <w:proofErr w:type="spellStart"/>
            <w:r w:rsidRPr="007411F5">
              <w:rPr>
                <w:highlight w:val="green"/>
              </w:rPr>
              <w:t>v_NGC_NASCellA</w:t>
            </w:r>
            <w:proofErr w:type="spellEnd"/>
            <w:r w:rsidRPr="007411F5">
              <w:rPr>
                <w:highlight w:val="green"/>
              </w:rPr>
              <w:t>); // returns a bitstring</w:t>
            </w:r>
          </w:p>
          <w:p w14:paraId="26C3D4F1" w14:textId="77777777" w:rsidR="00C634D7" w:rsidRDefault="00C634D7" w:rsidP="00C634D7">
            <w:pPr>
              <w:spacing w:after="0"/>
            </w:pPr>
            <w:r w:rsidRPr="007411F5">
              <w:rPr>
                <w:highlight w:val="green"/>
              </w:rPr>
              <w:t xml:space="preserve">    </w:t>
            </w:r>
            <w:proofErr w:type="spellStart"/>
            <w:r w:rsidRPr="007411F5">
              <w:rPr>
                <w:highlight w:val="green"/>
              </w:rPr>
              <w:t>v_NID</w:t>
            </w:r>
            <w:proofErr w:type="spellEnd"/>
            <w:r w:rsidRPr="007411F5">
              <w:rPr>
                <w:highlight w:val="green"/>
              </w:rPr>
              <w:t xml:space="preserve"> := bit2hex(</w:t>
            </w:r>
            <w:proofErr w:type="spellStart"/>
            <w:r w:rsidRPr="007411F5">
              <w:rPr>
                <w:highlight w:val="green"/>
              </w:rPr>
              <w:t>v_NID_ASN</w:t>
            </w:r>
            <w:proofErr w:type="spellEnd"/>
            <w:r w:rsidRPr="007411F5">
              <w:rPr>
                <w:highlight w:val="green"/>
              </w:rPr>
              <w:t>);</w:t>
            </w:r>
          </w:p>
          <w:p w14:paraId="41CCE117" w14:textId="77777777" w:rsidR="00C634D7" w:rsidRDefault="00C634D7" w:rsidP="00C634D7">
            <w:pPr>
              <w:spacing w:after="0"/>
            </w:pPr>
            <w:r>
              <w:t xml:space="preserve">   </w:t>
            </w:r>
          </w:p>
          <w:p w14:paraId="6BE40A64" w14:textId="77777777" w:rsidR="00C634D7" w:rsidRDefault="00C634D7" w:rsidP="00C634D7">
            <w:pPr>
              <w:spacing w:after="0"/>
            </w:pPr>
            <w:r>
              <w:lastRenderedPageBreak/>
              <w:t xml:space="preserve">    </w:t>
            </w:r>
          </w:p>
          <w:p w14:paraId="266F92C5" w14:textId="77777777" w:rsidR="00C634D7" w:rsidRDefault="00C634D7" w:rsidP="00C634D7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15E4D89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39D13C90" w14:textId="77777777" w:rsidR="00C634D7" w:rsidRDefault="00C634D7" w:rsidP="00C634D7">
            <w:pPr>
              <w:spacing w:after="0"/>
            </w:pPr>
            <w:r>
              <w:t xml:space="preserve">                                   tsc_NR_RbId_SRB1,</w:t>
            </w:r>
          </w:p>
          <w:p w14:paraId="2B0D3834" w14:textId="77777777" w:rsidR="00C634D7" w:rsidRDefault="00C634D7" w:rsidP="00C634D7">
            <w:pPr>
              <w:spacing w:after="0"/>
            </w:pPr>
            <w:r>
              <w:t xml:space="preserve">                                   -,</w:t>
            </w:r>
          </w:p>
          <w:p w14:paraId="3531FF34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>
              <w:t>,</w:t>
            </w:r>
          </w:p>
          <w:p w14:paraId="5A183F56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f_Get_EAP_AuthenticationReqMsg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v_PLMN</w:t>
            </w:r>
            <w:proofErr w:type="spellEnd"/>
            <w:r w:rsidRPr="001A08D9">
              <w:rPr>
                <w:highlight w:val="green"/>
              </w:rPr>
              <w:t xml:space="preserve">, </w:t>
            </w:r>
            <w:proofErr w:type="spellStart"/>
            <w:r w:rsidRPr="001A08D9">
              <w:rPr>
                <w:highlight w:val="green"/>
              </w:rPr>
              <w:t>v_NID</w:t>
            </w:r>
            <w:proofErr w:type="spellEnd"/>
            <w:r>
              <w:t xml:space="preserve">)))); </w:t>
            </w:r>
          </w:p>
          <w:p w14:paraId="6F42B116" w14:textId="77777777" w:rsidR="00C634D7" w:rsidRDefault="00C634D7" w:rsidP="00C634D7">
            <w:pPr>
              <w:spacing w:after="0"/>
            </w:pPr>
          </w:p>
          <w:p w14:paraId="6C9099F1" w14:textId="77777777" w:rsidR="00C634D7" w:rsidRDefault="00C634D7" w:rsidP="00C634D7">
            <w:pPr>
              <w:spacing w:after="0"/>
            </w:pPr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26EA39F" w14:textId="4A20FB65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 w:rsidR="00AA55A2" w:rsidRPr="001A08D9">
              <w:rPr>
                <w:highlight w:val="cyan"/>
              </w:rPr>
              <w:t xml:space="preserve">, </w:t>
            </w:r>
            <w:proofErr w:type="spellStart"/>
            <w:r w:rsidR="00AA55A2" w:rsidRPr="001A08D9">
              <w:rPr>
                <w:highlight w:val="cyan"/>
              </w:rPr>
              <w:t>tsc_SHT_IntegrityProtected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 xml:space="preserve">; </w:t>
            </w:r>
          </w:p>
          <w:p w14:paraId="6987C1FB" w14:textId="77777777" w:rsidR="00C634D7" w:rsidRDefault="00C634D7" w:rsidP="00C634D7">
            <w:pPr>
              <w:spacing w:after="0"/>
            </w:pPr>
            <w:r>
              <w:t xml:space="preserve">    if (</w:t>
            </w:r>
            <w:proofErr w:type="spellStart"/>
            <w:r>
              <w:t>f_Check_EAPAKA_AuthenticationResponse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>)) {</w:t>
            </w:r>
          </w:p>
          <w:p w14:paraId="1829B55F" w14:textId="77777777" w:rsidR="00C634D7" w:rsidRDefault="00C634D7" w:rsidP="00C634D7">
            <w:pPr>
              <w:spacing w:after="0"/>
            </w:pPr>
            <w:r>
              <w:t xml:space="preserve">  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131FB94F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4314BD3A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DAC3663" w14:textId="77777777" w:rsidR="00C634D7" w:rsidRDefault="00C634D7" w:rsidP="00C634D7">
            <w:pPr>
              <w:spacing w:after="0"/>
            </w:pPr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AF1F0D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3346FA35" w14:textId="77777777" w:rsidR="00C634D7" w:rsidRDefault="00C634D7" w:rsidP="00C634D7">
            <w:pPr>
              <w:spacing w:after="0"/>
            </w:pPr>
            <w:r>
              <w:t xml:space="preserve">                                   tsc_NR_RbId_SRB1,</w:t>
            </w:r>
          </w:p>
          <w:p w14:paraId="44F99DD8" w14:textId="77777777" w:rsidR="00C634D7" w:rsidRDefault="00C634D7" w:rsidP="00C634D7">
            <w:pPr>
              <w:spacing w:after="0"/>
            </w:pPr>
            <w:r>
              <w:t xml:space="preserve">                                   -,</w:t>
            </w:r>
          </w:p>
          <w:p w14:paraId="37293219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9F6A7A">
              <w:rPr>
                <w:highlight w:val="cyan"/>
              </w:rPr>
              <w:t>tsc_SHT_NoSecurityProtection</w:t>
            </w:r>
            <w:proofErr w:type="spellEnd"/>
            <w:r>
              <w:t>,                                                     cs_NG_AUTHENTICATION_REJECT(cs_EAP_Message(bit2oct(encvalue(cs_EAP_Failure)))))));</w:t>
            </w:r>
          </w:p>
          <w:p w14:paraId="4273BFA0" w14:textId="77777777" w:rsidR="00C634D7" w:rsidRDefault="00C634D7" w:rsidP="00C634D7">
            <w:pPr>
              <w:spacing w:after="0"/>
            </w:pPr>
          </w:p>
          <w:p w14:paraId="6D8B2F18" w14:textId="77777777" w:rsidR="00C634D7" w:rsidRDefault="00C634D7" w:rsidP="00C634D7">
            <w:pPr>
              <w:spacing w:after="0"/>
            </w:pPr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F9AA0FC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3A1EA15D" w14:textId="77777777" w:rsidR="00C634D7" w:rsidRDefault="00C634D7" w:rsidP="00C634D7">
            <w:pPr>
              <w:spacing w:after="0"/>
            </w:pPr>
          </w:p>
          <w:p w14:paraId="44214101" w14:textId="77777777" w:rsidR="00C634D7" w:rsidRDefault="00C634D7" w:rsidP="00C634D7">
            <w:pPr>
              <w:spacing w:after="0"/>
            </w:pPr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C7A37F" w14:textId="77777777" w:rsidR="00C634D7" w:rsidRDefault="00C634D7" w:rsidP="00C634D7">
            <w:pPr>
              <w:spacing w:after="0"/>
            </w:pPr>
            <w:r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for </w:t>
            </w:r>
            <w:proofErr w:type="spellStart"/>
            <w:r>
              <w:t>intial</w:t>
            </w:r>
            <w:proofErr w:type="spellEnd"/>
            <w:r>
              <w:t xml:space="preserve"> registration procedure within the next 30 seconds?</w:t>
            </w:r>
          </w:p>
          <w:p w14:paraId="67D81AB2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30.0, </w:t>
            </w:r>
            <w:proofErr w:type="spellStart"/>
            <w:r>
              <w:t>cr_NR_EstablishmentCause_Any</w:t>
            </w:r>
            <w:proofErr w:type="spellEnd"/>
            <w:r>
              <w:t>,  "Step 9");</w:t>
            </w:r>
          </w:p>
          <w:p w14:paraId="68851D84" w14:textId="77777777" w:rsidR="00C634D7" w:rsidRDefault="00C634D7" w:rsidP="00C634D7">
            <w:pPr>
              <w:spacing w:after="0"/>
            </w:pPr>
          </w:p>
          <w:p w14:paraId="55CA3EA6" w14:textId="77777777" w:rsidR="00C634D7" w:rsidRDefault="00C634D7" w:rsidP="00C634D7">
            <w:pPr>
              <w:spacing w:after="0"/>
            </w:pPr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D23D25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f_NR_UE_DeRegisterOnSwitchOff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 STATE_DEREGISTERED);</w:t>
            </w:r>
          </w:p>
          <w:p w14:paraId="7E80A248" w14:textId="77777777" w:rsidR="00C634D7" w:rsidRDefault="00C634D7" w:rsidP="00C634D7">
            <w:pPr>
              <w:spacing w:after="0"/>
            </w:pPr>
          </w:p>
          <w:p w14:paraId="27DEAF4D" w14:textId="77777777" w:rsidR="00C634D7" w:rsidRDefault="00C634D7" w:rsidP="00C634D7">
            <w:pPr>
              <w:spacing w:after="0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4F7DC4A" w14:textId="77777777" w:rsidR="00C634D7" w:rsidRDefault="00C634D7" w:rsidP="00C634D7">
            <w:pPr>
              <w:spacing w:after="0"/>
            </w:pPr>
            <w:r>
              <w:t xml:space="preserve">    f_NR5GC_SwitchOnAndResetIMS();</w:t>
            </w:r>
          </w:p>
          <w:p w14:paraId="53CAC904" w14:textId="77777777" w:rsidR="00C634D7" w:rsidRDefault="00C634D7" w:rsidP="00C634D7">
            <w:pPr>
              <w:spacing w:after="0"/>
            </w:pPr>
          </w:p>
          <w:p w14:paraId="258E78E5" w14:textId="77777777" w:rsidR="00C634D7" w:rsidRDefault="00C634D7" w:rsidP="00C634D7">
            <w:pPr>
              <w:spacing w:after="0"/>
            </w:pPr>
            <w:r>
              <w:t xml:space="preserve">    //@siclog "Steps 12-14"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5C0A5E2" w14:textId="2FC5993C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 xml:space="preserve">, ?, </w:t>
            </w:r>
            <w:r w:rsidRPr="001A08D9">
              <w:rPr>
                <w:highlight w:val="cyan"/>
              </w:rP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 w:rsidRPr="001A08D9">
              <w:rPr>
                <w:highlight w:val="cyan"/>
              </w:rPr>
              <w:t xml:space="preserve">, </w:t>
            </w:r>
            <w:proofErr w:type="spellStart"/>
            <w:r w:rsidRPr="001A08D9">
              <w:rPr>
                <w:highlight w:val="cyan"/>
              </w:rPr>
              <w:t>tsc_SHT_IntegrityProtected</w:t>
            </w:r>
            <w:proofErr w:type="spellEnd"/>
            <w:r w:rsidRPr="001A08D9">
              <w:rPr>
                <w:highlight w:val="cyan"/>
              </w:rPr>
              <w:t>)</w:t>
            </w:r>
            <w:r>
              <w:t xml:space="preserve">); </w:t>
            </w:r>
          </w:p>
          <w:p w14:paraId="2AA8ADE3" w14:textId="77777777" w:rsidR="00C634D7" w:rsidRDefault="00C634D7" w:rsidP="00C634D7">
            <w:pPr>
              <w:spacing w:after="0"/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>)) {</w:t>
            </w:r>
          </w:p>
          <w:p w14:paraId="2423AEB0" w14:textId="77777777" w:rsidR="00C634D7" w:rsidRDefault="00C634D7" w:rsidP="00C634D7">
            <w:pPr>
              <w:spacing w:after="0"/>
            </w:pPr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>(__FILE__, __LINE__, "Registration Request Message Failed");</w:t>
            </w:r>
          </w:p>
          <w:p w14:paraId="07F16BE2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53C47DB0" w14:textId="77777777" w:rsidR="00C634D7" w:rsidRDefault="00C634D7" w:rsidP="00C634D7">
            <w:pPr>
              <w:spacing w:after="0"/>
            </w:pPr>
          </w:p>
          <w:p w14:paraId="3416B8CE" w14:textId="77777777" w:rsidR="00C634D7" w:rsidRDefault="00C634D7" w:rsidP="00C634D7">
            <w:pPr>
              <w:spacing w:after="0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BC97F1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6C1DE1F9" w14:textId="77777777" w:rsidR="00C634D7" w:rsidRDefault="00C634D7" w:rsidP="00C634D7">
            <w:pPr>
              <w:spacing w:after="0"/>
            </w:pPr>
            <w:r>
              <w:t xml:space="preserve">                                   tsc_NR_RbId_SRB1,</w:t>
            </w:r>
          </w:p>
          <w:p w14:paraId="5172FD19" w14:textId="77777777" w:rsidR="00C634D7" w:rsidRDefault="00C634D7" w:rsidP="00C634D7">
            <w:pPr>
              <w:spacing w:after="0"/>
            </w:pPr>
            <w:r>
              <w:t xml:space="preserve">                                   -,</w:t>
            </w:r>
          </w:p>
          <w:p w14:paraId="43649ACC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>
              <w:t>,</w:t>
            </w:r>
          </w:p>
          <w:p w14:paraId="05936179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f_Get_EAP_AuthenticationReqMsg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v_PLMN</w:t>
            </w:r>
            <w:proofErr w:type="spellEnd"/>
            <w:r w:rsidRPr="001A08D9">
              <w:rPr>
                <w:highlight w:val="green"/>
              </w:rPr>
              <w:t xml:space="preserve">, </w:t>
            </w:r>
            <w:proofErr w:type="spellStart"/>
            <w:r w:rsidRPr="001A08D9">
              <w:rPr>
                <w:highlight w:val="green"/>
              </w:rPr>
              <w:t>v_NID</w:t>
            </w:r>
            <w:proofErr w:type="spellEnd"/>
            <w:r>
              <w:t>))));</w:t>
            </w:r>
          </w:p>
          <w:p w14:paraId="020F1EE0" w14:textId="77777777" w:rsidR="00C634D7" w:rsidRDefault="00C634D7" w:rsidP="00C634D7">
            <w:pPr>
              <w:spacing w:after="0"/>
            </w:pPr>
          </w:p>
          <w:p w14:paraId="19202888" w14:textId="77777777" w:rsidR="00C634D7" w:rsidRDefault="00C634D7" w:rsidP="00C634D7">
            <w:pPr>
              <w:spacing w:after="0"/>
            </w:pPr>
            <w:r>
              <w:t xml:space="preserve">    //@siclog "Step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BFA2E2" w14:textId="6C41874B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 w:rsidR="00AA55A2" w:rsidRPr="001A08D9">
              <w:rPr>
                <w:highlight w:val="cyan"/>
              </w:rPr>
              <w:t xml:space="preserve">, </w:t>
            </w:r>
            <w:proofErr w:type="spellStart"/>
            <w:r w:rsidR="00AA55A2" w:rsidRPr="001A08D9">
              <w:rPr>
                <w:highlight w:val="cyan"/>
              </w:rPr>
              <w:t>tsc_SHT_IntegrityProtected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FD8686E" w14:textId="77777777" w:rsidR="00C634D7" w:rsidRDefault="00C634D7" w:rsidP="00C634D7">
            <w:pPr>
              <w:spacing w:after="0"/>
            </w:pPr>
            <w:r>
              <w:t xml:space="preserve">    if (</w:t>
            </w:r>
            <w:proofErr w:type="spellStart"/>
            <w:r>
              <w:t>f_Check_EAPAKA_AuthenticationResponse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>)) {</w:t>
            </w:r>
          </w:p>
          <w:p w14:paraId="1C2B23E0" w14:textId="57C4A453" w:rsidR="00C634D7" w:rsidRDefault="00C634D7" w:rsidP="00C634D7">
            <w:pPr>
              <w:spacing w:after="0"/>
            </w:pPr>
            <w:r>
              <w:t xml:space="preserve">      </w:t>
            </w:r>
            <w:proofErr w:type="spellStart"/>
            <w:r>
              <w:t>f_NR_PreliminaryPass</w:t>
            </w:r>
            <w:proofErr w:type="spellEnd"/>
            <w:r>
              <w:t>(__FILE__, __LINE__, "</w:t>
            </w:r>
            <w:r w:rsidRPr="00C634D7">
              <w:rPr>
                <w:shd w:val="clear" w:color="auto" w:fill="FFFF00"/>
              </w:rPr>
              <w:t>Step 16</w:t>
            </w:r>
            <w:r>
              <w:t xml:space="preserve">"); </w:t>
            </w:r>
          </w:p>
          <w:p w14:paraId="3E0BFFAC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6D5C4545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7DA5577" w14:textId="77777777" w:rsidR="00C634D7" w:rsidRDefault="00C634D7" w:rsidP="00C634D7">
            <w:pPr>
              <w:spacing w:after="0"/>
            </w:pPr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E0D7133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44BC897E" w14:textId="77777777" w:rsidR="00C634D7" w:rsidRDefault="00C634D7" w:rsidP="00C634D7">
            <w:pPr>
              <w:spacing w:after="0"/>
            </w:pPr>
            <w:r>
              <w:t xml:space="preserve">                                   tsc_NR_RbId_SRB1,</w:t>
            </w:r>
          </w:p>
          <w:p w14:paraId="0FF38A0F" w14:textId="77777777" w:rsidR="00C634D7" w:rsidRDefault="00C634D7" w:rsidP="00C634D7">
            <w:pPr>
              <w:spacing w:after="0"/>
            </w:pPr>
            <w:r>
              <w:lastRenderedPageBreak/>
              <w:t xml:space="preserve">                                   -,</w:t>
            </w:r>
          </w:p>
          <w:p w14:paraId="0D04086A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>
              <w:t>,</w:t>
            </w:r>
          </w:p>
          <w:p w14:paraId="6EC38F5D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f_Get_NG_AuthenticationResultMsg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>))));</w:t>
            </w:r>
          </w:p>
          <w:p w14:paraId="5F5FE037" w14:textId="77777777" w:rsidR="00C634D7" w:rsidRDefault="00C634D7" w:rsidP="00C634D7">
            <w:pPr>
              <w:spacing w:after="0"/>
            </w:pPr>
          </w:p>
          <w:p w14:paraId="7C297A83" w14:textId="77777777" w:rsidR="00C634D7" w:rsidRDefault="00C634D7" w:rsidP="00C634D7">
            <w:pPr>
              <w:spacing w:after="0"/>
            </w:pPr>
          </w:p>
          <w:p w14:paraId="5E4E004E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>
              <w:t xml:space="preserve">    </w:t>
            </w:r>
            <w:r w:rsidRPr="001A08D9">
              <w:rPr>
                <w:highlight w:val="magenta"/>
              </w:rPr>
              <w:t>// Now NAS parameters updated for Authentication, store updated common values in RRC global variable</w:t>
            </w:r>
          </w:p>
          <w:p w14:paraId="716E8EF8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</w:t>
            </w:r>
            <w:proofErr w:type="spellStart"/>
            <w:r w:rsidRPr="001A08D9">
              <w:rPr>
                <w:highlight w:val="magenta"/>
              </w:rPr>
              <w:t>v_RRC_SecurityParams.KAMF</w:t>
            </w:r>
            <w:proofErr w:type="spellEnd"/>
            <w:r w:rsidRPr="001A08D9">
              <w:rPr>
                <w:highlight w:val="magenta"/>
              </w:rPr>
              <w:t xml:space="preserve"> := </w:t>
            </w:r>
            <w:proofErr w:type="spellStart"/>
            <w:r w:rsidRPr="001A08D9">
              <w:rPr>
                <w:highlight w:val="magenta"/>
              </w:rPr>
              <w:t>v_NAS_SecurityParams.KAMF</w:t>
            </w:r>
            <w:proofErr w:type="spellEnd"/>
            <w:r w:rsidRPr="001A08D9">
              <w:rPr>
                <w:highlight w:val="magenta"/>
              </w:rPr>
              <w:t>;</w:t>
            </w:r>
          </w:p>
          <w:p w14:paraId="396FA9BE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</w:t>
            </w:r>
            <w:proofErr w:type="spellStart"/>
            <w:r w:rsidRPr="001A08D9">
              <w:rPr>
                <w:highlight w:val="magenta"/>
              </w:rPr>
              <w:t>v_RRC_SecurityParams.KSIamf</w:t>
            </w:r>
            <w:proofErr w:type="spellEnd"/>
            <w:r w:rsidRPr="001A08D9">
              <w:rPr>
                <w:highlight w:val="magenta"/>
              </w:rPr>
              <w:t xml:space="preserve"> := </w:t>
            </w:r>
            <w:proofErr w:type="spellStart"/>
            <w:r w:rsidRPr="001A08D9">
              <w:rPr>
                <w:highlight w:val="magenta"/>
              </w:rPr>
              <w:t>v_NAS_SecurityParams.KSIamf</w:t>
            </w:r>
            <w:proofErr w:type="spellEnd"/>
            <w:r w:rsidRPr="001A08D9">
              <w:rPr>
                <w:highlight w:val="magenta"/>
              </w:rPr>
              <w:t>;</w:t>
            </w:r>
          </w:p>
          <w:p w14:paraId="0BCFBC5D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// Now store both</w:t>
            </w:r>
          </w:p>
          <w:p w14:paraId="3B79E333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</w:t>
            </w:r>
            <w:proofErr w:type="spellStart"/>
            <w:r w:rsidRPr="001A08D9">
              <w:rPr>
                <w:highlight w:val="magenta"/>
              </w:rPr>
              <w:t>f_NR_Security_Set</w:t>
            </w:r>
            <w:proofErr w:type="spellEnd"/>
            <w:r w:rsidRPr="001A08D9">
              <w:rPr>
                <w:highlight w:val="magenta"/>
              </w:rPr>
              <w:t>(</w:t>
            </w:r>
            <w:proofErr w:type="spellStart"/>
            <w:r w:rsidRPr="001A08D9">
              <w:rPr>
                <w:highlight w:val="magenta"/>
              </w:rPr>
              <w:t>v_RRC_SecurityParams</w:t>
            </w:r>
            <w:proofErr w:type="spellEnd"/>
            <w:r w:rsidRPr="001A08D9">
              <w:rPr>
                <w:highlight w:val="magenta"/>
              </w:rPr>
              <w:t>);</w:t>
            </w:r>
          </w:p>
          <w:p w14:paraId="4E0DE3D5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f_NR5GC_Security_Set(</w:t>
            </w:r>
            <w:proofErr w:type="spellStart"/>
            <w:r w:rsidRPr="001A08D9">
              <w:rPr>
                <w:highlight w:val="magenta"/>
              </w:rPr>
              <w:t>v_NAS_SecurityParams</w:t>
            </w:r>
            <w:proofErr w:type="spellEnd"/>
            <w:r w:rsidRPr="001A08D9">
              <w:rPr>
                <w:highlight w:val="magenta"/>
              </w:rPr>
              <w:t>);</w:t>
            </w:r>
          </w:p>
          <w:p w14:paraId="64DD26FD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132D9619" w14:textId="77777777" w:rsidR="00C634D7" w:rsidRDefault="00C634D7" w:rsidP="00C634D7">
            <w:pPr>
              <w:spacing w:after="0"/>
            </w:pPr>
            <w:r>
              <w:t xml:space="preserve">    //@siclog "Steps 18-19"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E3FCEB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v_NAS_SecurityReturnValue</w:t>
            </w:r>
            <w:proofErr w:type="spellEnd"/>
            <w:r>
              <w:t xml:space="preserve"> := </w:t>
            </w:r>
            <w:proofErr w:type="spellStart"/>
            <w:r>
              <w:t>f_NR_NASSecurityModeProcedure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 w:rsidRPr="001A08D9">
              <w:rPr>
                <w:highlight w:val="cyan"/>
              </w:rPr>
              <w:t>Initial_NoSecurity</w:t>
            </w:r>
            <w:proofErr w:type="spellEnd"/>
            <w:r>
              <w:t xml:space="preserve">,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036ABA49" w14:textId="77777777" w:rsidR="00C634D7" w:rsidRDefault="00C634D7" w:rsidP="00C634D7">
            <w:pPr>
              <w:spacing w:after="0"/>
            </w:pPr>
          </w:p>
          <w:p w14:paraId="3079401D" w14:textId="77777777" w:rsidR="00C634D7" w:rsidRDefault="00C634D7" w:rsidP="00C634D7">
            <w:pPr>
              <w:spacing w:after="0"/>
            </w:pPr>
            <w:r>
              <w:t xml:space="preserve">    // Store GMM Mobility Info now</w:t>
            </w:r>
          </w:p>
          <w:p w14:paraId="369D57DA" w14:textId="77777777" w:rsidR="00C634D7" w:rsidRDefault="00C634D7" w:rsidP="00C634D7">
            <w:pPr>
              <w:spacing w:after="0"/>
            </w:pPr>
            <w:r>
              <w:t xml:space="preserve">    f_NR5GC_MobileInfo_SetGMM_MobilityInfo(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4D400C54" w14:textId="77777777" w:rsidR="00C634D7" w:rsidRDefault="00C634D7" w:rsidP="00C634D7">
            <w:pPr>
              <w:spacing w:after="0"/>
            </w:pPr>
          </w:p>
          <w:p w14:paraId="2D25CCF5" w14:textId="77777777" w:rsidR="00C634D7" w:rsidRDefault="00C634D7" w:rsidP="00C634D7">
            <w:pPr>
              <w:spacing w:after="0"/>
            </w:pPr>
            <w:r>
              <w:t xml:space="preserve">    //@siclog "Steps 20-21"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348FB3" w14:textId="77777777" w:rsidR="00C634D7" w:rsidRDefault="00C634D7" w:rsidP="00C634D7">
            <w:pPr>
              <w:spacing w:after="0"/>
            </w:pPr>
            <w:r>
              <w:t xml:space="preserve">    // RRC Security Mode procedure</w:t>
            </w:r>
          </w:p>
          <w:p w14:paraId="61797E72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f_NR_RRC_ActivateSecurity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v_NAS_SecurityReturnValue.NasCount</w:t>
            </w:r>
            <w:proofErr w:type="spellEnd"/>
            <w:r>
              <w:t xml:space="preserve">)); // Use </w:t>
            </w:r>
            <w:proofErr w:type="spellStart"/>
            <w:r>
              <w:t>NasCount</w:t>
            </w:r>
            <w:proofErr w:type="spellEnd"/>
            <w:r>
              <w:t xml:space="preserve"> returned from NAS S.M. Complete</w:t>
            </w:r>
          </w:p>
          <w:p w14:paraId="0CF4D301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274F7CF2" w14:textId="77777777" w:rsidR="00C634D7" w:rsidRDefault="00C634D7" w:rsidP="00C634D7">
            <w:pPr>
              <w:spacing w:after="0"/>
            </w:pPr>
            <w:r>
              <w:t xml:space="preserve">    //@siclog "Steps 22-23"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791081" w14:textId="77777777" w:rsidR="00C634D7" w:rsidRDefault="00C634D7" w:rsidP="00C634D7">
            <w:pPr>
              <w:spacing w:after="0"/>
            </w:pPr>
            <w:r>
              <w:t xml:space="preserve">    // UE Capability</w:t>
            </w:r>
          </w:p>
          <w:p w14:paraId="527AEE5E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f_NR_Capability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51176D41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AC7400A" w14:textId="77777777" w:rsidR="00C634D7" w:rsidRDefault="00C634D7" w:rsidP="00C634D7">
            <w:pPr>
              <w:spacing w:after="0"/>
            </w:pPr>
            <w:r>
              <w:t xml:space="preserve">    //@siclog "Step 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8F088EA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 tsc_NR_RbId_SRB1, -,</w:t>
            </w:r>
          </w:p>
          <w:p w14:paraId="5EC14535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3788F80B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  // @sic R5-206426 sic@</w:t>
            </w:r>
          </w:p>
          <w:p w14:paraId="1CA08628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v_GUTIToSend</w:t>
            </w:r>
            <w:proofErr w:type="spellEnd"/>
            <w:r>
              <w:t>,</w:t>
            </w:r>
          </w:p>
          <w:p w14:paraId="55475CEF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v_TAIList</w:t>
            </w:r>
            <w:proofErr w:type="spellEnd"/>
            <w:r>
              <w:t>,</w:t>
            </w:r>
          </w:p>
          <w:p w14:paraId="2DC523B4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-,-,-,-,-,</w:t>
            </w:r>
          </w:p>
          <w:p w14:paraId="7EF772EC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v_GMM_MobilityInfo.SessionStatus</w:t>
            </w:r>
            <w:proofErr w:type="spellEnd"/>
          </w:p>
          <w:p w14:paraId="7600D353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))));</w:t>
            </w:r>
          </w:p>
          <w:p w14:paraId="18B80048" w14:textId="77777777" w:rsidR="00C634D7" w:rsidRDefault="00C634D7" w:rsidP="00C634D7">
            <w:pPr>
              <w:spacing w:after="0"/>
            </w:pPr>
            <w:r>
              <w:t xml:space="preserve">    //@siclog "Step 25"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5EF77A3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ECD8BDF" w14:textId="77777777" w:rsidR="00C634D7" w:rsidRDefault="00C634D7" w:rsidP="00C634D7">
            <w:pPr>
              <w:spacing w:after="0"/>
            </w:pPr>
            <w:r>
              <w:t xml:space="preserve">    if (match (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 xml:space="preserve">, </w:t>
            </w:r>
            <w:proofErr w:type="spellStart"/>
            <w:r>
              <w:t>cr_NG_REGISTRATION_COMPLETE</w:t>
            </w:r>
            <w:proofErr w:type="spellEnd"/>
            <w:r>
              <w:t>)) {</w:t>
            </w:r>
          </w:p>
          <w:p w14:paraId="1E7BB3D2" w14:textId="77777777" w:rsidR="00C634D7" w:rsidRDefault="00C634D7" w:rsidP="00C634D7">
            <w:pPr>
              <w:spacing w:after="0"/>
            </w:pPr>
            <w:r>
              <w:t xml:space="preserve">      </w:t>
            </w:r>
            <w:proofErr w:type="spellStart"/>
            <w:r>
              <w:t>f_NR_PreliminaryPass</w:t>
            </w:r>
            <w:proofErr w:type="spellEnd"/>
            <w:r>
              <w:t>(__FILE__, __LINE__, "Step 25");</w:t>
            </w:r>
          </w:p>
          <w:p w14:paraId="0AAE2F8C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5762C06F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27D5378" w14:textId="77777777" w:rsidR="00C634D7" w:rsidRDefault="00C634D7" w:rsidP="00C634D7">
            <w:pPr>
              <w:spacing w:after="0"/>
            </w:pPr>
            <w:r>
              <w:t xml:space="preserve">    //@siclog Step 26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CF7E0B6" w14:textId="77777777" w:rsidR="00C634D7" w:rsidRDefault="00C634D7" w:rsidP="00C634D7">
            <w:pPr>
              <w:spacing w:after="0"/>
            </w:pPr>
            <w:r>
              <w:t xml:space="preserve">    f_NR5GC_RRC_Idle_Steps16_20 (</w:t>
            </w:r>
            <w:proofErr w:type="spellStart"/>
            <w:r>
              <w:t>v_NGC_NASCellA</w:t>
            </w:r>
            <w:proofErr w:type="spellEnd"/>
            <w:r>
              <w:t xml:space="preserve">, -, </w:t>
            </w:r>
            <w:proofErr w:type="spellStart"/>
            <w:r>
              <w:t>TESTMode_OFF</w:t>
            </w:r>
            <w:proofErr w:type="spellEnd"/>
            <w:r>
              <w:t xml:space="preserve">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3AB1058B" w14:textId="6C746FD9" w:rsidR="004B1E0D" w:rsidRDefault="00C634D7" w:rsidP="00C634D7">
            <w:r>
              <w:t xml:space="preserve">  }</w:t>
            </w:r>
          </w:p>
        </w:tc>
      </w:tr>
    </w:tbl>
    <w:p w14:paraId="0F549BBB" w14:textId="77777777" w:rsidR="004B1E0D" w:rsidRDefault="004B1E0D" w:rsidP="00213FE3"/>
    <w:p w14:paraId="27102151" w14:textId="77777777" w:rsidR="00213FE3" w:rsidRDefault="00213FE3" w:rsidP="006D2480">
      <w:pPr>
        <w:rPr>
          <w:lang w:eastAsia="en-GB"/>
        </w:rPr>
      </w:pPr>
    </w:p>
    <w:p w14:paraId="44361023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54888065"/>
      <w:bookmarkStart w:id="17" w:name="_Toc129168798"/>
      <w:bookmarkStart w:id="18" w:name="_Toc122434494"/>
      <w:bookmarkStart w:id="19" w:name="_Toc295288971"/>
      <w:bookmarkStart w:id="20" w:name="_Toc325725666"/>
      <w:bookmarkEnd w:id="12"/>
      <w:bookmarkEnd w:id="13"/>
      <w:bookmarkEnd w:id="14"/>
      <w:r w:rsidRPr="00D268E5">
        <w:rPr>
          <w:rFonts w:cs="Arial"/>
        </w:rPr>
        <w:t>Branches executed</w:t>
      </w:r>
      <w:bookmarkEnd w:id="16"/>
      <w:bookmarkEnd w:id="17"/>
    </w:p>
    <w:p w14:paraId="091CDA89" w14:textId="491A2271" w:rsidR="00005DD9" w:rsidRPr="00C04E95" w:rsidRDefault="00064E40" w:rsidP="00700B7B">
      <w:r w:rsidRPr="00064E40">
        <w:rPr>
          <w:lang w:eastAsia="zh-CN"/>
        </w:rPr>
        <w:t xml:space="preserve">The test case was executed on </w:t>
      </w:r>
      <w:r w:rsidR="002902DA">
        <w:rPr>
          <w:rFonts w:cs="Arial"/>
        </w:rPr>
        <w:t xml:space="preserve">NR5GC band n41 </w:t>
      </w:r>
      <w:r w:rsidR="002902DA" w:rsidRPr="00662A05">
        <w:rPr>
          <w:rFonts w:cs="Arial"/>
        </w:rPr>
        <w:t>u</w:t>
      </w:r>
      <w:r w:rsidR="002902DA">
        <w:rPr>
          <w:rFonts w:cs="Arial"/>
        </w:rPr>
        <w:t>s</w:t>
      </w:r>
      <w:r w:rsidR="002902DA" w:rsidRPr="00662A05">
        <w:rPr>
          <w:rFonts w:cs="Arial"/>
        </w:rPr>
        <w:t>ing NR ciphering nea</w:t>
      </w:r>
      <w:r w:rsidR="002902DA">
        <w:rPr>
          <w:rFonts w:cs="Arial"/>
        </w:rPr>
        <w:t>2</w:t>
      </w:r>
      <w:r w:rsidR="002902DA" w:rsidRPr="00662A05">
        <w:rPr>
          <w:rFonts w:cs="Arial"/>
        </w:rPr>
        <w:t xml:space="preserve"> and integrity algorithm nia</w:t>
      </w:r>
      <w:r w:rsidR="002902DA">
        <w:rPr>
          <w:rFonts w:cs="Arial"/>
        </w:rPr>
        <w:t>2</w:t>
      </w:r>
    </w:p>
    <w:p w14:paraId="32F87CAE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1" w:name="_Toc129168799"/>
      <w:r w:rsidRPr="00D268E5">
        <w:rPr>
          <w:rFonts w:cs="Arial"/>
        </w:rPr>
        <w:lastRenderedPageBreak/>
        <w:t>Execution Log Files</w:t>
      </w:r>
      <w:bookmarkEnd w:id="18"/>
      <w:bookmarkEnd w:id="19"/>
      <w:bookmarkEnd w:id="20"/>
      <w:bookmarkEnd w:id="21"/>
      <w:r w:rsidRPr="00D268E5">
        <w:rPr>
          <w:rFonts w:cs="Arial"/>
        </w:rPr>
        <w:t xml:space="preserve"> </w:t>
      </w:r>
    </w:p>
    <w:p w14:paraId="01D400EC" w14:textId="6C22F785" w:rsidR="00446488" w:rsidRDefault="00111F62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2" w:name="_Toc129168800"/>
      <w:r w:rsidRPr="00111F62">
        <w:rPr>
          <w:lang w:eastAsia="ja-JP"/>
        </w:rPr>
        <w:t>4.1</w:t>
      </w:r>
      <w:r w:rsidRPr="00111F62">
        <w:rPr>
          <w:lang w:eastAsia="ja-JP"/>
        </w:rPr>
        <w:tab/>
        <w:t>Qualcomm Snapdragon X70 5G Modem-RF System</w:t>
      </w:r>
      <w:bookmarkEnd w:id="22"/>
    </w:p>
    <w:p w14:paraId="7129C9DD" w14:textId="3B9D170F" w:rsidR="004D0473" w:rsidRPr="004D0473" w:rsidRDefault="004D0473" w:rsidP="004D0473">
      <w:pPr>
        <w:rPr>
          <w:rFonts w:cs="Arial"/>
        </w:rPr>
      </w:pPr>
      <w:r w:rsidRPr="004D0473">
        <w:rPr>
          <w:rFonts w:cs="Arial"/>
        </w:rPr>
        <w:t>The Qualcomm Snapdragon X70 5G Modem-RF System passed this test case on Keysight S8704A Protocol Conformance Toolset</w:t>
      </w:r>
      <w:r w:rsidR="006374D8">
        <w:rPr>
          <w:rFonts w:cs="Arial"/>
        </w:rPr>
        <w:t xml:space="preserve"> </w:t>
      </w:r>
      <w:r w:rsidR="00885BAB">
        <w:rPr>
          <w:rFonts w:cs="Arial"/>
        </w:rPr>
        <w:t>,</w:t>
      </w:r>
      <w:r w:rsidR="006374D8">
        <w:rPr>
          <w:rFonts w:cs="Arial"/>
        </w:rPr>
        <w:t xml:space="preserve">and </w:t>
      </w:r>
      <w:r w:rsidR="006374D8" w:rsidRPr="006374D8">
        <w:rPr>
          <w:rFonts w:cs="Arial"/>
        </w:rPr>
        <w:t>R&amp;S® 5G Protocol Conformance Test platform</w:t>
      </w:r>
      <w:r w:rsidRPr="004D0473">
        <w:rPr>
          <w:rFonts w:cs="Arial"/>
        </w:rPr>
        <w:t>.</w:t>
      </w:r>
    </w:p>
    <w:p w14:paraId="3BCF4D94" w14:textId="3BFE472C" w:rsidR="004D0473" w:rsidRDefault="004D0473" w:rsidP="004D0473">
      <w:pPr>
        <w:rPr>
          <w:rFonts w:cs="Arial"/>
        </w:rPr>
      </w:pPr>
      <w:r w:rsidRPr="004D0473">
        <w:rPr>
          <w:rFonts w:cs="Arial"/>
        </w:rPr>
        <w:t>The documentation below is enclosed as evidence of the successful test case run [1]:</w:t>
      </w:r>
    </w:p>
    <w:p w14:paraId="24FD29DE" w14:textId="50A99936" w:rsidR="006374D8" w:rsidRDefault="006374D8" w:rsidP="004D0473">
      <w:pPr>
        <w:rPr>
          <w:rFonts w:cs="Arial"/>
        </w:rPr>
      </w:pPr>
      <w:r>
        <w:rPr>
          <w:rFonts w:cs="Arial"/>
        </w:rPr>
        <w:t>Keysight</w:t>
      </w:r>
    </w:p>
    <w:p w14:paraId="62AF20F1" w14:textId="77777777" w:rsidR="00756C77" w:rsidRPr="00C549CB" w:rsidRDefault="00756C77" w:rsidP="00756C77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38F9F54" w14:textId="252A0B63" w:rsidR="00756C77" w:rsidRPr="00C549CB" w:rsidRDefault="00756C77" w:rsidP="00756C77">
      <w:pPr>
        <w:overflowPunct w:val="0"/>
        <w:autoSpaceDE w:val="0"/>
        <w:autoSpaceDN w:val="0"/>
        <w:adjustRightInd w:val="0"/>
        <w:ind w:left="568"/>
        <w:rPr>
          <w:rFonts w:cs="Arial"/>
        </w:rPr>
      </w:pPr>
      <w:r>
        <w:rPr>
          <w:rFonts w:cs="Arial"/>
        </w:rPr>
        <w:t>Keysight \</w:t>
      </w:r>
      <w:r w:rsidRPr="00C549CB">
        <w:rPr>
          <w:rFonts w:cs="Arial"/>
        </w:rPr>
        <w:t>TC_</w:t>
      </w:r>
      <w:r w:rsidR="006374D8" w:rsidRPr="006374D8">
        <w:rPr>
          <w:rFonts w:cs="Arial"/>
        </w:rPr>
        <w:t>9_1_11_3_</w:t>
      </w:r>
      <w:r w:rsidRPr="00C549CB">
        <w:rPr>
          <w:rFonts w:cs="Arial"/>
        </w:rPr>
        <w:t>LOG.html</w:t>
      </w:r>
    </w:p>
    <w:p w14:paraId="67E05B4A" w14:textId="77777777" w:rsidR="00756C77" w:rsidRPr="00C549CB" w:rsidRDefault="00756C77" w:rsidP="00756C77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251B16CD" w14:textId="7A2B4AF9" w:rsidR="00756C77" w:rsidRDefault="00756C77" w:rsidP="00756C7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     Keysight \</w:t>
      </w:r>
      <w:r w:rsidRPr="00C549CB">
        <w:rPr>
          <w:rFonts w:cs="Arial"/>
        </w:rPr>
        <w:t>TC_</w:t>
      </w:r>
      <w:r w:rsidR="006374D8" w:rsidRPr="006374D8">
        <w:rPr>
          <w:rFonts w:cs="Arial"/>
        </w:rPr>
        <w:t>9_1_11_3_</w:t>
      </w:r>
      <w:r w:rsidRPr="00C549CB">
        <w:rPr>
          <w:rFonts w:cs="Arial"/>
        </w:rPr>
        <w:t>PIXIT.xml</w:t>
      </w:r>
    </w:p>
    <w:p w14:paraId="4E837355" w14:textId="4479A61F" w:rsidR="006374D8" w:rsidRDefault="006374D8" w:rsidP="006374D8">
      <w:pPr>
        <w:rPr>
          <w:rFonts w:cs="Arial"/>
        </w:rPr>
      </w:pPr>
      <w:r>
        <w:rPr>
          <w:rFonts w:cs="Arial"/>
        </w:rPr>
        <w:t>R&amp;S</w:t>
      </w:r>
    </w:p>
    <w:p w14:paraId="23EC7193" w14:textId="3296BBC0" w:rsidR="006374D8" w:rsidRPr="00C549CB" w:rsidRDefault="006374D8" w:rsidP="006374D8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 w:rsidRPr="00C549CB">
        <w:rPr>
          <w:rFonts w:cs="Arial"/>
          <w:b/>
        </w:rPr>
        <w:t>Test case execution log</w:t>
      </w:r>
      <w:r w:rsidR="001A433D">
        <w:rPr>
          <w:rFonts w:cs="Arial"/>
          <w:b/>
        </w:rPr>
        <w:t xml:space="preserve"> and </w:t>
      </w:r>
      <w:r w:rsidR="001A433D" w:rsidRPr="00C549CB">
        <w:rPr>
          <w:rFonts w:cs="Arial"/>
          <w:b/>
        </w:rPr>
        <w:t>PICS/PIXIT parameter</w:t>
      </w:r>
      <w:r w:rsidRPr="00C549CB">
        <w:rPr>
          <w:rFonts w:cs="Arial"/>
          <w:b/>
        </w:rPr>
        <w:t xml:space="preserve"> file:</w:t>
      </w:r>
    </w:p>
    <w:p w14:paraId="40CDEB3F" w14:textId="58C5A73E" w:rsidR="006374D8" w:rsidRPr="00C549CB" w:rsidRDefault="006374D8" w:rsidP="006374D8">
      <w:pPr>
        <w:overflowPunct w:val="0"/>
        <w:autoSpaceDE w:val="0"/>
        <w:autoSpaceDN w:val="0"/>
        <w:adjustRightInd w:val="0"/>
        <w:ind w:left="568"/>
        <w:rPr>
          <w:rFonts w:cs="Arial"/>
        </w:rPr>
      </w:pPr>
      <w:r>
        <w:rPr>
          <w:rFonts w:cs="Arial"/>
        </w:rPr>
        <w:t>R&amp;S\</w:t>
      </w:r>
      <w:r w:rsidRPr="006374D8">
        <w:rPr>
          <w:rFonts w:cs="Arial"/>
        </w:rPr>
        <w:t>tc_9_1_11_3_QC.log</w:t>
      </w:r>
    </w:p>
    <w:p w14:paraId="2C21058B" w14:textId="471EFB27" w:rsidR="006374D8" w:rsidRDefault="006374D8" w:rsidP="00F829B4">
      <w:pPr>
        <w:rPr>
          <w:rFonts w:cs="Arial"/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 w:rsidRPr="00F829B4">
        <w:t>(</w:t>
      </w:r>
      <w:r w:rsidRPr="00F829B4">
        <w:rPr>
          <w:u w:val="single"/>
        </w:rPr>
        <w:t>Note:</w:t>
      </w:r>
      <w:r w:rsidRPr="00F829B4">
        <w:t xml:space="preserve"> PICS/PIXIT settings are captured at the beginning of the TLI log)</w:t>
      </w:r>
    </w:p>
    <w:p w14:paraId="0321AB5B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3" w:name="_Toc122434496"/>
      <w:bookmarkStart w:id="24" w:name="_Toc295288973"/>
      <w:bookmarkStart w:id="25" w:name="_Toc325725668"/>
      <w:bookmarkStart w:id="26" w:name="_Toc129168801"/>
      <w:r w:rsidRPr="00D268E5">
        <w:rPr>
          <w:rFonts w:cs="Arial"/>
        </w:rPr>
        <w:t>References</w:t>
      </w:r>
      <w:bookmarkEnd w:id="23"/>
      <w:bookmarkEnd w:id="24"/>
      <w:bookmarkEnd w:id="25"/>
      <w:bookmarkEnd w:id="2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41FEE8AF" w14:textId="77777777" w:rsidTr="00F829B4">
        <w:tc>
          <w:tcPr>
            <w:tcW w:w="709" w:type="dxa"/>
            <w:hideMark/>
          </w:tcPr>
          <w:p w14:paraId="3DB77FA6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43A8E8FC" w14:textId="188E7D2B" w:rsidR="00446488" w:rsidRPr="00D268E5" w:rsidRDefault="00996707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996707">
              <w:t>R5s230</w:t>
            </w:r>
            <w:r w:rsidR="006374D8">
              <w:t>231</w:t>
            </w:r>
            <w:r w:rsidR="00AB3F52" w:rsidRPr="00D268E5">
              <w:t xml:space="preserve">:   </w:t>
            </w:r>
            <w:r w:rsidR="006374D8">
              <w:t>S</w:t>
            </w:r>
            <w:r w:rsidR="006374D8" w:rsidRPr="006374D8">
              <w:t>upporting information for addition of NR5GC test case 9.1.11.3 in FR1</w:t>
            </w:r>
          </w:p>
        </w:tc>
      </w:tr>
    </w:tbl>
    <w:p w14:paraId="6B3152F2" w14:textId="77777777" w:rsidR="00446488" w:rsidRPr="00D268E5" w:rsidRDefault="00446488" w:rsidP="00446488">
      <w:pPr>
        <w:rPr>
          <w:noProof/>
          <w:lang w:val="en-US"/>
        </w:rPr>
      </w:pPr>
    </w:p>
    <w:p w14:paraId="5E47F1CB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A0764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1A5D6" w14:textId="77777777" w:rsidR="00526D07" w:rsidRDefault="00526D07">
      <w:r>
        <w:separator/>
      </w:r>
    </w:p>
  </w:endnote>
  <w:endnote w:type="continuationSeparator" w:id="0">
    <w:p w14:paraId="0C1316DD" w14:textId="77777777" w:rsidR="00526D07" w:rsidRDefault="0052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D8B43" w14:textId="77777777" w:rsidR="00526D07" w:rsidRDefault="00526D07">
      <w:r>
        <w:separator/>
      </w:r>
    </w:p>
  </w:footnote>
  <w:footnote w:type="continuationSeparator" w:id="0">
    <w:p w14:paraId="192998C5" w14:textId="77777777" w:rsidR="00526D07" w:rsidRDefault="00526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E1315"/>
    <w:multiLevelType w:val="hybridMultilevel"/>
    <w:tmpl w:val="B1F6D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8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65E52"/>
    <w:multiLevelType w:val="hybridMultilevel"/>
    <w:tmpl w:val="42729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6445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025372">
    <w:abstractNumId w:val="15"/>
  </w:num>
  <w:num w:numId="3" w16cid:durableId="1343969130">
    <w:abstractNumId w:val="8"/>
  </w:num>
  <w:num w:numId="4" w16cid:durableId="2035569296">
    <w:abstractNumId w:val="16"/>
  </w:num>
  <w:num w:numId="5" w16cid:durableId="1677682356">
    <w:abstractNumId w:val="0"/>
  </w:num>
  <w:num w:numId="6" w16cid:durableId="1455948750">
    <w:abstractNumId w:val="30"/>
  </w:num>
  <w:num w:numId="7" w16cid:durableId="988434750">
    <w:abstractNumId w:val="17"/>
  </w:num>
  <w:num w:numId="8" w16cid:durableId="910888186">
    <w:abstractNumId w:val="1"/>
  </w:num>
  <w:num w:numId="9" w16cid:durableId="1010720907">
    <w:abstractNumId w:val="9"/>
  </w:num>
  <w:num w:numId="10" w16cid:durableId="891582076">
    <w:abstractNumId w:val="4"/>
  </w:num>
  <w:num w:numId="11" w16cid:durableId="796215790">
    <w:abstractNumId w:val="25"/>
  </w:num>
  <w:num w:numId="12" w16cid:durableId="1854412040">
    <w:abstractNumId w:val="11"/>
  </w:num>
  <w:num w:numId="13" w16cid:durableId="902759965">
    <w:abstractNumId w:val="33"/>
  </w:num>
  <w:num w:numId="14" w16cid:durableId="1267690967">
    <w:abstractNumId w:val="36"/>
  </w:num>
  <w:num w:numId="15" w16cid:durableId="932400411">
    <w:abstractNumId w:val="26"/>
  </w:num>
  <w:num w:numId="16" w16cid:durableId="1611350366">
    <w:abstractNumId w:val="34"/>
  </w:num>
  <w:num w:numId="17" w16cid:durableId="1543445977">
    <w:abstractNumId w:val="27"/>
  </w:num>
  <w:num w:numId="18" w16cid:durableId="1295332331">
    <w:abstractNumId w:val="13"/>
  </w:num>
  <w:num w:numId="19" w16cid:durableId="2101369510">
    <w:abstractNumId w:val="31"/>
  </w:num>
  <w:num w:numId="20" w16cid:durableId="1750347279">
    <w:abstractNumId w:val="32"/>
  </w:num>
  <w:num w:numId="21" w16cid:durableId="2083331297">
    <w:abstractNumId w:val="2"/>
  </w:num>
  <w:num w:numId="22" w16cid:durableId="155463226">
    <w:abstractNumId w:val="35"/>
  </w:num>
  <w:num w:numId="23" w16cid:durableId="1733498628">
    <w:abstractNumId w:val="21"/>
  </w:num>
  <w:num w:numId="24" w16cid:durableId="1901675251">
    <w:abstractNumId w:val="7"/>
  </w:num>
  <w:num w:numId="25" w16cid:durableId="1084764690">
    <w:abstractNumId w:val="12"/>
  </w:num>
  <w:num w:numId="26" w16cid:durableId="516387702">
    <w:abstractNumId w:val="5"/>
  </w:num>
  <w:num w:numId="27" w16cid:durableId="2111126074">
    <w:abstractNumId w:val="28"/>
  </w:num>
  <w:num w:numId="28" w16cid:durableId="946158472">
    <w:abstractNumId w:val="20"/>
  </w:num>
  <w:num w:numId="29" w16cid:durableId="261496498">
    <w:abstractNumId w:val="18"/>
  </w:num>
  <w:num w:numId="30" w16cid:durableId="940600230">
    <w:abstractNumId w:val="6"/>
  </w:num>
  <w:num w:numId="31" w16cid:durableId="79303722">
    <w:abstractNumId w:val="10"/>
  </w:num>
  <w:num w:numId="32" w16cid:durableId="1739010920">
    <w:abstractNumId w:val="22"/>
  </w:num>
  <w:num w:numId="33" w16cid:durableId="1922909509">
    <w:abstractNumId w:val="23"/>
  </w:num>
  <w:num w:numId="34" w16cid:durableId="328603902">
    <w:abstractNumId w:val="29"/>
  </w:num>
  <w:num w:numId="35" w16cid:durableId="1344623498">
    <w:abstractNumId w:val="24"/>
  </w:num>
  <w:num w:numId="36" w16cid:durableId="1619873704">
    <w:abstractNumId w:val="3"/>
  </w:num>
  <w:num w:numId="37" w16cid:durableId="480732628">
    <w:abstractNumId w:val="19"/>
  </w:num>
  <w:num w:numId="38" w16cid:durableId="120529150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6DC"/>
    <w:rsid w:val="00013548"/>
    <w:rsid w:val="0001511B"/>
    <w:rsid w:val="00020FF7"/>
    <w:rsid w:val="00022BE0"/>
    <w:rsid w:val="00022E4A"/>
    <w:rsid w:val="00023754"/>
    <w:rsid w:val="00023B5C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559"/>
    <w:rsid w:val="000879B9"/>
    <w:rsid w:val="0009046C"/>
    <w:rsid w:val="0009310B"/>
    <w:rsid w:val="00094FDE"/>
    <w:rsid w:val="00096ACE"/>
    <w:rsid w:val="000A1B8F"/>
    <w:rsid w:val="000A1C38"/>
    <w:rsid w:val="000A2395"/>
    <w:rsid w:val="000A23BB"/>
    <w:rsid w:val="000A37EE"/>
    <w:rsid w:val="000A3AC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1F62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33D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305"/>
    <w:rsid w:val="001D268E"/>
    <w:rsid w:val="001D2A82"/>
    <w:rsid w:val="001D66C5"/>
    <w:rsid w:val="001E0099"/>
    <w:rsid w:val="001E1DF4"/>
    <w:rsid w:val="001E290B"/>
    <w:rsid w:val="001E301D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66BE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102"/>
    <w:rsid w:val="0027727F"/>
    <w:rsid w:val="00277CE6"/>
    <w:rsid w:val="00280F5C"/>
    <w:rsid w:val="00281C58"/>
    <w:rsid w:val="00284306"/>
    <w:rsid w:val="002846AC"/>
    <w:rsid w:val="00284FEB"/>
    <w:rsid w:val="002860C4"/>
    <w:rsid w:val="002902DA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0A12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1261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1779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5EFF"/>
    <w:rsid w:val="00446488"/>
    <w:rsid w:val="004526D2"/>
    <w:rsid w:val="0045387E"/>
    <w:rsid w:val="00453AF8"/>
    <w:rsid w:val="00456D9F"/>
    <w:rsid w:val="0045707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A4BD9"/>
    <w:rsid w:val="004A7F8E"/>
    <w:rsid w:val="004B0C24"/>
    <w:rsid w:val="004B1E0D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6D07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0507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74D8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5D8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1FD5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BB7"/>
    <w:rsid w:val="007C5140"/>
    <w:rsid w:val="007D3FB8"/>
    <w:rsid w:val="007D485D"/>
    <w:rsid w:val="007D69A4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15F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BAB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16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0B01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169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5A2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238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1EFF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73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04FB"/>
    <w:rsid w:val="00C259BF"/>
    <w:rsid w:val="00C31147"/>
    <w:rsid w:val="00C31799"/>
    <w:rsid w:val="00C33A7F"/>
    <w:rsid w:val="00C34AAB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34D7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F71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D7D76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24F5"/>
    <w:rsid w:val="00DB72EB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0A0"/>
    <w:rsid w:val="00F80452"/>
    <w:rsid w:val="00F824A4"/>
    <w:rsid w:val="00F829B4"/>
    <w:rsid w:val="00F9014C"/>
    <w:rsid w:val="00F90922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ui-provider">
    <w:name w:val="ui-provider"/>
    <w:basedOn w:val="DefaultParagraphFont"/>
    <w:rsid w:val="00580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10</Pages>
  <Words>3405</Words>
  <Characters>19412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22772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52</cp:revision>
  <cp:lastPrinted>1900-01-01T00:00:00Z</cp:lastPrinted>
  <dcterms:created xsi:type="dcterms:W3CDTF">2023-01-04T11:09:00Z</dcterms:created>
  <dcterms:modified xsi:type="dcterms:W3CDTF">2023-03-09T11:12:00Z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