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AB8B" w14:textId="2213F104" w:rsidR="002E0A75" w:rsidRDefault="002E0A75" w:rsidP="002E0A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4068CDB6" w14:textId="77777777" w:rsidR="002E0A75" w:rsidRDefault="002E0A75" w:rsidP="002E0A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2E0A75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393CFD4" w:rsidR="00A23329" w:rsidRPr="004D4938" w:rsidRDefault="004D4938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D4938">
              <w:rPr>
                <w:rFonts w:cs="Arial"/>
                <w:b/>
                <w:bCs/>
                <w:color w:val="000000"/>
                <w:sz w:val="24"/>
                <w:szCs w:val="24"/>
              </w:rPr>
              <w:t>2869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32D98603" w:rsidR="00A23329" w:rsidRPr="00410371" w:rsidRDefault="002E0A75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65955EAF" w:rsidR="00A23329" w:rsidRPr="00410371" w:rsidRDefault="002E0A75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D269CC7" w:rsidR="004F65F7" w:rsidRPr="00BA46F9" w:rsidRDefault="00631249" w:rsidP="00BA46F9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ED17F2">
              <w:t>PDCP</w:t>
            </w:r>
            <w:r w:rsidR="00D821D2">
              <w:t xml:space="preserve"> </w:t>
            </w:r>
            <w:r w:rsidR="00ED17F2">
              <w:t>Test Case 7.1.3.5.2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0B49D10" w:rsidR="00A23329" w:rsidRDefault="00746CB5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746CB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1C49FF40" w:rsidR="00ED17F2" w:rsidRDefault="00ED17F2" w:rsidP="00ED17F2">
            <w:pPr>
              <w:pStyle w:val="CRCoverPage"/>
              <w:spacing w:after="0"/>
              <w:ind w:left="100"/>
            </w:pPr>
            <w:r>
              <w:t>2022-12-05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2E0A75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2E0A7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65B99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1, 2C, 3, and 7 all state that: “The SS sends a PDCP Data PDU on the split DRB on AM RLC entity configured for SCG on PSCell.”</w:t>
            </w:r>
          </w:p>
          <w:p w14:paraId="2324CF4E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</w:p>
          <w:p w14:paraId="2D9676B3" w14:textId="31CABFB1" w:rsidR="00B551DA" w:rsidRDefault="00B551DA" w:rsidP="00B551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implementation always transmits PDCP Data PDU on NR Cell 1. However for NR-DC, the PSCell configured for SCG is NR Cell 10.</w:t>
            </w:r>
          </w:p>
          <w:p w14:paraId="4A28A671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</w:p>
          <w:p w14:paraId="08D6BC51" w14:textId="6187B0CC" w:rsidR="000517C9" w:rsidRPr="00077247" w:rsidRDefault="00B551DA" w:rsidP="00B551DA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>This function needs to be aligned with the prose and handle different PSCells depending on the test case configuration.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66FD4DF8" w:rsidR="00AB0CD5" w:rsidRPr="00077247" w:rsidRDefault="00B551DA" w:rsidP="00CB15A5">
            <w:pPr>
              <w:pStyle w:val="CRCoverPage"/>
              <w:spacing w:after="0"/>
              <w:rPr>
                <w:noProof/>
              </w:rPr>
            </w:pPr>
            <w:r w:rsidRPr="00B551DA">
              <w:rPr>
                <w:noProof/>
                <w:lang w:eastAsia="zh-CN"/>
              </w:rPr>
              <w:t>Use new input parameter p_PSCellId to determine which cell to transmit and receive on.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9D3B858" w:rsidR="00A23329" w:rsidRPr="00CF39F2" w:rsidRDefault="00BA46F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A46F9">
              <w:rPr>
                <w:noProof/>
              </w:rPr>
              <w:t xml:space="preserve">A conformant UE will </w:t>
            </w:r>
            <w:r w:rsidR="005076FE">
              <w:rPr>
                <w:noProof/>
              </w:rPr>
              <w:t>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62C5AE4" w:rsidR="00A23329" w:rsidRDefault="003D7B7C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7.1.3.5.2</w:t>
            </w:r>
            <w:r w:rsidR="00AA6837">
              <w:rPr>
                <w:rFonts w:cs="Arial"/>
                <w:szCs w:val="18"/>
              </w:rPr>
              <w:t>.NR5GC</w:t>
            </w:r>
            <w:r>
              <w:rPr>
                <w:rFonts w:cs="Arial"/>
                <w:szCs w:val="18"/>
              </w:rPr>
              <w:t>, 7.1.3.5.2.ENDC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1A352DC3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0529640A" w:rsidR="00A23329" w:rsidRDefault="003D7B7C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EA798C5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11528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EBA0A42" w14:textId="087C852E" w:rsidR="007126F5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26F5" w:rsidRPr="0096172E">
        <w:rPr>
          <w:rFonts w:ascii="Arial" w:hAnsi="Arial" w:cs="Arial"/>
          <w:iCs/>
        </w:rPr>
        <w:t>Table of Contents</w:t>
      </w:r>
      <w:r w:rsidR="007126F5">
        <w:tab/>
      </w:r>
      <w:r w:rsidR="007126F5">
        <w:fldChar w:fldCharType="begin"/>
      </w:r>
      <w:r w:rsidR="007126F5">
        <w:instrText xml:space="preserve"> PAGEREF _Toc121152836 \h </w:instrText>
      </w:r>
      <w:r w:rsidR="007126F5">
        <w:fldChar w:fldCharType="separate"/>
      </w:r>
      <w:r w:rsidR="007126F5">
        <w:t>2</w:t>
      </w:r>
      <w:r w:rsidR="007126F5">
        <w:fldChar w:fldCharType="end"/>
      </w:r>
    </w:p>
    <w:p w14:paraId="22286F41" w14:textId="0D43B8D7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_Toc121152837 \h </w:instrText>
      </w:r>
      <w:r>
        <w:fldChar w:fldCharType="separate"/>
      </w:r>
      <w:r>
        <w:t>3</w:t>
      </w:r>
      <w:r>
        <w:fldChar w:fldCharType="end"/>
      </w:r>
    </w:p>
    <w:p w14:paraId="0440CBF6" w14:textId="5CFECB4C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_Toc121152838 \h </w:instrText>
      </w:r>
      <w:r>
        <w:fldChar w:fldCharType="separate"/>
      </w:r>
      <w:r>
        <w:t>3</w:t>
      </w:r>
      <w:r>
        <w:fldChar w:fldCharType="end"/>
      </w:r>
    </w:p>
    <w:p w14:paraId="44DD4A73" w14:textId="3B3167C2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_Toc121152839 \h </w:instrText>
      </w:r>
      <w:r>
        <w:fldChar w:fldCharType="separate"/>
      </w:r>
      <w:r>
        <w:t>3</w:t>
      </w:r>
      <w:r>
        <w:fldChar w:fldCharType="end"/>
      </w:r>
    </w:p>
    <w:p w14:paraId="787DEC73" w14:textId="74EE2750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_Toc121152840 \h </w:instrText>
      </w:r>
      <w:r>
        <w:fldChar w:fldCharType="separate"/>
      </w:r>
      <w:r>
        <w:t>4</w:t>
      </w:r>
      <w:r>
        <w:fldChar w:fldCharType="end"/>
      </w:r>
    </w:p>
    <w:p w14:paraId="11E4ED58" w14:textId="7F2EC542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_Toc121152841 \h </w:instrText>
      </w:r>
      <w:r>
        <w:fldChar w:fldCharType="separate"/>
      </w:r>
      <w:r>
        <w:t>6</w:t>
      </w:r>
      <w:r>
        <w:fldChar w:fldCharType="end"/>
      </w:r>
    </w:p>
    <w:p w14:paraId="1671FC4C" w14:textId="1C26D9D8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_Toc121152842 \h </w:instrText>
      </w:r>
      <w:r>
        <w:fldChar w:fldCharType="separate"/>
      </w:r>
      <w:r>
        <w:t>8</w:t>
      </w:r>
      <w:r>
        <w:fldChar w:fldCharType="end"/>
      </w:r>
    </w:p>
    <w:p w14:paraId="2DE8B359" w14:textId="0FDFA46D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_Toc121152843 \h </w:instrText>
      </w:r>
      <w:r>
        <w:fldChar w:fldCharType="separate"/>
      </w:r>
      <w:r>
        <w:t>10</w:t>
      </w:r>
      <w:r>
        <w:fldChar w:fldCharType="end"/>
      </w:r>
    </w:p>
    <w:p w14:paraId="61767724" w14:textId="53351899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6C975B4A" w14:textId="05960AF7" w:rsidR="00077247" w:rsidRDefault="005543BC" w:rsidP="005543BC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21152837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101B152F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76475D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0AC127CC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115283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7ED8E265" w14:textId="77777777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1152839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01CF0F71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3792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80B" w14:textId="363672A1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f_TC_7_1_3_5_2_NR_CheckULPrimaryPath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07BAB838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5D3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9E6E" w14:textId="77777777" w:rsidR="00141429" w:rsidRDefault="00141429" w:rsidP="00141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1, 2C, 3, and 7 all state that: “</w:t>
            </w:r>
            <w:r w:rsidRPr="00DA689E">
              <w:rPr>
                <w:noProof/>
              </w:rPr>
              <w:t>The SS sends a PDCP Data PDU on the split DRB on AM RLC entity configured for SCG on PSCell.</w:t>
            </w:r>
            <w:r>
              <w:rPr>
                <w:noProof/>
              </w:rPr>
              <w:t>”</w:t>
            </w:r>
          </w:p>
          <w:p w14:paraId="156DA46D" w14:textId="77777777" w:rsidR="00141429" w:rsidRDefault="00141429" w:rsidP="00141429">
            <w:pPr>
              <w:pStyle w:val="CRCoverPage"/>
              <w:spacing w:after="0"/>
              <w:rPr>
                <w:noProof/>
              </w:rPr>
            </w:pPr>
          </w:p>
          <w:p w14:paraId="49ACDD83" w14:textId="42F1400D" w:rsidR="00DA689E" w:rsidRPr="007A76AF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implementation always transmits PDCP Data PDU on NR Cell 1. For NR-DC, the PSCell configured for SCG is NR Cell 10. This function needs to be aligned with the prose and handle different PSCells depending on the test case configuration.</w:t>
            </w:r>
          </w:p>
        </w:tc>
      </w:tr>
      <w:tr w:rsidR="00DA689E" w14:paraId="712DCD5B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6B7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C10" w14:textId="77777777" w:rsidR="00DA689E" w:rsidRDefault="00141429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Use new input parameter p_PSCellId to determine which cell to transmit and receive on.</w:t>
            </w:r>
          </w:p>
          <w:p w14:paraId="13DC398B" w14:textId="77777777" w:rsidR="00125571" w:rsidRDefault="00125571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5EAEEB7" w14:textId="77777777" w:rsidR="00125571" w:rsidRDefault="00125571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Default value of NR Cell 1 is chosen to handle the EN-DC configuration without changes to PDCP_ENDC_NR.ttcn.</w:t>
            </w:r>
          </w:p>
          <w:p w14:paraId="5B5BF0B2" w14:textId="39F70E43" w:rsidR="00125571" w:rsidRPr="00141429" w:rsidRDefault="00125571" w:rsidP="008612EB">
            <w:pPr>
              <w:pStyle w:val="CRCoverPage"/>
              <w:spacing w:after="0"/>
              <w:rPr>
                <w:noProof/>
              </w:rPr>
            </w:pPr>
          </w:p>
        </w:tc>
      </w:tr>
      <w:tr w:rsidR="00DA689E" w14:paraId="28E801D6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FD1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DE4" w14:textId="5BC8B9D6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PDCP_TC_Common_NR</w:t>
            </w:r>
            <w:r w:rsidR="00DA689E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DA689E" w14:paraId="24F1715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3672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D19" w14:textId="77777777" w:rsidR="00DA689E" w:rsidRDefault="00DA689E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5D953D70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4162EC0C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AECE70E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AF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f_TC_7_1_3_5_2_NR_CheckULPrimaryPath(inout NR_PDCP_SS_State_Type p_NR_PDCP_State,// @sic R5s220567 sic@</w:t>
            </w:r>
          </w:p>
          <w:p w14:paraId="3F8A1C7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RlcBearerRouting_Type p_SCG_RoutingRlcRouting,</w:t>
            </w:r>
          </w:p>
          <w:p w14:paraId="3073DACD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RlcBearerRouting_Type p_PrimaryPath,</w:t>
            </w:r>
          </w:p>
          <w:p w14:paraId="679DB9D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RlcBearerRouting_Type p_SecondaryPath,</w:t>
            </w:r>
          </w:p>
          <w:p w14:paraId="28EE94D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charstring p_TestStep)  runs on NR_BASE_PTC</w:t>
            </w:r>
          </w:p>
          <w:p w14:paraId="63D0D6F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{// @sic R5-220641 sic@</w:t>
            </w:r>
          </w:p>
          <w:p w14:paraId="5DD4B4C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NR_PDCP_SDUList_Type v_SduList;</w:t>
            </w:r>
          </w:p>
          <w:p w14:paraId="4427FC5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(present) NR_PDCP_PDU_Type v_ExpectedPdu;</w:t>
            </w:r>
          </w:p>
          <w:p w14:paraId="4D08DC2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timer t_WaitForPdu:= 2.0;</w:t>
            </w:r>
          </w:p>
          <w:p w14:paraId="67F31E6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v_SduList := f_GenerateSDU (p_NR_PDCP_State, {64, 164});</w:t>
            </w:r>
          </w:p>
          <w:p w14:paraId="74E366B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52E90F0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1 or 2C" siclog@</w:t>
            </w:r>
          </w:p>
          <w:p w14:paraId="51F2DD41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PSCell Data PDU = 64 bytes.</w:t>
            </w:r>
          </w:p>
          <w:p w14:paraId="6D1EF2A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f_NR_PDCP_Send_SCGCell(p_NR_PDCP_State,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,v_SduList[0], p_SCG_RoutingRlcRouting);</w:t>
            </w:r>
          </w:p>
          <w:p w14:paraId="5750146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v_ExpectedPdu := f_NR_PDCP_PDU_Get(p_NR_PDCP_State.PDCP_SN_Size, p_NR_PDCP_State.RX_NEXT, v_SduList[0]);</w:t>
            </w:r>
          </w:p>
          <w:p w14:paraId="362AEF7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t_WaitForPdu.start;</w:t>
            </w:r>
          </w:p>
          <w:p w14:paraId="28313F0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alt{</w:t>
            </w:r>
          </w:p>
          <w:p w14:paraId="044B11F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p_PrimaryPath, -, {v_ExpectedPdu}))</w:t>
            </w:r>
          </w:p>
          <w:p w14:paraId="4EFCC2DD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 //@siclog "Step 2 or 2D" siclog@ Does UE transmit a PDCP Data PDU on the AM RLC entity configured for SCG on NR Cell 1 (PSCell)?</w:t>
            </w:r>
          </w:p>
          <w:p w14:paraId="51CC707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f_NR_PreliminaryPass(__FILE__, __LINE__, p_TestStep);</w:t>
            </w:r>
          </w:p>
          <w:p w14:paraId="2B03CA2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p_NR_PDCP_State.RX_NEXT := p_NR_PDCP_State.RX_NEXT + 1;</w:t>
            </w:r>
          </w:p>
          <w:p w14:paraId="4B6EAE6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t_WaitForPdu.stop;</w:t>
            </w:r>
          </w:p>
          <w:p w14:paraId="702591C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6C55D8B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  [] DRB.receive(car_NR_DRB_COMMON_IND_PDCP_PDUList_DC(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p_SecondaryPath, -, {v_ExpectedPdu}))</w:t>
            </w:r>
          </w:p>
          <w:p w14:paraId="34675CC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//Does UE transmit a PDCP Data PDU on the AM RLC secondary entity in next two seconds?</w:t>
            </w:r>
          </w:p>
          <w:p w14:paraId="7C5E89E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f_NR_SetVerdictFailOrInconc(__FILE__, __LINE__, p_TestStep);</w:t>
            </w:r>
          </w:p>
          <w:p w14:paraId="51DDD77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6A0851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t_WaitForPdu.timeout{</w:t>
            </w:r>
          </w:p>
          <w:p w14:paraId="171EA36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f_NR_SetVerdictFailOrInconc(__FILE__, __LINE__, p_TestStep);</w:t>
            </w:r>
          </w:p>
          <w:p w14:paraId="0D6FEE1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A0E380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2E895E6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 R5s220534 sic@</w:t>
            </w:r>
          </w:p>
          <w:p w14:paraId="77C1A53C" w14:textId="66F79625" w:rsidR="00DA689E" w:rsidRPr="0004131F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4D68F274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4E2A3B55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3B7EEB6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2E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f_TC_7_1_3_5_2_NR_CheckULPrimaryPath(inout NR_PDCP_SS_State_Type p_NR_PDCP_State,// @sic R5s220567 sic@</w:t>
            </w:r>
          </w:p>
          <w:p w14:paraId="57AC09C1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RlcBearerRouting_Type p_SCG_RoutingRlcRouting,</w:t>
            </w:r>
          </w:p>
          <w:p w14:paraId="7DFF1BA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RlcBearerRouting_Type p_PrimaryPath,</w:t>
            </w:r>
          </w:p>
          <w:p w14:paraId="3ED5077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RlcBearerRouting_Type p_SecondaryPath,</w:t>
            </w:r>
          </w:p>
          <w:p w14:paraId="0D8C882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charstring p_TestStep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634FCF7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          NR_CellId_Type p_PSCellId := 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 runs on NR_BASE_PTC</w:t>
            </w:r>
          </w:p>
          <w:p w14:paraId="07D6711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{// @sic R5-220641 sic@</w:t>
            </w:r>
          </w:p>
          <w:p w14:paraId="48BCE13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NR_PDCP_SDUList_Type v_SduList;</w:t>
            </w:r>
          </w:p>
          <w:p w14:paraId="111993E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(present) NR_PDCP_PDU_Type v_ExpectedPdu;</w:t>
            </w:r>
          </w:p>
          <w:p w14:paraId="1D4B442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timer t_WaitForPdu:= 2.0;</w:t>
            </w:r>
          </w:p>
          <w:p w14:paraId="6B8374F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v_SduList := f_GenerateSDU (p_NR_PDCP_State, {64, 164});</w:t>
            </w:r>
          </w:p>
          <w:p w14:paraId="2D2A58C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4C9BD33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1 or 2C" siclog@</w:t>
            </w:r>
          </w:p>
          <w:p w14:paraId="1103669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PSCell Data PDU = 64 bytes.</w:t>
            </w:r>
          </w:p>
          <w:p w14:paraId="4A834E6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f_NR_PDCP_Send_SCGCell(p_NR_PDCP_State,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,v_SduList[0], p_SCG_RoutingRlcRouting);</w:t>
            </w:r>
          </w:p>
          <w:p w14:paraId="2A638AF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v_ExpectedPdu := f_NR_PDCP_PDU_Get(p_NR_PDCP_State.PDCP_SN_Size, p_NR_PDCP_State.RX_NEXT, v_SduList[0]);</w:t>
            </w:r>
          </w:p>
          <w:p w14:paraId="47D67BB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t_WaitForPdu.start;</w:t>
            </w:r>
          </w:p>
          <w:p w14:paraId="0A54395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alt{</w:t>
            </w:r>
          </w:p>
          <w:p w14:paraId="5C2800F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p_PrimaryPath, -, {v_ExpectedPdu}))</w:t>
            </w:r>
          </w:p>
          <w:p w14:paraId="05B8E49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 //@siclog "Step 2 or 2D" siclog@ Does UE transmit a PDCP Data PDU on the AM RLC entity configured for SCG on NR Cell 1 (PSCell)?</w:t>
            </w:r>
          </w:p>
          <w:p w14:paraId="2126097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f_NR_PreliminaryPass(__FILE__, __LINE__, p_TestStep);</w:t>
            </w:r>
          </w:p>
          <w:p w14:paraId="4B45CBD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p_NR_PDCP_State.RX_NEXT := p_NR_PDCP_State.RX_NEXT + 1;</w:t>
            </w:r>
          </w:p>
          <w:p w14:paraId="4FA98DA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t_WaitForPdu.stop;</w:t>
            </w:r>
          </w:p>
          <w:p w14:paraId="36AC59B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CFAD31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p_SecondaryPath, -, {v_ExpectedPdu}))</w:t>
            </w:r>
          </w:p>
          <w:p w14:paraId="0D800A3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//Does UE transmit a PDCP Data PDU on the AM RLC secondary entity in next two seconds?</w:t>
            </w:r>
          </w:p>
          <w:p w14:paraId="0415C8E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f_NR_SetVerdictFailOrInconc(__FILE__, __LINE__, p_TestStep);</w:t>
            </w:r>
          </w:p>
          <w:p w14:paraId="52C96B0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41D052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t_WaitForPdu.timeout{</w:t>
            </w:r>
          </w:p>
          <w:p w14:paraId="385C6A5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f_NR_SetVerdictFailOrInconc(__FILE__, __LINE__, p_TestStep);</w:t>
            </w:r>
          </w:p>
          <w:p w14:paraId="4C67462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30FBC7E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6317C9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 R5s220534 sic@</w:t>
            </w:r>
          </w:p>
          <w:p w14:paraId="0BF511C8" w14:textId="73851D6B" w:rsidR="00DA689E" w:rsidRPr="0004131F" w:rsidRDefault="00EB0D69" w:rsidP="00EB0D69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40906754" w14:textId="524D99C7" w:rsidR="00DA689E" w:rsidRDefault="00DA689E" w:rsidP="0004131F">
      <w:pPr>
        <w:spacing w:after="0"/>
        <w:rPr>
          <w:b/>
          <w:lang w:val="pt-BR"/>
        </w:rPr>
      </w:pPr>
    </w:p>
    <w:p w14:paraId="0C2C368A" w14:textId="5718A91E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52840"/>
      <w:r>
        <w:rPr>
          <w:b/>
          <w:lang w:val="pt-BR"/>
        </w:rPr>
        <w:t xml:space="preserve">Change </w:t>
      </w:r>
      <w:r w:rsidR="00141429">
        <w:rPr>
          <w:b/>
          <w:lang w:val="pt-BR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37338895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090D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50C" w14:textId="09BD36EC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f_TC_7_1_3_5_2_Steps3to4b2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2FF151F1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9332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16A3" w14:textId="539FF601" w:rsidR="00DA689E" w:rsidRPr="007A76AF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43E70498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6583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7C1" w14:textId="2EAF8F18" w:rsidR="00DA689E" w:rsidRPr="00454F2D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7092585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EE0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12F" w14:textId="50D7E65C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PDCP_TC_Common_NR.ttcn</w:t>
            </w:r>
          </w:p>
        </w:tc>
      </w:tr>
      <w:tr w:rsidR="00DA689E" w14:paraId="63F79481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6775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E5B" w14:textId="77777777" w:rsidR="00DA689E" w:rsidRDefault="00DA689E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2C0904D6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710B55C3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3D2A7EE5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26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f_TC_7_1_3_5_2_Steps3to4b2(inout NR_PDCP_SS_State_Type p_NR_PDCP_State, // @sic R5s220567 sic@</w:t>
            </w:r>
          </w:p>
          <w:p w14:paraId="4B0C1B4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RlcBearerRouting_Type p_PrimaryPath,</w:t>
            </w:r>
          </w:p>
          <w:p w14:paraId="2A7F25F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RlcBearerRouting_Type p_SecondaryPath ) runs on NR_BASE_PTC {</w:t>
            </w:r>
          </w:p>
          <w:p w14:paraId="6AE0774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NR_PDCP_SDUList_Type v_SduList;</w:t>
            </w:r>
          </w:p>
          <w:p w14:paraId="404BE27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NR_PDCP_PDU_Type v_ExpectedPdu;</w:t>
            </w:r>
          </w:p>
          <w:p w14:paraId="3A3CA23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boolean v_ReceivedPdu := false;</w:t>
            </w:r>
          </w:p>
          <w:p w14:paraId="4327D26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t_WaitForPdu:= 2.0;</w:t>
            </w:r>
          </w:p>
          <w:p w14:paraId="69C06D2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v_SduList := f_GenerateSDU (p_NR_PDCP_State, {164});</w:t>
            </w:r>
          </w:p>
          <w:p w14:paraId="16282492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3" siclog@</w:t>
            </w:r>
          </w:p>
          <w:p w14:paraId="1D0FBFB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PSCell. Data PDU=164 bytes.</w:t>
            </w:r>
          </w:p>
          <w:p w14:paraId="003BB98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f_NR_PDCP_Send_SCGCell(p_NR_PDCP_State,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,v_SduList[0], p_PrimaryPath); //Primary path is configured on SCG  @sic R5-220641 sic@</w:t>
            </w:r>
          </w:p>
          <w:p w14:paraId="0E498AA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v_ExpectedPdu := f_NR_PDCP_PDU_Get(p_NR_PDCP_State.PDCP_SN_Size, p_NR_PDCP_State.RX_NEXT,v_SduList[0]);</w:t>
            </w:r>
          </w:p>
          <w:p w14:paraId="3657C50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t_WaitForPdu.start;</w:t>
            </w:r>
          </w:p>
          <w:p w14:paraId="602ED9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alt{</w:t>
            </w:r>
          </w:p>
          <w:p w14:paraId="00501B6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4a1-4b2" siclog@</w:t>
            </w:r>
          </w:p>
          <w:p w14:paraId="1C38F58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p_PrimaryPath, -, {v_ExpectedPdu}))</w:t>
            </w:r>
          </w:p>
          <w:p w14:paraId="502FCFC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5541D83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5A1052D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4a1");</w:t>
            </w:r>
          </w:p>
          <w:p w14:paraId="3F46663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0ACCCFC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4a1");</w:t>
            </w:r>
          </w:p>
          <w:p w14:paraId="6E4B15A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p_NR_PDCP_State.RX_NEXT := p_NR_PDCP_State.RX_NEXT + 1; //@sic R5s210275 sic@</w:t>
            </w:r>
          </w:p>
          <w:p w14:paraId="518A68C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45E294A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06D95E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271C5A1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5BA08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p_SecondaryPath, -, {v_ExpectedPdu})) //@sic R5s190401 sic@</w:t>
            </w:r>
          </w:p>
          <w:p w14:paraId="4CDBEA9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//Does UE transmit a PDCP Data PDU on the AM RLC secondary entity?</w:t>
            </w:r>
          </w:p>
          <w:p w14:paraId="2BC3DDE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1423C29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4b1");</w:t>
            </w:r>
          </w:p>
          <w:p w14:paraId="3AED5AD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3EC2121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4b2");</w:t>
            </w:r>
          </w:p>
          <w:p w14:paraId="363BDF9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p_NR_PDCP_State.RX_NEXT := p_NR_PDCP_State.RX_NEXT + 1; //@sic R5s210275 sic@</w:t>
            </w:r>
          </w:p>
          <w:p w14:paraId="31FE177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7BD65DF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69DF6F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3BBCA03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E5BBC1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t_WaitForPdu.timeout{</w:t>
            </w:r>
          </w:p>
          <w:p w14:paraId="304AC0B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</w:p>
          <w:p w14:paraId="3ECF7BC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(v_ReceivedPdu){//@sic R5s210065 sic@</w:t>
            </w:r>
          </w:p>
          <w:p w14:paraId="38CC589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false</w:t>
            </w:r>
          </w:p>
          <w:p w14:paraId="126F3D6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5094244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else{</w:t>
            </w:r>
          </w:p>
          <w:p w14:paraId="5E40EC5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4a1-4b2");</w:t>
            </w:r>
          </w:p>
          <w:p w14:paraId="7BB8C8E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7B0068A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59BC095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01D756D3" w14:textId="1DBE2DE3" w:rsidR="00DA689E" w:rsidRPr="0004131F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2252F169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630407EF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3CF50F3A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08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f_TC_7_1_3_5_2_Steps3to4b2(inout NR_PDCP_SS_State_Type p_NR_PDCP_State, // @sic R5s220567 sic@</w:t>
            </w:r>
          </w:p>
          <w:p w14:paraId="2BE7BB9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RlcBearerRouting_Type p_PrimaryPath,</w:t>
            </w:r>
          </w:p>
          <w:p w14:paraId="7413FC5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RlcBearerRouting_Type p_SecondaryPath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3DC5C00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NR_CellId_Type p_PSCellId := nr_Cell1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 runs on NR_BASE_PTC {</w:t>
            </w:r>
          </w:p>
          <w:p w14:paraId="6664753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NR_PDCP_SDUList_Type v_SduList;</w:t>
            </w:r>
          </w:p>
          <w:p w14:paraId="36F224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NR_PDCP_PDU_Type v_ExpectedPdu;</w:t>
            </w:r>
          </w:p>
          <w:p w14:paraId="0260318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boolean v_ReceivedPdu := false;</w:t>
            </w:r>
          </w:p>
          <w:p w14:paraId="3F59868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t_WaitForPdu:= 2.0;</w:t>
            </w:r>
          </w:p>
          <w:p w14:paraId="6889B0A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v_SduList := f_GenerateSDU (p_NR_PDCP_State, {164});</w:t>
            </w:r>
          </w:p>
          <w:p w14:paraId="054A9A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3" siclog@</w:t>
            </w:r>
          </w:p>
          <w:p w14:paraId="1A06FAC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PSCell. Data PDU=164 bytes.</w:t>
            </w:r>
          </w:p>
          <w:p w14:paraId="18CFF05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f_NR_PDCP_Send_SCGCell(p_NR_PDCP_State,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,v_SduList[0], p_PrimaryPath); //Primary path is configured on SCG  @sic R5-220641 sic@</w:t>
            </w:r>
          </w:p>
          <w:p w14:paraId="7C436AE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v_ExpectedPdu := f_NR_PDCP_PDU_Get(p_NR_PDCP_State.PDCP_SN_Size, p_NR_PDCP_State.RX_NEXT,v_SduList[0]);</w:t>
            </w:r>
          </w:p>
          <w:p w14:paraId="416A10F1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t_WaitForPdu.start;</w:t>
            </w:r>
          </w:p>
          <w:p w14:paraId="1D18B75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alt{</w:t>
            </w:r>
          </w:p>
          <w:p w14:paraId="583EF4A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4a1-4b2" siclog@</w:t>
            </w:r>
          </w:p>
          <w:p w14:paraId="023D69C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p_PrimaryPath, -, {v_ExpectedPdu}))</w:t>
            </w:r>
          </w:p>
          <w:p w14:paraId="0910352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4DD44A6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6436259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4a1");</w:t>
            </w:r>
          </w:p>
          <w:p w14:paraId="0C4D3C3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0A0CF25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4a1");</w:t>
            </w:r>
          </w:p>
          <w:p w14:paraId="2DB8AE1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p_NR_PDCP_State.RX_NEXT := p_NR_PDCP_State.RX_NEXT + 1; //@sic R5s210275 sic@</w:t>
            </w:r>
          </w:p>
          <w:p w14:paraId="20FBB00E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729DBAB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80FD538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027392C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26D17537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p_SecondaryPath, -, {v_ExpectedPdu})) //@sic R5s190401 sic@</w:t>
            </w:r>
          </w:p>
          <w:p w14:paraId="4C8A91EE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//Does UE transmit a PDCP Data PDU on the AM RLC secondary entity?</w:t>
            </w:r>
          </w:p>
          <w:p w14:paraId="7B0D24D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424BFE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4b1");</w:t>
            </w:r>
          </w:p>
          <w:p w14:paraId="7860717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26EE5872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4b2");</w:t>
            </w:r>
          </w:p>
          <w:p w14:paraId="20C3E27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p_NR_PDCP_State.RX_NEXT := p_NR_PDCP_State.RX_NEXT + 1; //@sic R5s210275 sic@</w:t>
            </w:r>
          </w:p>
          <w:p w14:paraId="15D38291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6E44A2E7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5A2A7AE4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2AB96A2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262A0E2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t_WaitForPdu.timeout{</w:t>
            </w:r>
          </w:p>
          <w:p w14:paraId="366E63B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</w:p>
          <w:p w14:paraId="43F3F9A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(v_ReceivedPdu){//@sic R5s210065 sic@</w:t>
            </w:r>
          </w:p>
          <w:p w14:paraId="01BD993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false</w:t>
            </w:r>
          </w:p>
          <w:p w14:paraId="61ACB8F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3A41971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else{</w:t>
            </w:r>
          </w:p>
          <w:p w14:paraId="014EC572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4a1-4b2");</w:t>
            </w:r>
          </w:p>
          <w:p w14:paraId="45F969B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0C58D638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71EC74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5788E3A" w14:textId="02D0040E" w:rsidR="00DA689E" w:rsidRPr="0004131F" w:rsidRDefault="00141429" w:rsidP="00141429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06114316" w14:textId="2055FAD7" w:rsidR="00DA689E" w:rsidRDefault="00DA689E" w:rsidP="0004131F">
      <w:pPr>
        <w:spacing w:after="0"/>
        <w:rPr>
          <w:b/>
          <w:lang w:val="pt-BR"/>
        </w:rPr>
      </w:pPr>
    </w:p>
    <w:p w14:paraId="198EDACB" w14:textId="75174181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52841"/>
      <w:r>
        <w:rPr>
          <w:b/>
          <w:lang w:val="pt-BR"/>
        </w:rPr>
        <w:t xml:space="preserve">Change </w:t>
      </w:r>
      <w:r w:rsidR="00125571">
        <w:rPr>
          <w:b/>
          <w:lang w:val="pt-BR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4A5636AC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8D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DAB" w14:textId="4C373B70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f_TC_7_1_3_5_2_Steps7to8b2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3067FB05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E3F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7F5" w14:textId="13A12B8B" w:rsidR="00DA689E" w:rsidRPr="007A76AF" w:rsidRDefault="00125571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  <w:p w14:paraId="4A0B5927" w14:textId="77777777" w:rsidR="00DA689E" w:rsidRPr="007A76AF" w:rsidRDefault="00DA689E" w:rsidP="008612EB">
            <w:pPr>
              <w:pStyle w:val="CRCoverPage"/>
              <w:spacing w:after="0"/>
              <w:rPr>
                <w:noProof/>
              </w:rPr>
            </w:pPr>
          </w:p>
        </w:tc>
      </w:tr>
      <w:tr w:rsidR="00DA689E" w14:paraId="6569296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C98F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778" w14:textId="4939525F" w:rsidR="00DA689E" w:rsidRPr="00454F2D" w:rsidRDefault="00125571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688972B5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B02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54D" w14:textId="6280CF67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PDCP_TC_Common_NR.ttcn</w:t>
            </w:r>
          </w:p>
        </w:tc>
      </w:tr>
      <w:tr w:rsidR="00DA689E" w14:paraId="530C387F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DC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E4E" w14:textId="77777777" w:rsidR="00DA689E" w:rsidRDefault="00DA689E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16E048E4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355903C2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EEF3BD5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A1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f_TC_7_1_3_5_2_Steps7to8b2(inout NR_PDCP_SS_State_Type p_NR_PDCP_State, // @sic R5s220567 sic@</w:t>
            </w:r>
          </w:p>
          <w:p w14:paraId="068662E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RlcBearerRouting_Type p_PrimaryPath,</w:t>
            </w:r>
          </w:p>
          <w:p w14:paraId="6C8E051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RlcBearerRouting_Type p_SecondaryPath ) runs on NR_BASE_PTC {</w:t>
            </w:r>
          </w:p>
          <w:p w14:paraId="1F676D1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boolean v_ReceivedPdu := false;</w:t>
            </w:r>
          </w:p>
          <w:p w14:paraId="5DD1353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NR_PDCP_SDUList_Type v_SduList;</w:t>
            </w:r>
          </w:p>
          <w:p w14:paraId="3DF376B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NR_PDCP_PDU_Type v_ExpectedPdu;</w:t>
            </w:r>
          </w:p>
          <w:p w14:paraId="401E2E5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t_WaitForPdu:= 2.0;</w:t>
            </w:r>
          </w:p>
          <w:p w14:paraId="60E55E2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  <w:p w14:paraId="5A59089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4ABFC6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v_SduList := f_GenerateSDU (p_NR_PDCP_State, {64});</w:t>
            </w:r>
          </w:p>
          <w:p w14:paraId="74FDAF1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//@siclog "Step 7" siclog@</w:t>
            </w:r>
          </w:p>
          <w:p w14:paraId="4332D262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PSCell. Data PDU = 64 bytes @sic R5s210065 sic@</w:t>
            </w:r>
          </w:p>
          <w:p w14:paraId="0FBDC8F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f_NR_PDCP_Send_SCGCell(p_NR_PDCP_State,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,v_SduList[0], p_PrimaryPath);//Primary path is configured on SCG  @sic R5-220641 sic@</w:t>
            </w:r>
          </w:p>
          <w:p w14:paraId="7ED2F9D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v_ExpectedPdu := f_NR_PDCP_PDU_Get(p_NR_PDCP_State.PDCP_SN_Size, p_NR_PDCP_State.RX_NEXT);</w:t>
            </w:r>
          </w:p>
          <w:p w14:paraId="7EC714E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t_WaitForPdu.start;</w:t>
            </w:r>
          </w:p>
          <w:p w14:paraId="3679C87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alt{</w:t>
            </w:r>
          </w:p>
          <w:p w14:paraId="790D7D3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8a1-8b2" siclog@</w:t>
            </w:r>
          </w:p>
          <w:p w14:paraId="158A637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p_PrimaryPath, -, {v_ExpectedPdu}))</w:t>
            </w:r>
          </w:p>
          <w:p w14:paraId="791722B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079CFB0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2C56853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8a1");</w:t>
            </w:r>
          </w:p>
          <w:p w14:paraId="0E419B1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05E7DB3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8a1");</w:t>
            </w:r>
          </w:p>
          <w:p w14:paraId="2AD0706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19748FC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7BBE0B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6DA995A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DDE8C6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p_SecondaryPath, -, {v_ExpectedPdu}))</w:t>
            </w:r>
          </w:p>
          <w:p w14:paraId="7DBCD40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//Does UE transmit a PDCP Data PDU on the AM RLC secondary entity ?</w:t>
            </w:r>
          </w:p>
          <w:p w14:paraId="501F32D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57EE265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8b1");</w:t>
            </w:r>
          </w:p>
          <w:p w14:paraId="6642A9D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267A275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8b2");</w:t>
            </w:r>
          </w:p>
          <w:p w14:paraId="37453CE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763F52F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765FE6F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582D568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5E5DFC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t_WaitForPdu.timeout{</w:t>
            </w:r>
          </w:p>
          <w:p w14:paraId="56A1D57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if (v_ReceivedPdu){</w:t>
            </w:r>
          </w:p>
          <w:p w14:paraId="19884B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v_ReceivedPdu := false</w:t>
            </w:r>
          </w:p>
          <w:p w14:paraId="1CBA74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380B352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else{</w:t>
            </w:r>
          </w:p>
          <w:p w14:paraId="210250C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f_NR_SetVerdictFailOrInconc(__FILE__, __LINE__, "Step 8a1-8b2");</w:t>
            </w:r>
          </w:p>
          <w:p w14:paraId="70E21D6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2D8E4E2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75943A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57FEA43A" w14:textId="46851F74" w:rsidR="00DA689E" w:rsidRPr="0004131F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</w:t>
            </w:r>
          </w:p>
        </w:tc>
      </w:tr>
    </w:tbl>
    <w:p w14:paraId="1AD73066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4C68809C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613A59D6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FA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f_TC_7_1_3_5_2_Steps7to8b2(inout NR_PDCP_SS_State_Type p_NR_PDCP_State, // @sic R5s220567 sic@</w:t>
            </w:r>
          </w:p>
          <w:p w14:paraId="1C0991E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RlcBearerRouting_Type p_PrimaryPath,</w:t>
            </w:r>
          </w:p>
          <w:p w14:paraId="362E659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RlcBearerRouting_Type p_SecondaryPath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2CFD220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 NR_CellId_Type p_PSCellId := nr_Cell1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 runs on NR_BASE_PTC {</w:t>
            </w:r>
          </w:p>
          <w:p w14:paraId="0610741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boolean v_ReceivedPdu := false;</w:t>
            </w:r>
          </w:p>
          <w:p w14:paraId="40434E22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NR_PDCP_SDUList_Type v_SduList;</w:t>
            </w:r>
          </w:p>
          <w:p w14:paraId="711940C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NR_PDCP_PDU_Type v_ExpectedPdu;</w:t>
            </w:r>
          </w:p>
          <w:p w14:paraId="70D6BE46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t_WaitForPdu:= 2.0;</w:t>
            </w:r>
          </w:p>
          <w:p w14:paraId="794E753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  <w:p w14:paraId="51F4C86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36B9F602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v_SduList := f_GenerateSDU (p_NR_PDCP_State, {64});</w:t>
            </w:r>
          </w:p>
          <w:p w14:paraId="171F8099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//@siclog "Step 7" siclog@</w:t>
            </w:r>
          </w:p>
          <w:p w14:paraId="2E95273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PSCell. Data PDU = 64 bytes @sic R5s210065 sic@</w:t>
            </w:r>
          </w:p>
          <w:p w14:paraId="2B0DC38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f_NR_PDCP_Send_SCGCell(p_NR_PDCP_State,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,v_SduList[0], p_PrimaryPath);//Primary path is configured on SCG  @sic R5-220641 sic@</w:t>
            </w:r>
          </w:p>
          <w:p w14:paraId="4A127FA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v_ExpectedPdu := f_NR_PDCP_PDU_Get(p_NR_PDCP_State.PDCP_SN_Size, p_NR_PDCP_State.RX_NEXT);</w:t>
            </w:r>
          </w:p>
          <w:p w14:paraId="42B9498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t_WaitForPdu.start;</w:t>
            </w:r>
          </w:p>
          <w:p w14:paraId="5946513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alt{</w:t>
            </w:r>
          </w:p>
          <w:p w14:paraId="79A6023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8a1-8b2" siclog@</w:t>
            </w:r>
          </w:p>
          <w:p w14:paraId="70AFFF6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p_PrimaryPath, -, {v_ExpectedPdu}))</w:t>
            </w:r>
          </w:p>
          <w:p w14:paraId="2AE4E86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2AB4B23A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712629B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8a1");</w:t>
            </w:r>
          </w:p>
          <w:p w14:paraId="601C5396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39BF7B2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8a1");</w:t>
            </w:r>
          </w:p>
          <w:p w14:paraId="01E57DD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5C184FD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BBB6BDC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50259A5B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D9F812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DRB.receive(car_NR_DRB_COMMON_IND_PDCP_PDUList_DC(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p_NR_PDCP_State.DRB_Id , p_SecondaryPath, -, {v_ExpectedPdu}))</w:t>
            </w:r>
          </w:p>
          <w:p w14:paraId="7B2B9FAB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 //Does UE transmit a PDCP Data PDU on the AM RLC secondary entity ?</w:t>
            </w:r>
          </w:p>
          <w:p w14:paraId="53995AC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(v_ReceivedPdu){</w:t>
            </w:r>
          </w:p>
          <w:p w14:paraId="3D3C87A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f_NR_SetVerdictFailOrInconc(__FILE__, __LINE__, "Step 8b1");</w:t>
            </w:r>
          </w:p>
          <w:p w14:paraId="562C886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}else{</w:t>
            </w:r>
          </w:p>
          <w:p w14:paraId="0578B70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f_NR_PreliminaryPass(__FILE__, __LINE__, "Step 8b2");</w:t>
            </w:r>
          </w:p>
          <w:p w14:paraId="0311329A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v_ReceivedPdu := true;</w:t>
            </w:r>
          </w:p>
          <w:p w14:paraId="45CEE8E1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     }</w:t>
            </w:r>
          </w:p>
          <w:p w14:paraId="2DC8DCA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0DC5C62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774F13E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t_WaitForPdu.timeout{</w:t>
            </w:r>
          </w:p>
          <w:p w14:paraId="2FBAF03D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if (v_ReceivedPdu){</w:t>
            </w:r>
          </w:p>
          <w:p w14:paraId="319F28E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v_ReceivedPdu := false</w:t>
            </w:r>
          </w:p>
          <w:p w14:paraId="41F1107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58118A4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else{</w:t>
            </w:r>
          </w:p>
          <w:p w14:paraId="33F3D3D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f_NR_SetVerdictFailOrInconc(__FILE__, __LINE__, "Step 8a1-8b2");</w:t>
            </w:r>
          </w:p>
          <w:p w14:paraId="2C11A79C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3C57C55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E3B7BB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0AA118A0" w14:textId="1B0704A3" w:rsidR="00DA689E" w:rsidRPr="0004131F" w:rsidRDefault="008B40E8" w:rsidP="008B40E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</w:t>
            </w:r>
          </w:p>
        </w:tc>
      </w:tr>
    </w:tbl>
    <w:p w14:paraId="2ECFE685" w14:textId="5B048F6C" w:rsidR="00141429" w:rsidRPr="00454F2D" w:rsidRDefault="00141429" w:rsidP="0014142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21152842"/>
      <w:r>
        <w:rPr>
          <w:b/>
          <w:lang w:val="pt-BR"/>
        </w:rPr>
        <w:lastRenderedPageBreak/>
        <w:t xml:space="preserve">Change </w:t>
      </w:r>
      <w:r w:rsidR="00125571">
        <w:rPr>
          <w:b/>
          <w:lang w:val="pt-BR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1429" w14:paraId="348EA8E7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5C7" w14:textId="77777777" w:rsidR="00141429" w:rsidRPr="003C0071" w:rsidRDefault="00141429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EDA" w14:textId="77777777" w:rsidR="00141429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5655A">
              <w:rPr>
                <w:rFonts w:ascii="Arial" w:hAnsi="Arial" w:cs="Arial"/>
                <w:bCs/>
                <w:lang w:eastAsia="de-DE"/>
              </w:rPr>
              <w:t>function fl_TC_7_1_3_5_2_NR_TestBody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141429" w14:paraId="2056CAAE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793D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8B8" w14:textId="67751B27" w:rsidR="00141429" w:rsidRPr="007A76AF" w:rsidRDefault="00141429" w:rsidP="00141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PSCell for NR-DC for Step 1, 2C, 3, and 7 is NR Cell 10.</w:t>
            </w:r>
          </w:p>
        </w:tc>
      </w:tr>
      <w:tr w:rsidR="00141429" w14:paraId="199DDB3E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34E7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487" w14:textId="3036C8B0" w:rsidR="00141429" w:rsidRPr="0095655A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Pass the PSCell (NR Cell 10) as input to the corresponding data loopback check functions of each step mentioned.</w:t>
            </w:r>
          </w:p>
        </w:tc>
      </w:tr>
      <w:tr w:rsidR="00141429" w14:paraId="6D8179B1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9816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88" w14:textId="77777777" w:rsidR="00141429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PDCP_NR5GC.ttcn</w:t>
            </w:r>
          </w:p>
        </w:tc>
      </w:tr>
      <w:tr w:rsidR="00141429" w14:paraId="1FB92C29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5A9D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E50" w14:textId="77777777" w:rsidR="00141429" w:rsidRDefault="00141429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1DDFE41C" w14:textId="77777777" w:rsidR="00141429" w:rsidRDefault="00141429" w:rsidP="00141429">
      <w:pPr>
        <w:spacing w:after="0"/>
        <w:rPr>
          <w:rFonts w:ascii="Arial" w:hAnsi="Arial"/>
          <w:b/>
          <w:sz w:val="32"/>
          <w:lang w:val="pt-BR"/>
        </w:rPr>
      </w:pPr>
    </w:p>
    <w:p w14:paraId="313EB707" w14:textId="77777777" w:rsidR="00141429" w:rsidRDefault="00141429" w:rsidP="0014142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41429" w:rsidRPr="0004131F" w14:paraId="7EA8633E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B8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fl_TC_7_1_3_5_2_NR_TestBody(NR_PDCP_SS_State_Type p_NR_PDCP_State,integer p_DRB_Id) runs on NR_BASE_PTC {</w:t>
            </w:r>
          </w:p>
          <w:p w14:paraId="7C5D640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DRB_ToAddModList v_DRB_ToAddModList;</w:t>
            </w:r>
          </w:p>
          <w:p w14:paraId="25D394B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(omit) RadioBearerConfig v_RadioBearerConfig2 := omit;</w:t>
            </w:r>
          </w:p>
          <w:p w14:paraId="40FE376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RRCReconfiguration_v1530_IEs v_V1530Ext;</w:t>
            </w:r>
          </w:p>
          <w:p w14:paraId="739F75D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0A-0B" siclog@</w:t>
            </w:r>
          </w:p>
          <w:p w14:paraId="47782DF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RRCReconfiguration message to configure the primary path on the MCG Cell.</w:t>
            </w:r>
          </w:p>
          <w:p w14:paraId="68874DF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v_DRB_ToAddModList := {cs_NR_DRB_ToAddMod(omit, p_DRB_Id, -, -, cs_NR_PDCP_Config_UlPath(ms500, len18bits, len18bits, tsc_NR_CellGroupId_MCG,-,- ,-, tsc_NR_DRB3))}; //@sic R5s211471 sic@</w:t>
            </w:r>
          </w:p>
          <w:p w14:paraId="29C7E22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v_RadioBearerConfig2 := cs_38508_RadioBearerConfigDef(-, v_DRB_ToAddModList);</w:t>
            </w:r>
          </w:p>
          <w:p w14:paraId="743B42E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v_V1530Ext := f_NRDC_BuildRRCReconfiguration_v1530(omit, omit, v_RadioBearerConfig2);</w:t>
            </w:r>
          </w:p>
          <w:p w14:paraId="2081E71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328A408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RRCReconfiguration message containing NR RadioBearerConfig to modify PDCP discardTimer value of SCG DRB.</w:t>
            </w:r>
          </w:p>
          <w:p w14:paraId="7CDA749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f_NR_SendRRCReconfiguration (nr_Cell1, -,-, v_V1530Ext);//@sic R5s210888 sic@</w:t>
            </w:r>
          </w:p>
          <w:p w14:paraId="63B71D1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02E30426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 SCG NR Cell10, Primary path NR Cell 1, Secondary path NR Cell 10</w:t>
            </w:r>
          </w:p>
          <w:p w14:paraId="5A22D9A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f_TC_7_1_3_5_2_NR_CheckULPrimaryPath(p_NR_PDCP_State, cs_RlcBearerRouting_NR(nr_Cell10), cs_RlcBearerRouting_NR(nr_Cell1), cs_RlcBearerRouting_NR(nr_Cell10), "Step2");</w:t>
            </w:r>
          </w:p>
          <w:p w14:paraId="0604D03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1B376D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2A-2B" siclog@</w:t>
            </w:r>
          </w:p>
          <w:p w14:paraId="5CE3C35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RRCReconfiguration message to configure the primary path on the SCG Cell.</w:t>
            </w:r>
          </w:p>
          <w:p w14:paraId="28C8DBC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v_DRB_ToAddModList := {cs_NR_DRB_ToAddMod(omit, p_DRB_Id, -, -, cs_NR_PDCP_Config_UlPath(ms500, len18bits, len18bits, tsc_NR_CellGroupId_SCG,-,- ,-, tsc_NR_DRB3))}; //@sic R5s211471 sic@</w:t>
            </w:r>
          </w:p>
          <w:p w14:paraId="3CA3907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v_RadioBearerConfig2 := cs_38508_RadioBearerConfigDef(-, v_DRB_ToAddModList);</w:t>
            </w:r>
          </w:p>
          <w:p w14:paraId="69E93FA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v_V1530Ext := f_NRDC_BuildRRCReconfiguration_v1530(omit, omit, v_RadioBearerConfig2);</w:t>
            </w:r>
          </w:p>
          <w:p w14:paraId="343AD1A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RRCReconfiguration message containing NR RadioBearerConfig to modify PDCP discardTimer value of SCG DRB.</w:t>
            </w:r>
          </w:p>
          <w:p w14:paraId="4F89455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f_NR_SendRRCReconfiguration (nr_Cell1, -,-, v_V1530Ext);//@sic R5s210888 sic@</w:t>
            </w:r>
          </w:p>
          <w:p w14:paraId="6036D0E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31F84E9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//SCG NR Cell10, Primary path NR Cell 10, Secondary path NR Cell 1</w:t>
            </w:r>
          </w:p>
          <w:p w14:paraId="1DEC8EB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2C-2D" siclog@</w:t>
            </w:r>
          </w:p>
          <w:p w14:paraId="172BC65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f_TC_7_1_3_5_2_NR_CheckULPrimaryPath(p_NR_PDCP_State,cs_RlcBearerRouting_NR(nr_Cell10), cs_RlcBearerRouting_NR(nr_Cell10), cs_RlcBearerRouting_NR(nr_Cell1), "Step2D");</w:t>
            </w:r>
          </w:p>
          <w:p w14:paraId="0565CD5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D83E14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f_TC_7_1_3_5_2_Steps3to4b2(p_NR_PDCP_State, cs_RlcBearerRouting_NR(nr_Cell10), cs_RlcBearerRouting_NR(nr_Cell1));</w:t>
            </w:r>
          </w:p>
          <w:p w14:paraId="3766CDC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7DF1AC86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5-6" siclog@</w:t>
            </w:r>
          </w:p>
          <w:p w14:paraId="3B74915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RRCReconfiguration message to configure new split DRB parameters, where the ul-DataSplitThreshold is equal to 0 bytes</w:t>
            </w:r>
          </w:p>
          <w:p w14:paraId="01F83F1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v_DRB_ToAddModList := {cs_NR_DRB_ToAddMod(omit, p_DRB_Id, -, -, cs_NR_PDCP_Config_UlPath(ms500, len18bits, len18bits, tsc_NR_CellGroupId_SCG,b0,- ,-, tsc_NR_DRB3))}; //@sic R5s211471 sic@</w:t>
            </w:r>
          </w:p>
          <w:p w14:paraId="2B988389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v_RadioBearerConfig2 := cs_38508_RadioBearerConfigDef(-, v_DRB_ToAddModList);</w:t>
            </w:r>
          </w:p>
          <w:p w14:paraId="14FAEB2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v_V1530Ext := f_NRDC_BuildRRCReconfiguration_v1530(omit, omit, v_RadioBearerConfig2);</w:t>
            </w:r>
          </w:p>
          <w:p w14:paraId="791AF89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RRCReconfiguration message containing NR RadioBearerConfig to modify PDCP discardTimer value of SCG DRB.</w:t>
            </w:r>
          </w:p>
          <w:p w14:paraId="1AC0EF5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f_NR_SendRRCReconfiguration (nr_Cell1, -,-, v_V1530Ext);//@sic R5s210888 sic@</w:t>
            </w:r>
          </w:p>
          <w:p w14:paraId="76AA8E9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082CC9E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f_TC_7_1_3_5_2_Steps7to8b2(p_NR_PDCP_State,cs_RlcBearerRouting_NR(nr_Cell10), cs_RlcBearerRouting_NR(nr_Cell1));</w:t>
            </w:r>
          </w:p>
          <w:p w14:paraId="3949E8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6370EFB2" w14:textId="77777777" w:rsidR="00141429" w:rsidRPr="0004131F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}</w:t>
            </w:r>
          </w:p>
        </w:tc>
      </w:tr>
    </w:tbl>
    <w:p w14:paraId="1CF42ABA" w14:textId="77777777" w:rsidR="00141429" w:rsidRPr="0004131F" w:rsidRDefault="00141429" w:rsidP="00141429">
      <w:pPr>
        <w:spacing w:after="0"/>
        <w:rPr>
          <w:rFonts w:ascii="Arial" w:hAnsi="Arial" w:cs="Arial"/>
          <w:b/>
        </w:rPr>
      </w:pPr>
    </w:p>
    <w:p w14:paraId="5E17D5F2" w14:textId="77777777" w:rsidR="00141429" w:rsidRPr="0004131F" w:rsidRDefault="00141429" w:rsidP="00141429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41429" w:rsidRPr="0004131F" w14:paraId="779DA47B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7D7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fl_TC_7_1_3_5_2_NR_TestBody(NR_PDCP_SS_State_Type p_NR_PDCP_State,integer p_DRB_Id) runs on NR_BASE_PTC {</w:t>
            </w:r>
          </w:p>
          <w:p w14:paraId="2A15A5F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DRB_ToAddModList v_DRB_ToAddModList;</w:t>
            </w:r>
          </w:p>
          <w:p w14:paraId="1B8D874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(omit) RadioBearerConfig v_RadioBearerConfig2 := omit;</w:t>
            </w:r>
          </w:p>
          <w:p w14:paraId="1F8B29E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RRCReconfiguration_v1530_IEs v_V1530Ext;</w:t>
            </w:r>
          </w:p>
          <w:p w14:paraId="38D423F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0A-0B" siclog@</w:t>
            </w:r>
          </w:p>
          <w:p w14:paraId="3D75984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RRCReconfiguration message to configure the primary path on the MCG Cell.</w:t>
            </w:r>
          </w:p>
          <w:p w14:paraId="635F767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v_DRB_ToAddModList := {cs_NR_DRB_ToAddMod(omit, p_DRB_Id, -, -, cs_NR_PDCP_Config_UlPath(ms500, len18bits, len18bits, tsc_NR_CellGroupId_MCG,-,- ,-, tsc_NR_DRB3))}; //@sic R5s211471 sic@</w:t>
            </w:r>
          </w:p>
          <w:p w14:paraId="6050A68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v_RadioBearerConfig2 := cs_38508_RadioBearerConfigDef(-, v_DRB_ToAddModList);</w:t>
            </w:r>
          </w:p>
          <w:p w14:paraId="1112113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v_V1530Ext := f_NRDC_BuildRRCReconfiguration_v1530(omit, omit, v_RadioBearerConfig2);</w:t>
            </w:r>
          </w:p>
          <w:p w14:paraId="7D2C3CD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52691E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RRCReconfiguration message containing NR RadioBearerConfig to modify PDCP discardTimer value of SCG DRB.</w:t>
            </w:r>
          </w:p>
          <w:p w14:paraId="53B7C1D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f_NR_SendRRCReconfiguration (nr_Cell1, -,-, v_V1530Ext);//@sic R5s210888 sic@</w:t>
            </w:r>
          </w:p>
          <w:p w14:paraId="4B94A2D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2038A38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 SCG NR Cell10, Primary path NR Cell 1, Secondary path NR Cell 10</w:t>
            </w:r>
          </w:p>
          <w:p w14:paraId="37E5F7B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f_TC_7_1_3_5_2_NR_CheckULPrimaryPath(p_NR_PDCP_State, cs_RlcBearerRouting_NR(nr_Cell10), cs_RlcBearerRouting_NR(nr_Cell1), cs_RlcBearerRouting_NR(nr_Cell10), "Step2"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0C5DE00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867781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2A-2B" siclog@</w:t>
            </w:r>
          </w:p>
          <w:p w14:paraId="0477735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RRCReconfiguration message to configure the primary path on the SCG Cell.</w:t>
            </w:r>
          </w:p>
          <w:p w14:paraId="758F6CD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v_DRB_ToAddModList := {cs_NR_DRB_ToAddMod(omit, p_DRB_Id, -, -, cs_NR_PDCP_Config_UlPath(ms500, len18bits, len18bits, tsc_NR_CellGroupId_SCG,-,- ,-, tsc_NR_DRB3))}; //@sic R5s211471 sic@</w:t>
            </w:r>
          </w:p>
          <w:p w14:paraId="1A4EAD4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v_RadioBearerConfig2 := cs_38508_RadioBearerConfigDef(-, v_DRB_ToAddModList);</w:t>
            </w:r>
          </w:p>
          <w:p w14:paraId="575B23E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v_V1530Ext := f_NRDC_BuildRRCReconfiguration_v1530(omit, omit, v_RadioBearerConfig2);</w:t>
            </w:r>
          </w:p>
          <w:p w14:paraId="5E7E74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RRCReconfiguration message containing NR RadioBearerConfig to modify PDCP discardTimer value of SCG DRB.</w:t>
            </w:r>
          </w:p>
          <w:p w14:paraId="343B887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f_NR_SendRRCReconfiguration (nr_Cell1, -,-, v_V1530Ext);//@sic R5s210888 sic@</w:t>
            </w:r>
          </w:p>
          <w:p w14:paraId="6AEFE85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10B1560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//SCG NR Cell10, Primary path NR Cell 10, Secondary path NR Cell 1</w:t>
            </w:r>
          </w:p>
          <w:p w14:paraId="7E3D3C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2C-2D" siclog@</w:t>
            </w:r>
          </w:p>
          <w:p w14:paraId="0E4EA52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f_TC_7_1_3_5_2_NR_CheckULPrimaryPath(p_NR_PDCP_State,cs_RlcBearerRouting_NR(nr_Cell10), cs_RlcBearerRouting_NR(nr_Cell10), cs_RlcBearerRouting_NR(nr_Cell1), "Step2D"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A228209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18E38E4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f_TC_7_1_3_5_2_Steps3to4b2(p_NR_PDCP_State, cs_RlcBearerRouting_NR(nr_Cell10), cs_RlcBearerRouting_NR(nr_Cell1)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6CD703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FB5E1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5-6" siclog@</w:t>
            </w:r>
          </w:p>
          <w:p w14:paraId="4F8BDAE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RRCReconfiguration message to configure new split DRB parameters, where the ul-DataSplitThreshold is equal to 0 bytes</w:t>
            </w:r>
          </w:p>
          <w:p w14:paraId="4359B7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v_DRB_ToAddModList := {cs_NR_DRB_ToAddMod(omit, p_DRB_Id, -, -, cs_NR_PDCP_Config_UlPath(ms500, len18bits, len18bits, tsc_NR_CellGroupId_SCG,b0,- ,-, tsc_NR_DRB3))}; //@sic R5s211471 sic@</w:t>
            </w:r>
          </w:p>
          <w:p w14:paraId="63D4D1F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v_RadioBearerConfig2 := cs_38508_RadioBearerConfigDef(-, v_DRB_ToAddModList);</w:t>
            </w:r>
          </w:p>
          <w:p w14:paraId="76891A9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v_V1530Ext := f_NRDC_BuildRRCReconfiguration_v1530(omit, omit, v_RadioBearerConfig2);</w:t>
            </w:r>
          </w:p>
          <w:p w14:paraId="04CF30B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RRCReconfiguration message containing NR RadioBearerConfig to modify PDCP discardTimer value of SCG DRB.</w:t>
            </w:r>
          </w:p>
          <w:p w14:paraId="1B8B8B3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f_NR_SendRRCReconfiguration (nr_Cell1, -,-, v_V1530Ext);//@sic R5s210888 sic@</w:t>
            </w:r>
          </w:p>
          <w:p w14:paraId="53683DB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611501B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f_TC_7_1_3_5_2_Steps7to8b2(p_NR_PDCP_State,cs_RlcBearerRouting_NR(nr_Cell10), cs_RlcBearerRouting_NR(nr_Cell1)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DF031C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2B1BC9E" w14:textId="77777777" w:rsidR="00141429" w:rsidRPr="00376014" w:rsidRDefault="00141429" w:rsidP="008612E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}</w:t>
            </w:r>
            <w:r w:rsidRPr="00C930F9">
              <w:rPr>
                <w:rStyle w:val="Emphasis"/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</w:tc>
      </w:tr>
    </w:tbl>
    <w:p w14:paraId="7EB25D26" w14:textId="77777777" w:rsidR="00141429" w:rsidRDefault="00141429" w:rsidP="0004131F">
      <w:pPr>
        <w:spacing w:after="0"/>
        <w:rPr>
          <w:b/>
          <w:lang w:val="pt-BR"/>
        </w:rPr>
      </w:pPr>
    </w:p>
    <w:p w14:paraId="786813F3" w14:textId="77777777" w:rsidR="00DA689E" w:rsidRDefault="00DA689E" w:rsidP="0004131F">
      <w:pPr>
        <w:spacing w:after="0"/>
        <w:rPr>
          <w:b/>
          <w:lang w:val="pt-BR"/>
        </w:rPr>
      </w:pPr>
    </w:p>
    <w:p w14:paraId="62B57FFA" w14:textId="44AE461C" w:rsidR="00454F2D" w:rsidRPr="006D23F1" w:rsidRDefault="006B37B8" w:rsidP="006D23F1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2" w:name="_Toc122434496"/>
      <w:bookmarkStart w:id="13" w:name="_Toc295288973"/>
      <w:bookmarkStart w:id="14" w:name="_Toc325725668"/>
      <w:bookmarkStart w:id="15" w:name="_Toc115104756"/>
      <w:bookmarkStart w:id="16" w:name="_Toc121152843"/>
      <w:r w:rsidRPr="002D362B">
        <w:rPr>
          <w:rFonts w:cs="Arial"/>
          <w:b/>
        </w:rPr>
        <w:lastRenderedPageBreak/>
        <w:t>References</w:t>
      </w:r>
      <w:bookmarkEnd w:id="12"/>
      <w:bookmarkEnd w:id="13"/>
      <w:bookmarkEnd w:id="14"/>
      <w:bookmarkEnd w:id="15"/>
      <w:bookmarkEnd w:id="16"/>
      <w:r w:rsidRPr="002D362B">
        <w:rPr>
          <w:rFonts w:cs="Arial"/>
        </w:rPr>
        <w:t xml:space="preserve"> </w:t>
      </w: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5A9D" w14:textId="77777777" w:rsidR="0089720D" w:rsidRDefault="0089720D">
      <w:r>
        <w:separator/>
      </w:r>
    </w:p>
  </w:endnote>
  <w:endnote w:type="continuationSeparator" w:id="0">
    <w:p w14:paraId="0F75AEEB" w14:textId="77777777" w:rsidR="0089720D" w:rsidRDefault="0089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91F0" w14:textId="77777777" w:rsidR="0089720D" w:rsidRDefault="0089720D">
      <w:r>
        <w:separator/>
      </w:r>
    </w:p>
  </w:footnote>
  <w:footnote w:type="continuationSeparator" w:id="0">
    <w:p w14:paraId="02463C88" w14:textId="77777777" w:rsidR="0089720D" w:rsidRDefault="0089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D753B"/>
    <w:multiLevelType w:val="hybridMultilevel"/>
    <w:tmpl w:val="77CA1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1"/>
  </w:num>
  <w:num w:numId="5" w16cid:durableId="1260721369">
    <w:abstractNumId w:val="7"/>
  </w:num>
  <w:num w:numId="6" w16cid:durableId="51973338">
    <w:abstractNumId w:val="4"/>
  </w:num>
  <w:num w:numId="7" w16cid:durableId="298729749">
    <w:abstractNumId w:val="12"/>
  </w:num>
  <w:num w:numId="8" w16cid:durableId="1885367077">
    <w:abstractNumId w:val="9"/>
  </w:num>
  <w:num w:numId="9" w16cid:durableId="1846432920">
    <w:abstractNumId w:val="10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8"/>
  </w:num>
  <w:num w:numId="14" w16cid:durableId="17903142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290D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5571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429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7E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5938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0A75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014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D7B7C"/>
    <w:rsid w:val="003E1A36"/>
    <w:rsid w:val="003E29AC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4764A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4938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076FE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3BC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76498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C6DED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66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37B8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23F1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26F5"/>
    <w:rsid w:val="00713A7F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9DF"/>
    <w:rsid w:val="00742A03"/>
    <w:rsid w:val="00744697"/>
    <w:rsid w:val="00746CB5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475D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1248"/>
    <w:rsid w:val="00792342"/>
    <w:rsid w:val="007955CC"/>
    <w:rsid w:val="007977A8"/>
    <w:rsid w:val="007A074E"/>
    <w:rsid w:val="007A39F5"/>
    <w:rsid w:val="007A4458"/>
    <w:rsid w:val="007A59FF"/>
    <w:rsid w:val="007A6585"/>
    <w:rsid w:val="007A6A07"/>
    <w:rsid w:val="007A73E5"/>
    <w:rsid w:val="007A76AF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3092"/>
    <w:rsid w:val="00844AAA"/>
    <w:rsid w:val="00844D20"/>
    <w:rsid w:val="00850D98"/>
    <w:rsid w:val="00853ED1"/>
    <w:rsid w:val="0085441A"/>
    <w:rsid w:val="00861EC3"/>
    <w:rsid w:val="008626E7"/>
    <w:rsid w:val="00864DAC"/>
    <w:rsid w:val="008667AF"/>
    <w:rsid w:val="00870C4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9720D"/>
    <w:rsid w:val="008A03D7"/>
    <w:rsid w:val="008A45A6"/>
    <w:rsid w:val="008A483F"/>
    <w:rsid w:val="008A60A2"/>
    <w:rsid w:val="008B0905"/>
    <w:rsid w:val="008B1336"/>
    <w:rsid w:val="008B2743"/>
    <w:rsid w:val="008B40E8"/>
    <w:rsid w:val="008C26A7"/>
    <w:rsid w:val="008C6934"/>
    <w:rsid w:val="008D01F1"/>
    <w:rsid w:val="008D4141"/>
    <w:rsid w:val="008D5684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AB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55A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26"/>
    <w:rsid w:val="00A47E70"/>
    <w:rsid w:val="00A50CF0"/>
    <w:rsid w:val="00A52F6F"/>
    <w:rsid w:val="00A57528"/>
    <w:rsid w:val="00A601CD"/>
    <w:rsid w:val="00A601E5"/>
    <w:rsid w:val="00A66C63"/>
    <w:rsid w:val="00A67752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9B8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CD5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51DA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46F9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1FF8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2C0E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2951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30F9"/>
    <w:rsid w:val="00C95985"/>
    <w:rsid w:val="00C9778B"/>
    <w:rsid w:val="00C979AE"/>
    <w:rsid w:val="00CA0F2E"/>
    <w:rsid w:val="00CA3559"/>
    <w:rsid w:val="00CB07CA"/>
    <w:rsid w:val="00CB12BC"/>
    <w:rsid w:val="00CB151D"/>
    <w:rsid w:val="00CB15A5"/>
    <w:rsid w:val="00CB2F11"/>
    <w:rsid w:val="00CB3774"/>
    <w:rsid w:val="00CB66EB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16CF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0850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A689E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0165"/>
    <w:rsid w:val="00E318A0"/>
    <w:rsid w:val="00E32E48"/>
    <w:rsid w:val="00E34898"/>
    <w:rsid w:val="00E3580F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69"/>
    <w:rsid w:val="00EB0DD2"/>
    <w:rsid w:val="00EB2468"/>
    <w:rsid w:val="00EB304C"/>
    <w:rsid w:val="00EB40F5"/>
    <w:rsid w:val="00EB5C86"/>
    <w:rsid w:val="00EB6217"/>
    <w:rsid w:val="00EB6B8A"/>
    <w:rsid w:val="00EC13C0"/>
    <w:rsid w:val="00EC24A6"/>
    <w:rsid w:val="00EC2BF4"/>
    <w:rsid w:val="00EC34D8"/>
    <w:rsid w:val="00EC3F3B"/>
    <w:rsid w:val="00EC51B2"/>
    <w:rsid w:val="00EC5E7A"/>
    <w:rsid w:val="00EC6798"/>
    <w:rsid w:val="00ED0417"/>
    <w:rsid w:val="00ED1341"/>
    <w:rsid w:val="00ED17F2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345"/>
    <w:rsid w:val="00F324F8"/>
    <w:rsid w:val="00F3359F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C249E-4E91-406B-9566-CC44B022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B06F22-F55B-4A1F-9317-E3C74A50F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A23EF-268E-468A-8CEE-C2A1F1878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2256</Words>
  <Characters>22515</Characters>
  <Application>Microsoft Office Word</Application>
  <DocSecurity>0</DocSecurity>
  <Lines>187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2022-12-06T09:24:00Z</dcterms:created>
  <dcterms:modified xsi:type="dcterms:W3CDTF">2023-02-21T09:25:00Z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