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6873C8" w14:textId="709FC2D8" w:rsidR="003F56D5" w:rsidRDefault="003F56D5" w:rsidP="003F56D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noProof/>
          <w:sz w:val="24"/>
        </w:rPr>
        <w:t>2023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noProof/>
          <w:sz w:val="28"/>
        </w:rPr>
        <w:t>R5s2301</w:t>
      </w:r>
      <w:r>
        <w:rPr>
          <w:b/>
          <w:i/>
          <w:noProof/>
          <w:sz w:val="28"/>
        </w:rPr>
        <w:t>95</w:t>
      </w:r>
      <w:r>
        <w:rPr>
          <w:b/>
          <w:i/>
          <w:noProof/>
          <w:sz w:val="28"/>
        </w:rPr>
        <w:fldChar w:fldCharType="end"/>
      </w:r>
    </w:p>
    <w:p w14:paraId="3E2E8052" w14:textId="77777777" w:rsidR="003F56D5" w:rsidRDefault="003F56D5" w:rsidP="003F56D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noProof/>
          <w:sz w:val="24"/>
        </w:rPr>
        <w:t>9th Dec 2022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noProof/>
          <w:sz w:val="24"/>
        </w:rPr>
        <w:t>31st Dec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979152" w:rsidR="001E41F3" w:rsidRPr="00410371" w:rsidRDefault="003F56D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7489A">
              <w:rPr>
                <w:b/>
                <w:noProof/>
                <w:sz w:val="28"/>
              </w:rPr>
              <w:t>38.523-</w:t>
            </w:r>
            <w:r w:rsidR="00DA11E9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A51852" w:rsidR="0095746E" w:rsidRPr="00410371" w:rsidRDefault="00A16706" w:rsidP="00DC187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5E4E22">
              <w:rPr>
                <w:b/>
                <w:noProof/>
                <w:sz w:val="28"/>
              </w:rPr>
              <w:t>8</w:t>
            </w:r>
            <w:r w:rsidR="004732AF">
              <w:rPr>
                <w:b/>
                <w:noProof/>
                <w:sz w:val="28"/>
              </w:rPr>
              <w:t>67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067FC76" w:rsidR="001E41F3" w:rsidRPr="00745C21" w:rsidRDefault="003F56D5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991B81" w:rsidR="001E41F3" w:rsidRPr="00410371" w:rsidRDefault="00B7489A" w:rsidP="00B7489A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3F56D5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4E78C2" w:rsidR="001E41F3" w:rsidRDefault="004732AF" w:rsidP="00B7489A">
            <w:pPr>
              <w:pStyle w:val="CRCoverPage"/>
              <w:spacing w:after="0"/>
              <w:rPr>
                <w:noProof/>
              </w:rPr>
            </w:pPr>
            <w:r w:rsidRPr="004732AF">
              <w:t>Correction for NR5GC emergency call test case 11.4.11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98A80F" w:rsidR="001E41F3" w:rsidRDefault="00B7489A" w:rsidP="00B7489A">
            <w:pPr>
              <w:pStyle w:val="CRCoverPage"/>
              <w:spacing w:after="0"/>
              <w:rPr>
                <w:noProof/>
              </w:rPr>
            </w:pPr>
            <w:r w:rsidRPr="00B7489A">
              <w:rPr>
                <w:noProof/>
              </w:rP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372E475" w:rsidR="001E41F3" w:rsidRDefault="00AE749D" w:rsidP="003C7E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TEI15_Test, </w:t>
            </w:r>
            <w:r w:rsidRPr="00AE749D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3182CB" w:rsidR="001E41F3" w:rsidRDefault="00B748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0D36E2">
              <w:rPr>
                <w:noProof/>
              </w:rPr>
              <w:t>11-30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C95BD2" w:rsidR="001E41F3" w:rsidRDefault="00B748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27D9D8" w:rsidR="001E41F3" w:rsidRDefault="003F56D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7489A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7E7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A7E77" w:rsidRDefault="00EA7E77" w:rsidP="00EA7E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23EE45" w14:textId="7B77B49D" w:rsidR="00722F64" w:rsidRDefault="00722F64" w:rsidP="00722F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Following the implementation of R5s221175_MCC160Comments</w:t>
            </w:r>
            <w:r w:rsidR="00201B12">
              <w:rPr>
                <w:noProof/>
              </w:rPr>
              <w:t xml:space="preserve"> for test case 11.4.11</w:t>
            </w:r>
            <w:r>
              <w:rPr>
                <w:noProof/>
              </w:rPr>
              <w:t>, the call to f_IP_ChangeDrbMappingNR() to add the routing information for the new PDU sessions is now being done inside f_NR5GC_PDUSessionEstablishment(). The</w:t>
            </w:r>
            <w:r w:rsidR="00201B12">
              <w:rPr>
                <w:noProof/>
              </w:rPr>
              <w:t>re is still a</w:t>
            </w:r>
            <w:r>
              <w:rPr>
                <w:noProof/>
              </w:rPr>
              <w:t xml:space="preserve"> call to f_IP_ChangeDrbMappingNR() after f_NR5GC_PDUSessionEstablishment() (originally added under MCC implementation for R5s220883) </w:t>
            </w:r>
            <w:r w:rsidR="00201B12">
              <w:rPr>
                <w:noProof/>
              </w:rPr>
              <w:t xml:space="preserve">which </w:t>
            </w:r>
            <w:r>
              <w:rPr>
                <w:noProof/>
              </w:rPr>
              <w:t xml:space="preserve">is now not needed and has the affect of replacing the QFI in the routing table with </w:t>
            </w:r>
            <w:r w:rsidRPr="00201B12">
              <w:rPr>
                <w:b/>
                <w:bCs/>
                <w:noProof/>
              </w:rPr>
              <w:t>omit</w:t>
            </w:r>
            <w:r>
              <w:rPr>
                <w:noProof/>
              </w:rPr>
              <w:t xml:space="preserve"> (as received from EUTRA) which causes the test case to fail at the next received IMS message.</w:t>
            </w:r>
          </w:p>
          <w:p w14:paraId="708AA7DE" w14:textId="33C7D37A" w:rsidR="00EA7E77" w:rsidRPr="00AE3960" w:rsidRDefault="00EA7E77" w:rsidP="00722F64">
            <w:pPr>
              <w:pStyle w:val="CRCoverPage"/>
              <w:spacing w:after="0"/>
              <w:rPr>
                <w:noProof/>
              </w:rPr>
            </w:pPr>
          </w:p>
        </w:tc>
      </w:tr>
      <w:tr w:rsidR="00EA7E7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A7E77" w:rsidRDefault="00EA7E77" w:rsidP="00EA7E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BD71452" w:rsidR="00EA7E77" w:rsidRDefault="00EA7E77" w:rsidP="00EA7E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7E7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A7E77" w:rsidRDefault="00EA7E77" w:rsidP="00EA7E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408C21E" w:rsidR="00EA7E77" w:rsidRPr="0035396C" w:rsidRDefault="00722F64" w:rsidP="00EA7E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Remove call to f_IP_ChangeDrbMappingNR()</w:t>
            </w:r>
          </w:p>
        </w:tc>
      </w:tr>
      <w:tr w:rsidR="00EA7E7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A7E77" w:rsidRDefault="00EA7E77" w:rsidP="00EA7E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A7E77" w:rsidRDefault="00EA7E77" w:rsidP="00EA7E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7E7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A7E77" w:rsidRDefault="00EA7E77" w:rsidP="00EA7E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578A57" w:rsidR="00EA7E77" w:rsidRPr="00BD4675" w:rsidRDefault="00EA7E77" w:rsidP="00EA7E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can fail this test case</w:t>
            </w:r>
          </w:p>
        </w:tc>
      </w:tr>
      <w:tr w:rsidR="00EA7E77" w14:paraId="034AF533" w14:textId="77777777" w:rsidTr="00547111">
        <w:tc>
          <w:tcPr>
            <w:tcW w:w="2694" w:type="dxa"/>
            <w:gridSpan w:val="2"/>
          </w:tcPr>
          <w:p w14:paraId="39D9EB5B" w14:textId="77777777" w:rsidR="00EA7E77" w:rsidRDefault="00EA7E77" w:rsidP="00EA7E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A7E77" w:rsidRDefault="00EA7E77" w:rsidP="00EA7E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7E77" w14:paraId="6A17D7AC" w14:textId="77777777" w:rsidTr="00435C73">
        <w:trPr>
          <w:trHeight w:val="84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A7E77" w:rsidRDefault="00EA7E77" w:rsidP="00EA7E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CB602F" w:rsidR="00EA7E77" w:rsidRDefault="004732AF" w:rsidP="00EA7E77">
            <w:pPr>
              <w:pStyle w:val="CRCoverPage"/>
              <w:spacing w:after="0"/>
              <w:rPr>
                <w:noProof/>
              </w:rPr>
            </w:pPr>
            <w:r>
              <w:t>11.4.11.NR5GC</w:t>
            </w:r>
          </w:p>
        </w:tc>
      </w:tr>
      <w:tr w:rsidR="00EA7E7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A7E77" w:rsidRDefault="00EA7E77" w:rsidP="00EA7E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A7E77" w:rsidRDefault="00EA7E77" w:rsidP="00EA7E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7E7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A7E77" w:rsidRDefault="00EA7E77" w:rsidP="00EA7E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A7E77" w:rsidRDefault="00EA7E77" w:rsidP="00EA7E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A7E77" w:rsidRDefault="00EA7E77" w:rsidP="00EA7E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A7E77" w:rsidRDefault="00EA7E77" w:rsidP="00EA7E7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A7E77" w:rsidRDefault="00EA7E77" w:rsidP="00EA7E7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7E7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A7E77" w:rsidRDefault="00EA7E77" w:rsidP="00EA7E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A7E77" w:rsidRDefault="00EA7E77" w:rsidP="00EA7E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EA7E77" w:rsidRDefault="00EA7E77" w:rsidP="00EA7E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A7E77" w:rsidRDefault="00EA7E77" w:rsidP="00EA7E7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A7E77" w:rsidRDefault="00EA7E77" w:rsidP="00EA7E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A7E7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A7E77" w:rsidRDefault="00EA7E77" w:rsidP="00EA7E7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7889389" w:rsidR="00EA7E77" w:rsidRDefault="00EA7E77" w:rsidP="00EA7E77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87CB7A" w:rsidR="00EA7E77" w:rsidRDefault="00EA7E77" w:rsidP="00EA7E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A7E77" w:rsidRDefault="00EA7E77" w:rsidP="00EA7E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F9FABA0" w:rsidR="00EA7E77" w:rsidRDefault="00EA7E77" w:rsidP="00EA7E7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7E7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A7E77" w:rsidRDefault="00EA7E77" w:rsidP="00EA7E7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A7E77" w:rsidRDefault="00EA7E77" w:rsidP="00EA7E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EA7E77" w:rsidRDefault="00EA7E77" w:rsidP="00EA7E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A7E77" w:rsidRDefault="00EA7E77" w:rsidP="00EA7E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A7E77" w:rsidRDefault="00EA7E77" w:rsidP="00EA7E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A7E7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A7E77" w:rsidRDefault="00EA7E77" w:rsidP="00EA7E7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A7E77" w:rsidRDefault="00EA7E77" w:rsidP="00EA7E77">
            <w:pPr>
              <w:pStyle w:val="CRCoverPage"/>
              <w:spacing w:after="0"/>
              <w:rPr>
                <w:noProof/>
              </w:rPr>
            </w:pPr>
          </w:p>
        </w:tc>
      </w:tr>
      <w:tr w:rsidR="00EA7E7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A7E77" w:rsidRDefault="00EA7E77" w:rsidP="00EA7E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A7E77" w:rsidRDefault="00EA7E77" w:rsidP="00EA7E7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7E7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A7E77" w:rsidRPr="008863B9" w:rsidRDefault="00EA7E77" w:rsidP="00EA7E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A7E77" w:rsidRPr="008863B9" w:rsidRDefault="00EA7E77" w:rsidP="00EA7E7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A7E7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A7E77" w:rsidRDefault="00EA7E77" w:rsidP="00EA7E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A7E77" w:rsidRDefault="00EA7E77" w:rsidP="00EA7E7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804582D" w14:textId="38780E60" w:rsidR="001E41F3" w:rsidRDefault="003D45FD" w:rsidP="003D45FD">
      <w:pPr>
        <w:tabs>
          <w:tab w:val="left" w:pos="6915"/>
        </w:tabs>
        <w:rPr>
          <w:noProof/>
        </w:rPr>
      </w:pPr>
      <w:r>
        <w:rPr>
          <w:noProof/>
        </w:rPr>
        <w:tab/>
      </w:r>
    </w:p>
    <w:p w14:paraId="1557EA72" w14:textId="674AB7BF" w:rsidR="003D45FD" w:rsidRPr="003D45FD" w:rsidRDefault="003D45FD" w:rsidP="003D45FD">
      <w:pPr>
        <w:tabs>
          <w:tab w:val="left" w:pos="6915"/>
        </w:tabs>
        <w:sectPr w:rsidR="003D45FD" w:rsidRPr="003D45F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tab/>
      </w: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20711887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319F9068" w14:textId="628626CB" w:rsidR="0087403A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87403A" w:rsidRPr="001B4A1F">
        <w:rPr>
          <w:rFonts w:cs="Arial"/>
          <w:iCs/>
        </w:rPr>
        <w:t>Table of Contents</w:t>
      </w:r>
      <w:r w:rsidR="0087403A">
        <w:tab/>
      </w:r>
      <w:r w:rsidR="0087403A">
        <w:fldChar w:fldCharType="begin"/>
      </w:r>
      <w:r w:rsidR="0087403A">
        <w:instrText xml:space="preserve"> PAGEREF _Toc120711887 \h </w:instrText>
      </w:r>
      <w:r w:rsidR="0087403A">
        <w:fldChar w:fldCharType="separate"/>
      </w:r>
      <w:r w:rsidR="0087403A">
        <w:t>2</w:t>
      </w:r>
      <w:r w:rsidR="0087403A">
        <w:fldChar w:fldCharType="end"/>
      </w:r>
    </w:p>
    <w:p w14:paraId="5173AC4A" w14:textId="6A9B1206" w:rsidR="0087403A" w:rsidRDefault="0087403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1B4A1F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1B4A1F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_Toc120711888 \h </w:instrText>
      </w:r>
      <w:r>
        <w:fldChar w:fldCharType="separate"/>
      </w:r>
      <w:r>
        <w:t>3</w:t>
      </w:r>
      <w:r>
        <w:fldChar w:fldCharType="end"/>
      </w:r>
    </w:p>
    <w:p w14:paraId="5DA569CC" w14:textId="6C9A3EA3" w:rsidR="0087403A" w:rsidRDefault="0087403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1B4A1F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1B4A1F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_Toc120711889 \h </w:instrText>
      </w:r>
      <w:r>
        <w:fldChar w:fldCharType="separate"/>
      </w:r>
      <w:r>
        <w:t>3</w:t>
      </w:r>
      <w:r>
        <w:fldChar w:fldCharType="end"/>
      </w:r>
    </w:p>
    <w:p w14:paraId="2DD8ABED" w14:textId="262083EB" w:rsidR="0087403A" w:rsidRDefault="0087403A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1B4A1F">
        <w:rPr>
          <w:rFonts w:eastAsia="SimSun" w:cs="Arial"/>
          <w:b/>
          <w:lang w:val="en-US"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1B4A1F">
        <w:rPr>
          <w:rFonts w:cs="Arial"/>
          <w:color w:val="000000"/>
          <w:lang w:eastAsia="en-GB"/>
        </w:rPr>
        <w:t xml:space="preserve">Change </w:t>
      </w:r>
      <w:r w:rsidRPr="001B4A1F">
        <w:rPr>
          <w:rFonts w:eastAsia="SimSun" w:cs="Arial"/>
          <w:color w:val="000000"/>
          <w:lang w:val="en-US" w:eastAsia="zh-CN"/>
        </w:rPr>
        <w:t>1</w:t>
      </w:r>
      <w:r>
        <w:tab/>
      </w:r>
      <w:r>
        <w:fldChar w:fldCharType="begin"/>
      </w:r>
      <w:r>
        <w:instrText xml:space="preserve"> PAGEREF _Toc120711890 \h </w:instrText>
      </w:r>
      <w:r>
        <w:fldChar w:fldCharType="separate"/>
      </w:r>
      <w:r>
        <w:t>3</w:t>
      </w:r>
      <w:r>
        <w:fldChar w:fldCharType="end"/>
      </w:r>
    </w:p>
    <w:p w14:paraId="325A0C2F" w14:textId="6C485D64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20711888"/>
      <w:r>
        <w:rPr>
          <w:b/>
          <w:lang w:eastAsia="ja-JP"/>
        </w:rPr>
        <w:lastRenderedPageBreak/>
        <w:t>Overview</w:t>
      </w:r>
      <w:bookmarkEnd w:id="2"/>
      <w:bookmarkEnd w:id="3"/>
    </w:p>
    <w:p w14:paraId="6A6F6ABB" w14:textId="5BAEDC38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B7489A" w:rsidRPr="009E780A">
        <w:rPr>
          <w:rFonts w:cs="Arial"/>
          <w:lang w:eastAsia="ja-JP"/>
        </w:rPr>
        <w:t>iwd-TTCN3-B202</w:t>
      </w:r>
      <w:r w:rsidR="00C444DD">
        <w:rPr>
          <w:rFonts w:cs="Arial"/>
          <w:lang w:eastAsia="ja-JP"/>
        </w:rPr>
        <w:t>2</w:t>
      </w:r>
      <w:r w:rsidR="00B7489A" w:rsidRPr="009E780A">
        <w:rPr>
          <w:rFonts w:cs="Arial"/>
          <w:lang w:eastAsia="ja-JP"/>
        </w:rPr>
        <w:t>-09_D</w:t>
      </w:r>
      <w:r w:rsidR="000B3A22">
        <w:rPr>
          <w:rFonts w:cs="Arial"/>
          <w:lang w:eastAsia="ja-JP"/>
        </w:rPr>
        <w:t>2</w:t>
      </w:r>
      <w:r w:rsidR="0093083B">
        <w:rPr>
          <w:rFonts w:cs="Arial"/>
          <w:lang w:eastAsia="ja-JP"/>
        </w:rPr>
        <w:t>2</w:t>
      </w:r>
      <w:r w:rsidR="00B7489A" w:rsidRPr="009E780A">
        <w:rPr>
          <w:rFonts w:cs="Arial"/>
          <w:lang w:eastAsia="ja-JP"/>
        </w:rPr>
        <w:t>wk</w:t>
      </w:r>
      <w:r w:rsidR="00C444DD">
        <w:rPr>
          <w:rFonts w:cs="Arial"/>
          <w:lang w:eastAsia="ja-JP"/>
        </w:rPr>
        <w:t>43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4F5E6FB5" w14:textId="061EF010" w:rsidR="00007D89" w:rsidRPr="00B7489A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B7489A" w:rsidRPr="00B7489A">
        <w:rPr>
          <w:rFonts w:cs="Arial"/>
          <w:sz w:val="24"/>
          <w:lang w:eastAsia="ja-JP"/>
        </w:rPr>
        <w:t>Shaun Harry</w:t>
      </w:r>
      <w:r w:rsidRPr="00B7489A">
        <w:rPr>
          <w:rFonts w:cs="Arial"/>
          <w:sz w:val="24"/>
          <w:lang w:eastAsia="ja-JP"/>
        </w:rPr>
        <w:br/>
      </w:r>
      <w:r w:rsidRPr="00B7489A">
        <w:rPr>
          <w:rFonts w:cs="Arial"/>
          <w:lang w:eastAsia="ja-JP"/>
        </w:rPr>
        <w:tab/>
      </w:r>
      <w:r w:rsidR="00B7489A" w:rsidRPr="00B7489A">
        <w:rPr>
          <w:rFonts w:cs="Arial"/>
          <w:lang w:eastAsia="ja-JP"/>
        </w:rPr>
        <w:t>shaun.harry@keysight.com</w:t>
      </w:r>
    </w:p>
    <w:p w14:paraId="648535A5" w14:textId="24076803" w:rsidR="00007D89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20711889"/>
      <w:r w:rsidRPr="00854C55">
        <w:rPr>
          <w:b/>
        </w:rPr>
        <w:t>Corrections required</w:t>
      </w:r>
      <w:bookmarkEnd w:id="4"/>
      <w:bookmarkEnd w:id="5"/>
      <w:bookmarkEnd w:id="6"/>
    </w:p>
    <w:p w14:paraId="4B2E0DA9" w14:textId="40CEECAD" w:rsidR="00293DF9" w:rsidRDefault="00293DF9" w:rsidP="00293DF9"/>
    <w:p w14:paraId="6F0B88A2" w14:textId="77777777" w:rsidR="00EC3523" w:rsidRDefault="00EC3523" w:rsidP="00EC3523">
      <w:pPr>
        <w:pStyle w:val="Heading2"/>
        <w:numPr>
          <w:ilvl w:val="1"/>
          <w:numId w:val="4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 w:line="259" w:lineRule="auto"/>
        <w:rPr>
          <w:rFonts w:eastAsia="SimSun" w:cs="Arial"/>
          <w:color w:val="000000"/>
          <w:lang w:val="en-US" w:eastAsia="zh-CN"/>
        </w:rPr>
      </w:pPr>
      <w:bookmarkStart w:id="7" w:name="_Toc120711890"/>
      <w:r>
        <w:rPr>
          <w:rFonts w:cs="Arial"/>
          <w:color w:val="000000"/>
          <w:lang w:eastAsia="en-GB"/>
        </w:rPr>
        <w:t xml:space="preserve">Change </w:t>
      </w:r>
      <w:r>
        <w:rPr>
          <w:rFonts w:eastAsia="SimSun" w:cs="Arial" w:hint="eastAsia"/>
          <w:color w:val="000000"/>
          <w:lang w:val="en-US" w:eastAsia="zh-CN"/>
        </w:rPr>
        <w:t>1</w:t>
      </w:r>
      <w:bookmarkEnd w:id="7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EC3523" w14:paraId="1F9E81A2" w14:textId="77777777" w:rsidTr="009F41A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59308" w14:textId="77777777" w:rsidR="00EC3523" w:rsidRDefault="00EC3523" w:rsidP="009F41A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66E34" w14:textId="3C891403" w:rsidR="00EC3523" w:rsidRPr="00B65B1E" w:rsidRDefault="00722F64" w:rsidP="009F41A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>fl_TC_11_4_11_NR5GC_TestBody</w:t>
            </w:r>
            <w:r>
              <w:rPr>
                <w:rFonts w:ascii="Arial" w:hAnsi="Arial" w:cs="Arial"/>
                <w:lang w:val="en-US" w:eastAsia="en-GB"/>
              </w:rPr>
              <w:t>()</w:t>
            </w:r>
          </w:p>
        </w:tc>
      </w:tr>
      <w:tr w:rsidR="00EA7E77" w14:paraId="586C6553" w14:textId="77777777" w:rsidTr="009F41A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FD4EF" w14:textId="77777777" w:rsidR="00EA7E77" w:rsidRDefault="00EA7E77" w:rsidP="00EA7E7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88754" w14:textId="6256DF2C" w:rsidR="00EA7E77" w:rsidRPr="00061FCE" w:rsidRDefault="003D3E79" w:rsidP="00061FCE">
            <w:pPr>
              <w:rPr>
                <w:rFonts w:ascii="Arial" w:hAnsi="Arial" w:cs="Arial"/>
                <w:lang w:eastAsia="zh-CN"/>
              </w:rPr>
            </w:pPr>
            <w:r w:rsidRPr="00061FCE">
              <w:rPr>
                <w:rFonts w:ascii="Arial" w:hAnsi="Arial" w:cs="Arial"/>
              </w:rPr>
              <w:t xml:space="preserve">Following the </w:t>
            </w:r>
            <w:r w:rsidR="00DC5F59" w:rsidRPr="00061FCE">
              <w:rPr>
                <w:rFonts w:ascii="Arial" w:hAnsi="Arial" w:cs="Arial"/>
              </w:rPr>
              <w:t xml:space="preserve">implantation of R5s221175_MCC160Comments, the call to f_IP_ChangeDrbMappingNR() to add the routing information for the new PDU sessions is now being done inside f_NR5GC_PDUSessionEstablishment(). The call to f_IP_ChangeDrbMappingNR() after f_NR5GC_PDUSessionEstablishment() (originally added </w:t>
            </w:r>
            <w:r w:rsidR="00061FCE" w:rsidRPr="00061FCE">
              <w:rPr>
                <w:rFonts w:ascii="Arial" w:hAnsi="Arial" w:cs="Arial"/>
              </w:rPr>
              <w:t xml:space="preserve">under MCC implementation for R5s220883) is </w:t>
            </w:r>
            <w:r w:rsidRPr="00061FCE">
              <w:rPr>
                <w:rFonts w:ascii="Arial" w:hAnsi="Arial" w:cs="Arial"/>
              </w:rPr>
              <w:t xml:space="preserve">now not needed </w:t>
            </w:r>
            <w:r w:rsidR="00061FCE" w:rsidRPr="00061FCE">
              <w:rPr>
                <w:rFonts w:ascii="Arial" w:hAnsi="Arial" w:cs="Arial"/>
              </w:rPr>
              <w:t xml:space="preserve">and </w:t>
            </w:r>
            <w:r w:rsidRPr="00061FCE">
              <w:rPr>
                <w:rFonts w:ascii="Arial" w:hAnsi="Arial" w:cs="Arial"/>
              </w:rPr>
              <w:t xml:space="preserve">has the affect of replacing the QFI in the routing table with </w:t>
            </w:r>
            <w:r w:rsidRPr="00061FCE">
              <w:rPr>
                <w:rFonts w:ascii="Arial" w:hAnsi="Arial" w:cs="Arial"/>
                <w:b/>
                <w:bCs/>
              </w:rPr>
              <w:t>omit</w:t>
            </w:r>
            <w:r w:rsidRPr="00061FCE">
              <w:rPr>
                <w:rFonts w:ascii="Arial" w:hAnsi="Arial" w:cs="Arial"/>
              </w:rPr>
              <w:t xml:space="preserve"> (as received from EUTRA) which causes the test case to fail at the next received IMS message</w:t>
            </w:r>
            <w:r w:rsidR="00061FCE" w:rsidRPr="00061FCE">
              <w:rPr>
                <w:rFonts w:ascii="Arial" w:hAnsi="Arial" w:cs="Arial"/>
              </w:rPr>
              <w:t>.</w:t>
            </w:r>
          </w:p>
        </w:tc>
      </w:tr>
      <w:tr w:rsidR="00EA7E77" w14:paraId="7707A0C3" w14:textId="77777777" w:rsidTr="00EA7E77">
        <w:trPr>
          <w:trHeight w:val="7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809C0" w14:textId="77777777" w:rsidR="00EA7E77" w:rsidRDefault="00EA7E77" w:rsidP="00EA7E7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AFA79" w14:textId="58DAB8BB" w:rsidR="00EA7E77" w:rsidRPr="0066224B" w:rsidRDefault="00061FCE" w:rsidP="00EA7E77">
            <w:pPr>
              <w:pStyle w:val="CRCoverPage"/>
              <w:spacing w:after="0" w:line="259" w:lineRule="auto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Remove call to </w:t>
            </w:r>
            <w:r w:rsidRPr="00DC5F59">
              <w:t>f_IP_ChangeDrbMappingNR</w:t>
            </w:r>
            <w:r>
              <w:t>()</w:t>
            </w:r>
          </w:p>
        </w:tc>
      </w:tr>
      <w:tr w:rsidR="00EC3523" w14:paraId="331A36AB" w14:textId="77777777" w:rsidTr="009F41A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F4A81" w14:textId="77777777" w:rsidR="00EC3523" w:rsidRDefault="00EC3523" w:rsidP="009F41A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A25D5" w14:textId="48F811F8" w:rsidR="00EC3523" w:rsidRDefault="0039729B" w:rsidP="009F41AD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Emergency_IRAT_NR5GC_NR.ttcn</w:t>
            </w:r>
          </w:p>
        </w:tc>
      </w:tr>
      <w:tr w:rsidR="00EC3523" w14:paraId="33FDEBE9" w14:textId="77777777" w:rsidTr="009F41A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0133E" w14:textId="77777777" w:rsidR="00EC3523" w:rsidRDefault="00EC3523" w:rsidP="009F41A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EF22F" w14:textId="77777777" w:rsidR="00EC3523" w:rsidRDefault="00EC3523" w:rsidP="009F41AD">
            <w:pPr>
              <w:rPr>
                <w:rFonts w:ascii="Arial" w:hAnsi="Arial"/>
                <w:lang w:eastAsia="zh-CN"/>
              </w:rPr>
            </w:pPr>
          </w:p>
        </w:tc>
      </w:tr>
    </w:tbl>
    <w:p w14:paraId="2F5026C8" w14:textId="77777777" w:rsidR="00EC3523" w:rsidRDefault="00EC3523" w:rsidP="00EC3523">
      <w:pPr>
        <w:rPr>
          <w:lang w:val="en-US" w:eastAsia="zh-CN"/>
        </w:rPr>
      </w:pPr>
    </w:p>
    <w:p w14:paraId="30EC9808" w14:textId="77777777" w:rsidR="00EC3523" w:rsidRDefault="00EC3523" w:rsidP="00EC3523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EC3523" w14:paraId="5234CAEE" w14:textId="77777777" w:rsidTr="009F41AD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15480" w14:textId="77777777" w:rsidR="00487ECA" w:rsidRPr="00487ECA" w:rsidRDefault="00EC3523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E32A9">
              <w:rPr>
                <w:rFonts w:ascii="Arial" w:hAnsi="Arial" w:cs="Arial"/>
                <w:lang w:val="en-US" w:eastAsia="en-GB"/>
              </w:rPr>
              <w:t xml:space="preserve">  </w:t>
            </w:r>
            <w:r w:rsidR="00487ECA" w:rsidRPr="00487ECA">
              <w:rPr>
                <w:rFonts w:ascii="Arial" w:hAnsi="Arial" w:cs="Arial"/>
                <w:lang w:val="en-US" w:eastAsia="en-GB"/>
              </w:rPr>
              <w:t>function fl_TC_11_4_11_NR5GC_TestBody() runs on NR5GC_PTC</w:t>
            </w:r>
          </w:p>
          <w:p w14:paraId="7AC38046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{</w:t>
            </w:r>
          </w:p>
          <w:p w14:paraId="391CF9BD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var GSM_MobilityInfo_Type v_GSM_MobilityInfo;</w:t>
            </w:r>
          </w:p>
          <w:p w14:paraId="27A58853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var NR_SRB_COMMON_IND v_ReceivedAsp;</w:t>
            </w:r>
          </w:p>
          <w:p w14:paraId="146BA8A1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var NG_NAS_GutiParameters_Type v_GutiParams := f_NR5GC_CellInfo_GetGutiParameters (nr_Cell1);</w:t>
            </w:r>
          </w:p>
          <w:p w14:paraId="0130DF1D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var PLMN_Identity v_ASN_PLMN := f_NR_CellInfo_GetPLMN (nr_Cell1);</w:t>
            </w:r>
          </w:p>
          <w:p w14:paraId="4AEC1EF8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var NAS_PlmnId v_PLMN := f_NR_Asn2Nas_PlmnId(v_ASN_PLMN);</w:t>
            </w:r>
          </w:p>
          <w:p w14:paraId="5F6CFC37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var NG_NAS_SecurityParams_Type v_NAS_SecurityParams := f_NR5GC_Security_Get();</w:t>
            </w:r>
          </w:p>
          <w:p w14:paraId="7314B367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var template (present) NG_Request_Type v_RequestType := (cr_NG_Request_Type('010'B), cr_NG_Request_Type('100'B));</w:t>
            </w:r>
          </w:p>
          <w:p w14:paraId="7C33660F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var EUTRA_NR_PduSessionInfoList_Type v_PduSessionInfoList;</w:t>
            </w:r>
          </w:p>
          <w:p w14:paraId="5ADF402A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var O1_Type v_EmergencySessionId;</w:t>
            </w:r>
          </w:p>
          <w:p w14:paraId="41AD68B2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var template (value) NG_PDU_SessionId v_SessionId;</w:t>
            </w:r>
          </w:p>
          <w:p w14:paraId="34963B8C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var integer i;</w:t>
            </w:r>
          </w:p>
          <w:p w14:paraId="02773D42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3375C6D3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//@siclog "Step 17" siclog@</w:t>
            </w:r>
          </w:p>
          <w:p w14:paraId="485948D2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f_EUTRA_NR_WaitForCoOrd_Trigger (EUTRA, "Cell Power");   // @sic R5s220883 sic@</w:t>
            </w:r>
          </w:p>
          <w:p w14:paraId="244B8BAA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f_NR_SetCellPower (nr_Cell1, tsc_NR_ServingCellSSS_EPRE_FR1, tsc_NR_ServingCellSSS_EPRE_FR2);</w:t>
            </w:r>
          </w:p>
          <w:p w14:paraId="0139B767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1E3D9834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//@siclog "Step 18-28" siclog@</w:t>
            </w:r>
          </w:p>
          <w:p w14:paraId="3C04B5B2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f_NR5GC_IRAT_MobilityRegistration (nr_Cell1,</w:t>
            </w:r>
          </w:p>
          <w:p w14:paraId="1BBB327D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                                  v_NAS_SecurityParams,</w:t>
            </w:r>
          </w:p>
          <w:p w14:paraId="778CA5D8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                                  omit,</w:t>
            </w:r>
          </w:p>
          <w:p w14:paraId="69C357C3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                                  f_NG_GutiParameters2MobileIdentity (v_PLMN, v_GutiParams),</w:t>
            </w:r>
          </w:p>
          <w:p w14:paraId="060ABD45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lastRenderedPageBreak/>
              <w:t xml:space="preserve">                                      f_LastVisited_TAI(nr_Cell1),</w:t>
            </w:r>
          </w:p>
          <w:p w14:paraId="650BA2FB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                                  -, -,</w:t>
            </w:r>
          </w:p>
          <w:p w14:paraId="0A7869C1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                                  noRrcConnectionRelease,</w:t>
            </w:r>
          </w:p>
          <w:p w14:paraId="487DBA2C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                                  -,</w:t>
            </w:r>
          </w:p>
          <w:p w14:paraId="1A5C1882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                                  cds_NG_NetworkFeatureSupport_NoN26);</w:t>
            </w:r>
          </w:p>
          <w:p w14:paraId="5A24E3A1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543D7E5D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// Tell IMS PTCs the RAT has changed</w:t>
            </w:r>
          </w:p>
          <w:p w14:paraId="56259EAF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f_IMS_IPCAN_SendCoOrdMsg(IMS[tsc_Index_IMS1], cms_IPCAN_IMS_QueryResponse(f_NR_IMS_IpcanInfo()));</w:t>
            </w:r>
          </w:p>
          <w:p w14:paraId="7C4584CD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f_IMS_IPCAN_SendCoOrdMsg(IMS[tsc_Index_IMS2], cms_IPCAN_IMS_QueryResponse(f_NR_IMS_IpcanInfo()));</w:t>
            </w:r>
          </w:p>
          <w:p w14:paraId="12049586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54E902A1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// always wait for PDU info, even if not 1st time</w:t>
            </w:r>
          </w:p>
          <w:p w14:paraId="0A16C93C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v_PduSessionInfoList := f_EUTRA_NR_WaitForCoOrd_PduSessionInfoList(EUTRA);</w:t>
            </w:r>
          </w:p>
          <w:p w14:paraId="2732C81B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62338E52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// This function stores all received PDN Connectivity msgs, so just expect one more...</w:t>
            </w:r>
          </w:p>
          <w:p w14:paraId="6EE7C9CF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//@siclog "Step 29a1" siclog@</w:t>
            </w:r>
          </w:p>
          <w:p w14:paraId="4D360B3A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f_NR5GC_PDUSessionEstablishment (nr_Cell1, (pc_noOf_PDUsSameConnection+1), tsc_NR_RbId_SRB1, -, -, -, -, -, -, -, -, -, -, -, -, -, -, -, -, -, -, -, -, v_RequestType, -, -, -, -, -, -, -, -, -, v_PduSessionInfoList);</w:t>
            </w:r>
          </w:p>
          <w:p w14:paraId="2D5981D2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5DD60F48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// make sure all the PDNs configured on EUTRA are changed in routing table @sic R5s210149, R5s220883 sic@</w:t>
            </w:r>
          </w:p>
          <w:p w14:paraId="78152D9F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for (i := 0; i &lt; lengthof (v_PduSessionInfoList); i := i + 1) {</w:t>
            </w:r>
          </w:p>
          <w:p w14:paraId="5F841F40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  </w:t>
            </w:r>
            <w:r w:rsidRPr="0039729B">
              <w:rPr>
                <w:rFonts w:ascii="Arial" w:hAnsi="Arial" w:cs="Arial"/>
                <w:highlight w:val="yellow"/>
                <w:lang w:val="en-US" w:eastAsia="en-GB"/>
              </w:rPr>
              <w:t>f_IP_ChangeDrbMappingNR(IP, nr_Cell1, cs_IP_QosFlowId(v_PduSessionInfoList[i].PDU_SessionId, v_PduSessionInfoList[i].QFI), v_PduSessionInfoList[i].PdnIndex);</w:t>
            </w:r>
          </w:p>
          <w:p w14:paraId="6AAFC911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  if (match (v_PduSessionInfoList[i].PdnIndex, f_GetMultiPdnIndex(Emergency_PDN))) {</w:t>
            </w:r>
          </w:p>
          <w:p w14:paraId="74C183D0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    // Keep note of this for later checks</w:t>
            </w:r>
          </w:p>
          <w:p w14:paraId="3EEABF52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    v_EmergencySessionId := int2oct(v_PduSessionInfoList[i].PDU_SessionId, 1);</w:t>
            </w:r>
          </w:p>
          <w:p w14:paraId="4EBA70E6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  }</w:t>
            </w:r>
          </w:p>
          <w:p w14:paraId="618A05AA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}</w:t>
            </w:r>
          </w:p>
          <w:p w14:paraId="070829FF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// ...then check one of received msgs is for the emergency bearer</w:t>
            </w:r>
          </w:p>
          <w:p w14:paraId="5F3FC9F1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// @siclog "Step 1 Parallel Behaviour" siclog@</w:t>
            </w:r>
          </w:p>
          <w:p w14:paraId="2D330622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for (i := 1; i &lt;= f_NR5GC_MsgInDefault_GetNumOfNASMessageReq(); i := i+1){  // @sic R5s220174 sic@</w:t>
            </w:r>
          </w:p>
          <w:p w14:paraId="197F0931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  v_ReceivedAsp := f_NR5GC_MsgInDefault_GetOneNASMessageReq(i);</w:t>
            </w:r>
          </w:p>
          <w:p w14:paraId="3990512D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  if (f_Check_NG_PDUSessionEstablishmentReq(v_GSM_MobilityInfo,</w:t>
            </w:r>
          </w:p>
          <w:p w14:paraId="708703E9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                                            v_ReceivedAsp.Signalling.Nas[0].Pdu,</w:t>
            </w:r>
          </w:p>
          <w:p w14:paraId="06ADF650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                                            -, -, -, -,</w:t>
            </w:r>
          </w:p>
          <w:p w14:paraId="5ACF077E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                                            crs_SSC_Mode('A'H, '001'B),</w:t>
            </w:r>
          </w:p>
          <w:p w14:paraId="535F61F6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                                            -, -, -, -, -, -,</w:t>
            </w:r>
          </w:p>
          <w:p w14:paraId="0D3DF782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                                            cr_NG_Request_Type('100'B),</w:t>
            </w:r>
          </w:p>
          <w:p w14:paraId="1D4CE13D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                                            omit,</w:t>
            </w:r>
          </w:p>
          <w:p w14:paraId="29699EAE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                                            omit)) {</w:t>
            </w:r>
          </w:p>
          <w:p w14:paraId="53F9318E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    // Emergency bearer</w:t>
            </w:r>
          </w:p>
          <w:p w14:paraId="19EF0535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    v_SessionId := v_ReceivedAsp.Signalling.Nas[0].Pdu.PiggybackedPduList[0].Msg.pdu_Session_Establishment_Request.pduSessionId;</w:t>
            </w:r>
          </w:p>
          <w:p w14:paraId="01A775F5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    if (match (v_EmergencySessionId, v_SessionId.sessionId)) {</w:t>
            </w:r>
          </w:p>
          <w:p w14:paraId="1064F838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        f_NR_PreliminaryPass(__FILE__, __LINE__, "Parallel Behaviour Step 1");</w:t>
            </w:r>
          </w:p>
          <w:p w14:paraId="0C934960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    }</w:t>
            </w:r>
          </w:p>
          <w:p w14:paraId="09729C5E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    // transfer of existing bearer</w:t>
            </w:r>
          </w:p>
          <w:p w14:paraId="0CE56BA0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  } else if (not f_Check_NG_PDUSessionEstablishmentReq(v_GSM_MobilityInfo,</w:t>
            </w:r>
          </w:p>
          <w:p w14:paraId="585E8E10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                                              v_ReceivedAsp.Signalling.Nas[0].Pdu,</w:t>
            </w:r>
          </w:p>
          <w:p w14:paraId="3E7CCF19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                                              -,-, -, -, -, -, -, -, -, -, -,</w:t>
            </w:r>
          </w:p>
          <w:p w14:paraId="5521B49E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                                              cr_NG_Request_Type('010'B))) {</w:t>
            </w:r>
          </w:p>
          <w:p w14:paraId="091AF6A1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    f_NR_SetVerdictFailOrInconc(__FILE__, __LINE__, "PDU Session Establishment Message Request Type neither existing nor emergency PDU session");</w:t>
            </w:r>
          </w:p>
          <w:p w14:paraId="6A74412C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  }</w:t>
            </w:r>
          </w:p>
          <w:p w14:paraId="08F52827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40121A9D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}</w:t>
            </w:r>
          </w:p>
          <w:p w14:paraId="1193C697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6D364241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lastRenderedPageBreak/>
              <w:t xml:space="preserve">    // @siclog "Step 30" siclog@</w:t>
            </w:r>
          </w:p>
          <w:p w14:paraId="5598A8AE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f_Delay(3.0);</w:t>
            </w:r>
          </w:p>
          <w:p w14:paraId="5C8BF8CC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// tell IMS stop waiting for Re-register</w:t>
            </w:r>
          </w:p>
          <w:p w14:paraId="00D47EEF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f_IMS_IPCAN_SendCoOrdMsg(IMS[tsc_Index_IMS1], cms_IMS_IPCAN_Trigger("Stop Waiting For Reregister"));</w:t>
            </w:r>
          </w:p>
          <w:p w14:paraId="73163B9C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f_IMS_IPCAN_SendCoOrdMsg(IMS[tsc_Index_IMS2], cms_IMS_IPCAN_Trigger("Stop Waiting For Reregister"));</w:t>
            </w:r>
          </w:p>
          <w:p w14:paraId="36F9D6FF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29B9B54D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// @siclog "Step 31-33" siclog@</w:t>
            </w:r>
          </w:p>
          <w:p w14:paraId="546D1B72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f_NR5GC_PDUSessionRelease (nr_Cell1,</w:t>
            </w:r>
          </w:p>
          <w:p w14:paraId="78C2C166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                           v_EmergencySessionId,</w:t>
            </w:r>
          </w:p>
          <w:p w14:paraId="62824FDA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                           cs_GMM_GSM_Cause (omit, '00100100'B));</w:t>
            </w:r>
          </w:p>
          <w:p w14:paraId="3C3E4A51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3CB5E363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// @siclog "Step 34" siclog@</w:t>
            </w:r>
          </w:p>
          <w:p w14:paraId="28E11E44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f_NR_RRCRelease(nr_Cell1);</w:t>
            </w:r>
          </w:p>
          <w:p w14:paraId="1442654C" w14:textId="5F52CD40" w:rsidR="00EC3523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}</w:t>
            </w:r>
          </w:p>
        </w:tc>
      </w:tr>
    </w:tbl>
    <w:p w14:paraId="4E5A00C0" w14:textId="77777777" w:rsidR="00EC3523" w:rsidRDefault="00EC3523" w:rsidP="00EC3523">
      <w:pPr>
        <w:spacing w:after="0"/>
        <w:rPr>
          <w:rFonts w:ascii="Arial" w:hAnsi="Arial"/>
          <w:b/>
          <w:lang w:eastAsia="en-GB"/>
        </w:rPr>
      </w:pPr>
    </w:p>
    <w:p w14:paraId="6DDB9BFD" w14:textId="77777777" w:rsidR="00EC3523" w:rsidRDefault="00EC3523" w:rsidP="00EC3523">
      <w:pPr>
        <w:spacing w:after="0"/>
        <w:rPr>
          <w:rFonts w:ascii="Arial" w:hAnsi="Arial"/>
          <w:b/>
          <w:lang w:eastAsia="en-GB"/>
        </w:rPr>
      </w:pPr>
    </w:p>
    <w:p w14:paraId="1CFC3BBD" w14:textId="77777777" w:rsidR="00EC3523" w:rsidRDefault="00EC3523" w:rsidP="00EC3523">
      <w:pPr>
        <w:spacing w:after="0"/>
        <w:rPr>
          <w:rFonts w:ascii="Arial" w:hAnsi="Arial"/>
          <w:b/>
          <w:lang w:eastAsia="en-GB"/>
        </w:rPr>
      </w:pPr>
    </w:p>
    <w:p w14:paraId="138C7AD5" w14:textId="77777777" w:rsidR="00EC3523" w:rsidRDefault="00EC3523" w:rsidP="00EC3523">
      <w:pPr>
        <w:spacing w:after="0"/>
        <w:rPr>
          <w:rFonts w:ascii="Arial" w:hAnsi="Arial"/>
          <w:b/>
          <w:lang w:eastAsia="en-GB"/>
        </w:rPr>
      </w:pPr>
    </w:p>
    <w:p w14:paraId="0F510790" w14:textId="77777777" w:rsidR="00EC3523" w:rsidRDefault="00EC3523" w:rsidP="00EC3523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EC3523" w14:paraId="700C5258" w14:textId="77777777" w:rsidTr="009F41AD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1899E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>function fl_TC_11_4_11_NR5GC_TestBody() runs on NR5GC_PTC</w:t>
            </w:r>
          </w:p>
          <w:p w14:paraId="7EE97046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{</w:t>
            </w:r>
          </w:p>
          <w:p w14:paraId="5C8533A0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var GSM_MobilityInfo_Type v_GSM_MobilityInfo;</w:t>
            </w:r>
          </w:p>
          <w:p w14:paraId="7D1A6740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var NR_SRB_COMMON_IND v_ReceivedAsp;</w:t>
            </w:r>
          </w:p>
          <w:p w14:paraId="78F7F231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var NG_NAS_GutiParameters_Type v_GutiParams := f_NR5GC_CellInfo_GetGutiParameters (nr_Cell1);</w:t>
            </w:r>
          </w:p>
          <w:p w14:paraId="5B132A06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var PLMN_Identity v_ASN_PLMN := f_NR_CellInfo_GetPLMN (nr_Cell1);</w:t>
            </w:r>
          </w:p>
          <w:p w14:paraId="09401B7F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var NAS_PlmnId v_PLMN := f_NR_Asn2Nas_PlmnId(v_ASN_PLMN);</w:t>
            </w:r>
          </w:p>
          <w:p w14:paraId="7B6B9F84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var NG_NAS_SecurityParams_Type v_NAS_SecurityParams := f_NR5GC_Security_Get();</w:t>
            </w:r>
          </w:p>
          <w:p w14:paraId="6AD3769F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var template (present) NG_Request_Type v_RequestType := (cr_NG_Request_Type('010'B), cr_NG_Request_Type('100'B));</w:t>
            </w:r>
          </w:p>
          <w:p w14:paraId="4D7AB2B6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var EUTRA_NR_PduSessionInfoList_Type v_PduSessionInfoList;</w:t>
            </w:r>
          </w:p>
          <w:p w14:paraId="7726E12E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var O1_Type v_EmergencySessionId;</w:t>
            </w:r>
          </w:p>
          <w:p w14:paraId="2999A596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var template (value) NG_PDU_SessionId v_SessionId;</w:t>
            </w:r>
          </w:p>
          <w:p w14:paraId="06723959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var integer i;</w:t>
            </w:r>
          </w:p>
          <w:p w14:paraId="670EB43E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3A258F1B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//@siclog "Step 17" siclog@</w:t>
            </w:r>
          </w:p>
          <w:p w14:paraId="4DEFDDD1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f_EUTRA_NR_WaitForCoOrd_Trigger (EUTRA, "Cell Power");   // @sic R5s220883 sic@</w:t>
            </w:r>
          </w:p>
          <w:p w14:paraId="061D810F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f_NR_SetCellPower (nr_Cell1, tsc_NR_ServingCellSSS_EPRE_FR1, tsc_NR_ServingCellSSS_EPRE_FR2);</w:t>
            </w:r>
          </w:p>
          <w:p w14:paraId="34ECBFAB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7981C4D4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//@siclog "Step 18-28" siclog@</w:t>
            </w:r>
          </w:p>
          <w:p w14:paraId="026904B0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f_NR5GC_IRAT_MobilityRegistration (nr_Cell1,</w:t>
            </w:r>
          </w:p>
          <w:p w14:paraId="11E5773B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                                  v_NAS_SecurityParams,</w:t>
            </w:r>
          </w:p>
          <w:p w14:paraId="2B1BDB1E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                                  omit,</w:t>
            </w:r>
          </w:p>
          <w:p w14:paraId="66B1DFB8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                                  f_NG_GutiParameters2MobileIdentity (v_PLMN, v_GutiParams),</w:t>
            </w:r>
          </w:p>
          <w:p w14:paraId="50E07D2B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                                  f_LastVisited_TAI(nr_Cell1),</w:t>
            </w:r>
          </w:p>
          <w:p w14:paraId="4F2EC6F8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                                  -, -,</w:t>
            </w:r>
          </w:p>
          <w:p w14:paraId="5093E498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                                  noRrcConnectionRelease,</w:t>
            </w:r>
          </w:p>
          <w:p w14:paraId="54B58684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                                  -,</w:t>
            </w:r>
          </w:p>
          <w:p w14:paraId="52F653FD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                                  cds_NG_NetworkFeatureSupport_NoN26);</w:t>
            </w:r>
          </w:p>
          <w:p w14:paraId="4F00E92D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70FE3C23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// Tell IMS PTCs the RAT has changed</w:t>
            </w:r>
          </w:p>
          <w:p w14:paraId="6455EDEB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f_IMS_IPCAN_SendCoOrdMsg(IMS[tsc_Index_IMS1], cms_IPCAN_IMS_QueryResponse(f_NR_IMS_IpcanInfo()));</w:t>
            </w:r>
          </w:p>
          <w:p w14:paraId="4F953D17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f_IMS_IPCAN_SendCoOrdMsg(IMS[tsc_Index_IMS2], cms_IPCAN_IMS_QueryResponse(f_NR_IMS_IpcanInfo()));</w:t>
            </w:r>
          </w:p>
          <w:p w14:paraId="2B558AB3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0BB6CBB9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// always wait for PDU info, even if not 1st time</w:t>
            </w:r>
          </w:p>
          <w:p w14:paraId="7EB231C0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v_PduSessionInfoList := f_EUTRA_NR_WaitForCoOrd_PduSessionInfoList(EUTRA);</w:t>
            </w:r>
          </w:p>
          <w:p w14:paraId="152B7FC6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40D18D7F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// This function stores all received PDN Connectivity msgs, so just expect one more...</w:t>
            </w:r>
          </w:p>
          <w:p w14:paraId="422E0E50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//@siclog "Step 29a1" siclog@</w:t>
            </w:r>
          </w:p>
          <w:p w14:paraId="7BE7F058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f_NR5GC_PDUSessionEstablishment (nr_Cell1, (pc_noOf_PDUsSameConnection+1), tsc_NR_RbId_SRB1, -, -, -, -, -, -, -, -, -, -, -, -, -, -, -, -, -, -, -, -, v_RequestType, -, -, -, -, -, -, -, -, -, v_PduSessionInfoList);</w:t>
            </w:r>
          </w:p>
          <w:p w14:paraId="0BFC65A5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6CD42037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// make sure all the PDNs configured on EUTRA are changed in routing table @sic R5s210149, R5s220883 sic@</w:t>
            </w:r>
          </w:p>
          <w:p w14:paraId="20E4BD71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for (i := 0; i &lt; lengthof (v_PduSessionInfoList); i := i + 1) {</w:t>
            </w:r>
          </w:p>
          <w:p w14:paraId="02445B6A" w14:textId="052324D4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  </w:t>
            </w:r>
            <w:r w:rsidR="0039729B" w:rsidRPr="0039729B">
              <w:rPr>
                <w:rFonts w:ascii="Arial" w:hAnsi="Arial" w:cs="Arial"/>
                <w:highlight w:val="yellow"/>
                <w:lang w:val="en-US" w:eastAsia="en-GB"/>
              </w:rPr>
              <w:t xml:space="preserve">//REMOVED </w:t>
            </w:r>
            <w:r w:rsidRPr="0039729B">
              <w:rPr>
                <w:rFonts w:ascii="Arial" w:hAnsi="Arial" w:cs="Arial"/>
                <w:highlight w:val="yellow"/>
                <w:lang w:val="en-US" w:eastAsia="en-GB"/>
              </w:rPr>
              <w:t>f_IP_ChangeDrbMappingNR(IP, nr_Cell1, cs_IP_QosFlowId(v_PduSessionInfoList[i].PDU_SessionId, v_PduSessionInfoList[i].QFI), v_PduSessionInfoList[i].PdnIndex);</w:t>
            </w:r>
          </w:p>
          <w:p w14:paraId="1373B04D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  if (match (v_PduSessionInfoList[i].PdnIndex, f_GetMultiPdnIndex(Emergency_PDN))) {</w:t>
            </w:r>
          </w:p>
          <w:p w14:paraId="583F35B1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    // Keep note of this for later checks</w:t>
            </w:r>
          </w:p>
          <w:p w14:paraId="0BFBAF3B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    v_EmergencySessionId := int2oct(v_PduSessionInfoList[i].PDU_SessionId, 1);</w:t>
            </w:r>
          </w:p>
          <w:p w14:paraId="517E1B70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  }</w:t>
            </w:r>
          </w:p>
          <w:p w14:paraId="6DEF6995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}</w:t>
            </w:r>
          </w:p>
          <w:p w14:paraId="14B2676D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// ...then check one of received msgs is for the emergency bearer</w:t>
            </w:r>
          </w:p>
          <w:p w14:paraId="1B368276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// @siclog "Step 1 Parallel Behaviour" siclog@</w:t>
            </w:r>
          </w:p>
          <w:p w14:paraId="1537B5BF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for (i := 1; i &lt;= f_NR5GC_MsgInDefault_GetNumOfNASMessageReq(); i := i+1){  // @sic R5s220174 sic@</w:t>
            </w:r>
          </w:p>
          <w:p w14:paraId="154421CD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  v_ReceivedAsp := f_NR5GC_MsgInDefault_GetOneNASMessageReq(i);</w:t>
            </w:r>
          </w:p>
          <w:p w14:paraId="71D17EE6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  if (f_Check_NG_PDUSessionEstablishmentReq(v_GSM_MobilityInfo,</w:t>
            </w:r>
          </w:p>
          <w:p w14:paraId="0CFE3E0F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                                            v_ReceivedAsp.Signalling.Nas[0].Pdu,</w:t>
            </w:r>
          </w:p>
          <w:p w14:paraId="109F8CB6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                                            -, -, -, -,</w:t>
            </w:r>
          </w:p>
          <w:p w14:paraId="53E5CBA0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                                            crs_SSC_Mode('A'H, '001'B),</w:t>
            </w:r>
          </w:p>
          <w:p w14:paraId="31C1AB18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                                            -, -, -, -, -, -,</w:t>
            </w:r>
          </w:p>
          <w:p w14:paraId="6DCD75C2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                                            cr_NG_Request_Type('100'B),</w:t>
            </w:r>
          </w:p>
          <w:p w14:paraId="7E2B7C99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                                            omit,</w:t>
            </w:r>
          </w:p>
          <w:p w14:paraId="6557F3CA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                                            omit)) {</w:t>
            </w:r>
          </w:p>
          <w:p w14:paraId="7A30701C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    // Emergency bearer</w:t>
            </w:r>
          </w:p>
          <w:p w14:paraId="2F49D94F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    v_SessionId := v_ReceivedAsp.Signalling.Nas[0].Pdu.PiggybackedPduList[0].Msg.pdu_Session_Establishment_Request.pduSessionId;</w:t>
            </w:r>
          </w:p>
          <w:p w14:paraId="3F227E58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    if (match (v_EmergencySessionId, v_SessionId.sessionId)) {</w:t>
            </w:r>
          </w:p>
          <w:p w14:paraId="2955DD39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        f_NR_PreliminaryPass(__FILE__, __LINE__, "Parallel Behaviour Step 1");</w:t>
            </w:r>
          </w:p>
          <w:p w14:paraId="5E1492B8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    }</w:t>
            </w:r>
          </w:p>
          <w:p w14:paraId="564D93D4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    // transfer of existing bearer</w:t>
            </w:r>
          </w:p>
          <w:p w14:paraId="792D16EF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  } else if (not f_Check_NG_PDUSessionEstablishmentReq(v_GSM_MobilityInfo,</w:t>
            </w:r>
          </w:p>
          <w:p w14:paraId="51D5D6BE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                                              v_ReceivedAsp.Signalling.Nas[0].Pdu,</w:t>
            </w:r>
          </w:p>
          <w:p w14:paraId="139C240C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                                              -,-, -, -, -, -, -, -, -, -, -,</w:t>
            </w:r>
          </w:p>
          <w:p w14:paraId="681F9ED9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                                              cr_NG_Request_Type('010'B))) {</w:t>
            </w:r>
          </w:p>
          <w:p w14:paraId="201DD768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    f_NR_SetVerdictFailOrInconc(__FILE__, __LINE__, "PDU Session Establishment Message Request Type neither existing nor emergency PDU session");</w:t>
            </w:r>
          </w:p>
          <w:p w14:paraId="33DD6BD3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  }</w:t>
            </w:r>
          </w:p>
          <w:p w14:paraId="507E5C96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1AB2C5A7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}</w:t>
            </w:r>
          </w:p>
          <w:p w14:paraId="5755655E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021EAEDA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// @siclog "Step 30" siclog@</w:t>
            </w:r>
          </w:p>
          <w:p w14:paraId="6E26A3A7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f_Delay(3.0);</w:t>
            </w:r>
          </w:p>
          <w:p w14:paraId="5B61424B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// tell IMS stop waiting for Re-register</w:t>
            </w:r>
          </w:p>
          <w:p w14:paraId="3D391522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f_IMS_IPCAN_SendCoOrdMsg(IMS[tsc_Index_IMS1], cms_IMS_IPCAN_Trigger("Stop Waiting For Reregister"));</w:t>
            </w:r>
          </w:p>
          <w:p w14:paraId="51EC83AE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f_IMS_IPCAN_SendCoOrdMsg(IMS[tsc_Index_IMS2], cms_IMS_IPCAN_Trigger("Stop Waiting For Reregister"));</w:t>
            </w:r>
          </w:p>
          <w:p w14:paraId="79848B3D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6CDEABFA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// @siclog "Step 31-33" siclog@</w:t>
            </w:r>
          </w:p>
          <w:p w14:paraId="357889BC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f_NR5GC_PDUSessionRelease (nr_Cell1,</w:t>
            </w:r>
          </w:p>
          <w:p w14:paraId="6C48CB22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                           v_EmergencySessionId,</w:t>
            </w:r>
          </w:p>
          <w:p w14:paraId="3FA5CF63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                           cs_GMM_GSM_Cause (omit, '00100100'B));</w:t>
            </w:r>
          </w:p>
          <w:p w14:paraId="5711E281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642B4B06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lastRenderedPageBreak/>
              <w:t xml:space="preserve">    // @siclog "Step 34" siclog@</w:t>
            </w:r>
          </w:p>
          <w:p w14:paraId="6BEA0F0D" w14:textId="77777777" w:rsidR="00487ECA" w:rsidRPr="00487ECA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  f_NR_RRCRelease(nr_Cell1);</w:t>
            </w:r>
          </w:p>
          <w:p w14:paraId="7EE69C6F" w14:textId="0D5058D1" w:rsidR="00EC3523" w:rsidRPr="00571BB2" w:rsidRDefault="00487ECA" w:rsidP="00487EC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87ECA">
              <w:rPr>
                <w:rFonts w:ascii="Arial" w:hAnsi="Arial" w:cs="Arial"/>
                <w:lang w:val="en-US" w:eastAsia="en-GB"/>
              </w:rPr>
              <w:t xml:space="preserve">  }</w:t>
            </w:r>
          </w:p>
        </w:tc>
      </w:tr>
    </w:tbl>
    <w:p w14:paraId="23BFFC45" w14:textId="77777777" w:rsidR="00EC3523" w:rsidRDefault="00EC3523" w:rsidP="00EC3523">
      <w:pPr>
        <w:rPr>
          <w:lang w:val="en-US" w:eastAsia="zh-CN"/>
        </w:rPr>
      </w:pPr>
    </w:p>
    <w:p w14:paraId="173DB81D" w14:textId="77777777" w:rsidR="00EC3523" w:rsidRDefault="00EC3523" w:rsidP="00EC3523">
      <w:pPr>
        <w:keepNext/>
        <w:keepLines/>
        <w:tabs>
          <w:tab w:val="left" w:pos="576"/>
          <w:tab w:val="left" w:pos="312"/>
        </w:tabs>
        <w:spacing w:before="480"/>
        <w:ind w:left="1134"/>
        <w:rPr>
          <w:rFonts w:ascii="Arial" w:eastAsia="Arial" w:hAnsi="Arial" w:cs="Arial"/>
          <w:b/>
          <w:sz w:val="32"/>
        </w:rPr>
      </w:pPr>
    </w:p>
    <w:p w14:paraId="35CCEA3B" w14:textId="77777777" w:rsidR="00EC3523" w:rsidRDefault="00EC3523" w:rsidP="00EC3523"/>
    <w:p w14:paraId="1142AE08" w14:textId="77777777" w:rsidR="00EC3523" w:rsidRDefault="00EC3523" w:rsidP="00EC3523">
      <w:pPr>
        <w:rPr>
          <w:b/>
        </w:rPr>
      </w:pPr>
    </w:p>
    <w:p w14:paraId="461B1F27" w14:textId="77777777" w:rsidR="00EC3523" w:rsidRPr="00F20025" w:rsidRDefault="00EC3523" w:rsidP="00EC3523">
      <w:pPr>
        <w:rPr>
          <w:rFonts w:ascii="Arial" w:hAnsi="Arial" w:cs="Arial"/>
          <w:lang w:val="en-US" w:eastAsia="en-GB"/>
        </w:rPr>
      </w:pPr>
    </w:p>
    <w:p w14:paraId="1987087E" w14:textId="77777777" w:rsidR="00EC3523" w:rsidRPr="00F20025" w:rsidRDefault="00EC3523" w:rsidP="00EC3523">
      <w:pPr>
        <w:rPr>
          <w:rFonts w:ascii="Arial" w:hAnsi="Arial" w:cs="Arial"/>
          <w:lang w:val="en-US" w:eastAsia="en-GB"/>
        </w:rPr>
      </w:pPr>
    </w:p>
    <w:p w14:paraId="7EB7DA31" w14:textId="77777777" w:rsidR="008C1650" w:rsidRDefault="008C1650" w:rsidP="008C1650">
      <w:pPr>
        <w:spacing w:after="0"/>
        <w:rPr>
          <w:rFonts w:ascii="Arial" w:hAnsi="Arial"/>
          <w:b/>
          <w:lang w:eastAsia="en-GB"/>
        </w:rPr>
      </w:pPr>
    </w:p>
    <w:p w14:paraId="6E3A90F8" w14:textId="77777777" w:rsidR="008C1650" w:rsidRDefault="008C1650" w:rsidP="008C1650">
      <w:pPr>
        <w:spacing w:after="0"/>
        <w:rPr>
          <w:rFonts w:ascii="Arial" w:hAnsi="Arial"/>
          <w:b/>
          <w:lang w:eastAsia="en-GB"/>
        </w:rPr>
      </w:pPr>
    </w:p>
    <w:p w14:paraId="5D5A9258" w14:textId="77777777" w:rsidR="00293DF9" w:rsidRPr="00293DF9" w:rsidRDefault="00293DF9" w:rsidP="00293DF9"/>
    <w:sectPr w:rsidR="00293DF9" w:rsidRPr="00293DF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566442" w14:textId="77777777" w:rsidR="000F50F6" w:rsidRDefault="000F50F6">
      <w:r>
        <w:separator/>
      </w:r>
    </w:p>
  </w:endnote>
  <w:endnote w:type="continuationSeparator" w:id="0">
    <w:p w14:paraId="049B56CF" w14:textId="77777777" w:rsidR="000F50F6" w:rsidRDefault="000F50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AAC299" w14:textId="77777777" w:rsidR="000F50F6" w:rsidRDefault="000F50F6">
      <w:r>
        <w:separator/>
      </w:r>
    </w:p>
  </w:footnote>
  <w:footnote w:type="continuationSeparator" w:id="0">
    <w:p w14:paraId="247D45BE" w14:textId="77777777" w:rsidR="000F50F6" w:rsidRDefault="000F50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42134"/>
    <w:multiLevelType w:val="hybridMultilevel"/>
    <w:tmpl w:val="C3B0B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941D6"/>
    <w:multiLevelType w:val="hybridMultilevel"/>
    <w:tmpl w:val="4D7C149C"/>
    <w:lvl w:ilvl="0" w:tplc="1EFC0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5263188"/>
    <w:multiLevelType w:val="hybridMultilevel"/>
    <w:tmpl w:val="5EF67F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F45064"/>
    <w:multiLevelType w:val="hybridMultilevel"/>
    <w:tmpl w:val="57083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5E421D"/>
    <w:multiLevelType w:val="hybridMultilevel"/>
    <w:tmpl w:val="5184BD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AD67CC"/>
    <w:multiLevelType w:val="hybridMultilevel"/>
    <w:tmpl w:val="FD16CD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CBE50C7"/>
    <w:multiLevelType w:val="hybridMultilevel"/>
    <w:tmpl w:val="DB9201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48781E"/>
    <w:multiLevelType w:val="hybridMultilevel"/>
    <w:tmpl w:val="87123F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FC306B"/>
    <w:multiLevelType w:val="hybridMultilevel"/>
    <w:tmpl w:val="C1CA1C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27005B"/>
    <w:multiLevelType w:val="hybridMultilevel"/>
    <w:tmpl w:val="ACE43F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066A11"/>
    <w:multiLevelType w:val="hybridMultilevel"/>
    <w:tmpl w:val="275C77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ABE38C0"/>
    <w:multiLevelType w:val="hybridMultilevel"/>
    <w:tmpl w:val="B7B63E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C52ACD"/>
    <w:multiLevelType w:val="hybridMultilevel"/>
    <w:tmpl w:val="3FB44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0A36E3"/>
    <w:multiLevelType w:val="hybridMultilevel"/>
    <w:tmpl w:val="B7B63E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7D1939"/>
    <w:multiLevelType w:val="hybridMultilevel"/>
    <w:tmpl w:val="A08A58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281D0F"/>
    <w:multiLevelType w:val="hybridMultilevel"/>
    <w:tmpl w:val="340ACA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741CF6"/>
    <w:multiLevelType w:val="hybridMultilevel"/>
    <w:tmpl w:val="7046BA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354AF0"/>
    <w:multiLevelType w:val="hybridMultilevel"/>
    <w:tmpl w:val="03DC63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907820"/>
    <w:multiLevelType w:val="hybridMultilevel"/>
    <w:tmpl w:val="FB8A88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A06047"/>
    <w:multiLevelType w:val="hybridMultilevel"/>
    <w:tmpl w:val="0A8C21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103B10"/>
    <w:multiLevelType w:val="hybridMultilevel"/>
    <w:tmpl w:val="2132F1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C8416D"/>
    <w:multiLevelType w:val="hybridMultilevel"/>
    <w:tmpl w:val="E7FA28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090D21"/>
    <w:multiLevelType w:val="hybridMultilevel"/>
    <w:tmpl w:val="27425A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DCB4E5E"/>
    <w:multiLevelType w:val="hybridMultilevel"/>
    <w:tmpl w:val="426EDF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CF3B20"/>
    <w:multiLevelType w:val="hybridMultilevel"/>
    <w:tmpl w:val="3FB44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E2365C"/>
    <w:multiLevelType w:val="hybridMultilevel"/>
    <w:tmpl w:val="92D2F14C"/>
    <w:lvl w:ilvl="0" w:tplc="0F4C31C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8" w15:restartNumberingAfterBreak="0">
    <w:nsid w:val="78D8405C"/>
    <w:multiLevelType w:val="hybridMultilevel"/>
    <w:tmpl w:val="E20C70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DD947E2"/>
    <w:multiLevelType w:val="hybridMultilevel"/>
    <w:tmpl w:val="EFDA42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608717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86530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38524571">
    <w:abstractNumId w:val="6"/>
  </w:num>
  <w:num w:numId="4" w16cid:durableId="575211815">
    <w:abstractNumId w:val="12"/>
  </w:num>
  <w:num w:numId="5" w16cid:durableId="134808414">
    <w:abstractNumId w:val="1"/>
  </w:num>
  <w:num w:numId="6" w16cid:durableId="1420367083">
    <w:abstractNumId w:val="27"/>
  </w:num>
  <w:num w:numId="7" w16cid:durableId="421952631">
    <w:abstractNumId w:val="22"/>
  </w:num>
  <w:num w:numId="8" w16cid:durableId="2086292701">
    <w:abstractNumId w:val="18"/>
  </w:num>
  <w:num w:numId="9" w16cid:durableId="418716060">
    <w:abstractNumId w:val="29"/>
  </w:num>
  <w:num w:numId="10" w16cid:durableId="975911273">
    <w:abstractNumId w:val="3"/>
  </w:num>
  <w:num w:numId="11" w16cid:durableId="201526176">
    <w:abstractNumId w:val="5"/>
  </w:num>
  <w:num w:numId="12" w16cid:durableId="1456168865">
    <w:abstractNumId w:val="10"/>
  </w:num>
  <w:num w:numId="13" w16cid:durableId="171603424">
    <w:abstractNumId w:val="2"/>
  </w:num>
  <w:num w:numId="14" w16cid:durableId="1888638933">
    <w:abstractNumId w:val="24"/>
  </w:num>
  <w:num w:numId="15" w16cid:durableId="14229833">
    <w:abstractNumId w:val="4"/>
  </w:num>
  <w:num w:numId="16" w16cid:durableId="619798438">
    <w:abstractNumId w:val="8"/>
  </w:num>
  <w:num w:numId="17" w16cid:durableId="1820152888">
    <w:abstractNumId w:val="23"/>
  </w:num>
  <w:num w:numId="18" w16cid:durableId="1298492838">
    <w:abstractNumId w:val="7"/>
  </w:num>
  <w:num w:numId="19" w16cid:durableId="580604819">
    <w:abstractNumId w:val="11"/>
  </w:num>
  <w:num w:numId="20" w16cid:durableId="87969969">
    <w:abstractNumId w:val="25"/>
  </w:num>
  <w:num w:numId="21" w16cid:durableId="1615625346">
    <w:abstractNumId w:val="19"/>
  </w:num>
  <w:num w:numId="22" w16cid:durableId="1744836259">
    <w:abstractNumId w:val="9"/>
  </w:num>
  <w:num w:numId="23" w16cid:durableId="1582983317">
    <w:abstractNumId w:val="26"/>
  </w:num>
  <w:num w:numId="24" w16cid:durableId="1441800269">
    <w:abstractNumId w:val="15"/>
  </w:num>
  <w:num w:numId="25" w16cid:durableId="2105101507">
    <w:abstractNumId w:val="14"/>
  </w:num>
  <w:num w:numId="26" w16cid:durableId="639044441">
    <w:abstractNumId w:val="13"/>
  </w:num>
  <w:num w:numId="27" w16cid:durableId="117264019">
    <w:abstractNumId w:val="16"/>
  </w:num>
  <w:num w:numId="28" w16cid:durableId="1682194692">
    <w:abstractNumId w:val="0"/>
  </w:num>
  <w:num w:numId="29" w16cid:durableId="2076079041">
    <w:abstractNumId w:val="21"/>
  </w:num>
  <w:num w:numId="30" w16cid:durableId="26416814">
    <w:abstractNumId w:val="20"/>
  </w:num>
  <w:num w:numId="31" w16cid:durableId="1177690837">
    <w:abstractNumId w:val="17"/>
  </w:num>
  <w:num w:numId="32" w16cid:durableId="1846089203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8A1"/>
    <w:rsid w:val="00004DB6"/>
    <w:rsid w:val="0000627C"/>
    <w:rsid w:val="00007D89"/>
    <w:rsid w:val="00010FCE"/>
    <w:rsid w:val="00012992"/>
    <w:rsid w:val="00015963"/>
    <w:rsid w:val="00021215"/>
    <w:rsid w:val="00022013"/>
    <w:rsid w:val="00022E4A"/>
    <w:rsid w:val="000253C4"/>
    <w:rsid w:val="0003540F"/>
    <w:rsid w:val="00044055"/>
    <w:rsid w:val="00044F4C"/>
    <w:rsid w:val="0005746C"/>
    <w:rsid w:val="00061FCE"/>
    <w:rsid w:val="0006343B"/>
    <w:rsid w:val="0007470A"/>
    <w:rsid w:val="000755C9"/>
    <w:rsid w:val="00077B53"/>
    <w:rsid w:val="00090A0D"/>
    <w:rsid w:val="000A36E2"/>
    <w:rsid w:val="000A4482"/>
    <w:rsid w:val="000A5DF8"/>
    <w:rsid w:val="000A6394"/>
    <w:rsid w:val="000B3A22"/>
    <w:rsid w:val="000B5002"/>
    <w:rsid w:val="000B7FED"/>
    <w:rsid w:val="000C038A"/>
    <w:rsid w:val="000C2205"/>
    <w:rsid w:val="000C4878"/>
    <w:rsid w:val="000C594D"/>
    <w:rsid w:val="000C6598"/>
    <w:rsid w:val="000C79AB"/>
    <w:rsid w:val="000D0AA1"/>
    <w:rsid w:val="000D36E2"/>
    <w:rsid w:val="000D44B3"/>
    <w:rsid w:val="000D4A62"/>
    <w:rsid w:val="000D6632"/>
    <w:rsid w:val="000E2318"/>
    <w:rsid w:val="000E4C8D"/>
    <w:rsid w:val="000E5B4E"/>
    <w:rsid w:val="000F0111"/>
    <w:rsid w:val="000F16FA"/>
    <w:rsid w:val="000F50F6"/>
    <w:rsid w:val="00100678"/>
    <w:rsid w:val="001012CF"/>
    <w:rsid w:val="001113BD"/>
    <w:rsid w:val="001213B3"/>
    <w:rsid w:val="00132F38"/>
    <w:rsid w:val="00136340"/>
    <w:rsid w:val="00142B83"/>
    <w:rsid w:val="00145D43"/>
    <w:rsid w:val="0015018C"/>
    <w:rsid w:val="00152F0C"/>
    <w:rsid w:val="00155CC0"/>
    <w:rsid w:val="00156BC9"/>
    <w:rsid w:val="00172233"/>
    <w:rsid w:val="00175179"/>
    <w:rsid w:val="001764BE"/>
    <w:rsid w:val="00183F49"/>
    <w:rsid w:val="00186863"/>
    <w:rsid w:val="0018700F"/>
    <w:rsid w:val="00192C46"/>
    <w:rsid w:val="001A08B3"/>
    <w:rsid w:val="001A6B0D"/>
    <w:rsid w:val="001A7B60"/>
    <w:rsid w:val="001B2373"/>
    <w:rsid w:val="001B52F0"/>
    <w:rsid w:val="001B767B"/>
    <w:rsid w:val="001B7A65"/>
    <w:rsid w:val="001C0A49"/>
    <w:rsid w:val="001C0E7B"/>
    <w:rsid w:val="001E2565"/>
    <w:rsid w:val="001E41F3"/>
    <w:rsid w:val="001E790C"/>
    <w:rsid w:val="00201B12"/>
    <w:rsid w:val="002034C2"/>
    <w:rsid w:val="002109BE"/>
    <w:rsid w:val="0021430A"/>
    <w:rsid w:val="002150CC"/>
    <w:rsid w:val="002241D3"/>
    <w:rsid w:val="00226749"/>
    <w:rsid w:val="00242E5E"/>
    <w:rsid w:val="002433D2"/>
    <w:rsid w:val="0026004D"/>
    <w:rsid w:val="0026190E"/>
    <w:rsid w:val="002622D2"/>
    <w:rsid w:val="002640DD"/>
    <w:rsid w:val="0026560F"/>
    <w:rsid w:val="00265939"/>
    <w:rsid w:val="00275D12"/>
    <w:rsid w:val="00280C49"/>
    <w:rsid w:val="00282A39"/>
    <w:rsid w:val="0028349D"/>
    <w:rsid w:val="00284FEB"/>
    <w:rsid w:val="002860C4"/>
    <w:rsid w:val="00293DF9"/>
    <w:rsid w:val="002A0753"/>
    <w:rsid w:val="002A58AB"/>
    <w:rsid w:val="002B48E4"/>
    <w:rsid w:val="002B5741"/>
    <w:rsid w:val="002D0CA1"/>
    <w:rsid w:val="002D6D37"/>
    <w:rsid w:val="002E0E19"/>
    <w:rsid w:val="002E472E"/>
    <w:rsid w:val="002F2100"/>
    <w:rsid w:val="00303144"/>
    <w:rsid w:val="00305409"/>
    <w:rsid w:val="003103B5"/>
    <w:rsid w:val="003156FB"/>
    <w:rsid w:val="0032322D"/>
    <w:rsid w:val="00326E89"/>
    <w:rsid w:val="0034066C"/>
    <w:rsid w:val="003408F4"/>
    <w:rsid w:val="0034722E"/>
    <w:rsid w:val="00352F12"/>
    <w:rsid w:val="003531D1"/>
    <w:rsid w:val="0035396C"/>
    <w:rsid w:val="003553D7"/>
    <w:rsid w:val="003609EF"/>
    <w:rsid w:val="0036231A"/>
    <w:rsid w:val="00365645"/>
    <w:rsid w:val="00365CD6"/>
    <w:rsid w:val="003667E5"/>
    <w:rsid w:val="0037269D"/>
    <w:rsid w:val="00374DD4"/>
    <w:rsid w:val="003828FB"/>
    <w:rsid w:val="0039729B"/>
    <w:rsid w:val="003A265E"/>
    <w:rsid w:val="003A572C"/>
    <w:rsid w:val="003C15E3"/>
    <w:rsid w:val="003C1984"/>
    <w:rsid w:val="003C70D3"/>
    <w:rsid w:val="003C7EE9"/>
    <w:rsid w:val="003D161B"/>
    <w:rsid w:val="003D1F89"/>
    <w:rsid w:val="003D3E79"/>
    <w:rsid w:val="003D45FD"/>
    <w:rsid w:val="003E1A36"/>
    <w:rsid w:val="003E4623"/>
    <w:rsid w:val="003E76DD"/>
    <w:rsid w:val="003F56D5"/>
    <w:rsid w:val="00401F65"/>
    <w:rsid w:val="00410371"/>
    <w:rsid w:val="004242F1"/>
    <w:rsid w:val="00425D3D"/>
    <w:rsid w:val="004320A5"/>
    <w:rsid w:val="00434123"/>
    <w:rsid w:val="00435C73"/>
    <w:rsid w:val="00445588"/>
    <w:rsid w:val="00453856"/>
    <w:rsid w:val="00455BE8"/>
    <w:rsid w:val="0046272D"/>
    <w:rsid w:val="00470DDD"/>
    <w:rsid w:val="004732AF"/>
    <w:rsid w:val="00477364"/>
    <w:rsid w:val="00480EFE"/>
    <w:rsid w:val="00487ECA"/>
    <w:rsid w:val="004904C4"/>
    <w:rsid w:val="0049264C"/>
    <w:rsid w:val="00494371"/>
    <w:rsid w:val="004B0794"/>
    <w:rsid w:val="004B0AD9"/>
    <w:rsid w:val="004B75B7"/>
    <w:rsid w:val="004C71BC"/>
    <w:rsid w:val="004E733F"/>
    <w:rsid w:val="004F7492"/>
    <w:rsid w:val="00511C6D"/>
    <w:rsid w:val="00513610"/>
    <w:rsid w:val="005141D9"/>
    <w:rsid w:val="0051580D"/>
    <w:rsid w:val="005200AB"/>
    <w:rsid w:val="00527F57"/>
    <w:rsid w:val="005330C6"/>
    <w:rsid w:val="00547111"/>
    <w:rsid w:val="0056261A"/>
    <w:rsid w:val="00585A14"/>
    <w:rsid w:val="005913A9"/>
    <w:rsid w:val="00592D74"/>
    <w:rsid w:val="00593D1D"/>
    <w:rsid w:val="005B201C"/>
    <w:rsid w:val="005B2F31"/>
    <w:rsid w:val="005B45D3"/>
    <w:rsid w:val="005B721C"/>
    <w:rsid w:val="005B76D2"/>
    <w:rsid w:val="005C75A6"/>
    <w:rsid w:val="005E2C44"/>
    <w:rsid w:val="005E396E"/>
    <w:rsid w:val="005E4E22"/>
    <w:rsid w:val="005E547A"/>
    <w:rsid w:val="005F2F85"/>
    <w:rsid w:val="005F7BED"/>
    <w:rsid w:val="00606706"/>
    <w:rsid w:val="006142A7"/>
    <w:rsid w:val="00620510"/>
    <w:rsid w:val="00621188"/>
    <w:rsid w:val="006257ED"/>
    <w:rsid w:val="00633F0B"/>
    <w:rsid w:val="00634427"/>
    <w:rsid w:val="00653DE4"/>
    <w:rsid w:val="00661B0A"/>
    <w:rsid w:val="00665C47"/>
    <w:rsid w:val="00672F0F"/>
    <w:rsid w:val="0067616F"/>
    <w:rsid w:val="00684743"/>
    <w:rsid w:val="00684BAA"/>
    <w:rsid w:val="00695808"/>
    <w:rsid w:val="006A0452"/>
    <w:rsid w:val="006A0BBF"/>
    <w:rsid w:val="006B46FB"/>
    <w:rsid w:val="006C0803"/>
    <w:rsid w:val="006C157D"/>
    <w:rsid w:val="006C2CEC"/>
    <w:rsid w:val="006D5593"/>
    <w:rsid w:val="006D763F"/>
    <w:rsid w:val="006E21FB"/>
    <w:rsid w:val="006E6FC1"/>
    <w:rsid w:val="006F0E74"/>
    <w:rsid w:val="006F5912"/>
    <w:rsid w:val="007018D8"/>
    <w:rsid w:val="00702E2B"/>
    <w:rsid w:val="00711669"/>
    <w:rsid w:val="00714985"/>
    <w:rsid w:val="00722F64"/>
    <w:rsid w:val="00724DDB"/>
    <w:rsid w:val="00725257"/>
    <w:rsid w:val="007254D7"/>
    <w:rsid w:val="00726E85"/>
    <w:rsid w:val="00731B27"/>
    <w:rsid w:val="00743FD0"/>
    <w:rsid w:val="00744877"/>
    <w:rsid w:val="00745C21"/>
    <w:rsid w:val="0074764B"/>
    <w:rsid w:val="007502F1"/>
    <w:rsid w:val="007649AE"/>
    <w:rsid w:val="00772831"/>
    <w:rsid w:val="00775C74"/>
    <w:rsid w:val="00783CAF"/>
    <w:rsid w:val="00785AFF"/>
    <w:rsid w:val="00792342"/>
    <w:rsid w:val="007977A8"/>
    <w:rsid w:val="007A1766"/>
    <w:rsid w:val="007A20AF"/>
    <w:rsid w:val="007A4A7B"/>
    <w:rsid w:val="007B1498"/>
    <w:rsid w:val="007B512A"/>
    <w:rsid w:val="007C2097"/>
    <w:rsid w:val="007D3095"/>
    <w:rsid w:val="007D6A07"/>
    <w:rsid w:val="007F7259"/>
    <w:rsid w:val="00800AA3"/>
    <w:rsid w:val="008040A8"/>
    <w:rsid w:val="00807A24"/>
    <w:rsid w:val="00815BE6"/>
    <w:rsid w:val="008221B7"/>
    <w:rsid w:val="008279FA"/>
    <w:rsid w:val="0083785A"/>
    <w:rsid w:val="008466B8"/>
    <w:rsid w:val="008530F0"/>
    <w:rsid w:val="008626E7"/>
    <w:rsid w:val="00867A79"/>
    <w:rsid w:val="00870EE7"/>
    <w:rsid w:val="00873D96"/>
    <w:rsid w:val="0087403A"/>
    <w:rsid w:val="00882056"/>
    <w:rsid w:val="008863B9"/>
    <w:rsid w:val="008A45A6"/>
    <w:rsid w:val="008A719E"/>
    <w:rsid w:val="008C023C"/>
    <w:rsid w:val="008C044C"/>
    <w:rsid w:val="008C1650"/>
    <w:rsid w:val="008C5234"/>
    <w:rsid w:val="008C6828"/>
    <w:rsid w:val="008D3CCC"/>
    <w:rsid w:val="008D4170"/>
    <w:rsid w:val="008D4BE9"/>
    <w:rsid w:val="008E0EAE"/>
    <w:rsid w:val="008E6D23"/>
    <w:rsid w:val="008F3789"/>
    <w:rsid w:val="008F686C"/>
    <w:rsid w:val="008F72C3"/>
    <w:rsid w:val="009148DE"/>
    <w:rsid w:val="0093083B"/>
    <w:rsid w:val="009374D1"/>
    <w:rsid w:val="00941E30"/>
    <w:rsid w:val="009453AA"/>
    <w:rsid w:val="0095746E"/>
    <w:rsid w:val="0096259C"/>
    <w:rsid w:val="009733F1"/>
    <w:rsid w:val="0097482B"/>
    <w:rsid w:val="009770AA"/>
    <w:rsid w:val="009775F6"/>
    <w:rsid w:val="009777D9"/>
    <w:rsid w:val="009912E7"/>
    <w:rsid w:val="00991B88"/>
    <w:rsid w:val="00993C58"/>
    <w:rsid w:val="00996C56"/>
    <w:rsid w:val="009A2ADE"/>
    <w:rsid w:val="009A5753"/>
    <w:rsid w:val="009A579D"/>
    <w:rsid w:val="009B1DDE"/>
    <w:rsid w:val="009C2963"/>
    <w:rsid w:val="009C3482"/>
    <w:rsid w:val="009C6508"/>
    <w:rsid w:val="009C7678"/>
    <w:rsid w:val="009D2549"/>
    <w:rsid w:val="009D2DF8"/>
    <w:rsid w:val="009E3297"/>
    <w:rsid w:val="009F01C8"/>
    <w:rsid w:val="009F45F0"/>
    <w:rsid w:val="009F719E"/>
    <w:rsid w:val="009F734F"/>
    <w:rsid w:val="00A12EAC"/>
    <w:rsid w:val="00A16706"/>
    <w:rsid w:val="00A22FB8"/>
    <w:rsid w:val="00A238E4"/>
    <w:rsid w:val="00A246B6"/>
    <w:rsid w:val="00A251D1"/>
    <w:rsid w:val="00A30C1F"/>
    <w:rsid w:val="00A44149"/>
    <w:rsid w:val="00A47E01"/>
    <w:rsid w:val="00A47E70"/>
    <w:rsid w:val="00A50CF0"/>
    <w:rsid w:val="00A51CB9"/>
    <w:rsid w:val="00A5389F"/>
    <w:rsid w:val="00A70CE7"/>
    <w:rsid w:val="00A72630"/>
    <w:rsid w:val="00A7671C"/>
    <w:rsid w:val="00A80168"/>
    <w:rsid w:val="00A84249"/>
    <w:rsid w:val="00A844D5"/>
    <w:rsid w:val="00AA2CBC"/>
    <w:rsid w:val="00AA67EB"/>
    <w:rsid w:val="00AB3EB6"/>
    <w:rsid w:val="00AC00E4"/>
    <w:rsid w:val="00AC4CF7"/>
    <w:rsid w:val="00AC5820"/>
    <w:rsid w:val="00AD1CD8"/>
    <w:rsid w:val="00AD1DF8"/>
    <w:rsid w:val="00AE3960"/>
    <w:rsid w:val="00AE4A05"/>
    <w:rsid w:val="00AE4EE3"/>
    <w:rsid w:val="00AE518C"/>
    <w:rsid w:val="00AE749D"/>
    <w:rsid w:val="00AF5186"/>
    <w:rsid w:val="00B010BE"/>
    <w:rsid w:val="00B0233C"/>
    <w:rsid w:val="00B10C49"/>
    <w:rsid w:val="00B128A7"/>
    <w:rsid w:val="00B258BB"/>
    <w:rsid w:val="00B31734"/>
    <w:rsid w:val="00B328F2"/>
    <w:rsid w:val="00B32A5C"/>
    <w:rsid w:val="00B358E3"/>
    <w:rsid w:val="00B445E3"/>
    <w:rsid w:val="00B450BE"/>
    <w:rsid w:val="00B539EF"/>
    <w:rsid w:val="00B5403A"/>
    <w:rsid w:val="00B5492D"/>
    <w:rsid w:val="00B54BAF"/>
    <w:rsid w:val="00B67B97"/>
    <w:rsid w:val="00B7489A"/>
    <w:rsid w:val="00B85CB9"/>
    <w:rsid w:val="00B91AA7"/>
    <w:rsid w:val="00B968C8"/>
    <w:rsid w:val="00BA3EC5"/>
    <w:rsid w:val="00BA51D9"/>
    <w:rsid w:val="00BB0346"/>
    <w:rsid w:val="00BB5441"/>
    <w:rsid w:val="00BB5DFC"/>
    <w:rsid w:val="00BB6287"/>
    <w:rsid w:val="00BC2495"/>
    <w:rsid w:val="00BC2991"/>
    <w:rsid w:val="00BC37DC"/>
    <w:rsid w:val="00BD12E5"/>
    <w:rsid w:val="00BD279D"/>
    <w:rsid w:val="00BD4675"/>
    <w:rsid w:val="00BD6BB8"/>
    <w:rsid w:val="00BE43C5"/>
    <w:rsid w:val="00C35AF3"/>
    <w:rsid w:val="00C4052E"/>
    <w:rsid w:val="00C444DD"/>
    <w:rsid w:val="00C65729"/>
    <w:rsid w:val="00C66BA2"/>
    <w:rsid w:val="00C74795"/>
    <w:rsid w:val="00C86676"/>
    <w:rsid w:val="00C870F6"/>
    <w:rsid w:val="00C95985"/>
    <w:rsid w:val="00C97771"/>
    <w:rsid w:val="00CA2173"/>
    <w:rsid w:val="00CA4B98"/>
    <w:rsid w:val="00CB2E47"/>
    <w:rsid w:val="00CB6EE4"/>
    <w:rsid w:val="00CC2278"/>
    <w:rsid w:val="00CC44C2"/>
    <w:rsid w:val="00CC5026"/>
    <w:rsid w:val="00CC68D0"/>
    <w:rsid w:val="00CD3118"/>
    <w:rsid w:val="00CD45A5"/>
    <w:rsid w:val="00CE14C9"/>
    <w:rsid w:val="00CF0A0B"/>
    <w:rsid w:val="00CF1EF1"/>
    <w:rsid w:val="00D00D8E"/>
    <w:rsid w:val="00D03F9A"/>
    <w:rsid w:val="00D06D51"/>
    <w:rsid w:val="00D24991"/>
    <w:rsid w:val="00D276E0"/>
    <w:rsid w:val="00D30110"/>
    <w:rsid w:val="00D37724"/>
    <w:rsid w:val="00D42F10"/>
    <w:rsid w:val="00D50255"/>
    <w:rsid w:val="00D53022"/>
    <w:rsid w:val="00D5552A"/>
    <w:rsid w:val="00D624D1"/>
    <w:rsid w:val="00D66520"/>
    <w:rsid w:val="00D74B7A"/>
    <w:rsid w:val="00D80F81"/>
    <w:rsid w:val="00D84AE9"/>
    <w:rsid w:val="00D90741"/>
    <w:rsid w:val="00D9376D"/>
    <w:rsid w:val="00D943C3"/>
    <w:rsid w:val="00DA11E9"/>
    <w:rsid w:val="00DA2E86"/>
    <w:rsid w:val="00DA4EEB"/>
    <w:rsid w:val="00DC1876"/>
    <w:rsid w:val="00DC4393"/>
    <w:rsid w:val="00DC5F59"/>
    <w:rsid w:val="00DC64DC"/>
    <w:rsid w:val="00DC75E1"/>
    <w:rsid w:val="00DC7A19"/>
    <w:rsid w:val="00DD1E56"/>
    <w:rsid w:val="00DE34CF"/>
    <w:rsid w:val="00E049DE"/>
    <w:rsid w:val="00E11A89"/>
    <w:rsid w:val="00E13F3D"/>
    <w:rsid w:val="00E20D6E"/>
    <w:rsid w:val="00E21EF8"/>
    <w:rsid w:val="00E34898"/>
    <w:rsid w:val="00E34C5C"/>
    <w:rsid w:val="00E42691"/>
    <w:rsid w:val="00E456E1"/>
    <w:rsid w:val="00E45779"/>
    <w:rsid w:val="00E56302"/>
    <w:rsid w:val="00E57EAB"/>
    <w:rsid w:val="00E74F48"/>
    <w:rsid w:val="00E75843"/>
    <w:rsid w:val="00E77AF8"/>
    <w:rsid w:val="00E9331E"/>
    <w:rsid w:val="00E96FEC"/>
    <w:rsid w:val="00EA4595"/>
    <w:rsid w:val="00EA7C4F"/>
    <w:rsid w:val="00EA7E77"/>
    <w:rsid w:val="00EB09B7"/>
    <w:rsid w:val="00EB1D6D"/>
    <w:rsid w:val="00EC3523"/>
    <w:rsid w:val="00EE7370"/>
    <w:rsid w:val="00EE7D7C"/>
    <w:rsid w:val="00F00FF6"/>
    <w:rsid w:val="00F02DF8"/>
    <w:rsid w:val="00F0528C"/>
    <w:rsid w:val="00F128A5"/>
    <w:rsid w:val="00F13E0A"/>
    <w:rsid w:val="00F16AA1"/>
    <w:rsid w:val="00F25D98"/>
    <w:rsid w:val="00F2700A"/>
    <w:rsid w:val="00F300FB"/>
    <w:rsid w:val="00F309BF"/>
    <w:rsid w:val="00F34F6A"/>
    <w:rsid w:val="00F50AF1"/>
    <w:rsid w:val="00F62183"/>
    <w:rsid w:val="00F67A23"/>
    <w:rsid w:val="00F75083"/>
    <w:rsid w:val="00F9407C"/>
    <w:rsid w:val="00FA50D2"/>
    <w:rsid w:val="00FA556D"/>
    <w:rsid w:val="00FB6386"/>
    <w:rsid w:val="00FC1023"/>
    <w:rsid w:val="00FC1055"/>
    <w:rsid w:val="00FF2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B2Char">
    <w:name w:val="B2 Char"/>
    <w:link w:val="B2"/>
    <w:qFormat/>
    <w:rsid w:val="00B7489A"/>
    <w:rPr>
      <w:rFonts w:ascii="Times New Roman" w:hAnsi="Times New Roman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A22FB8"/>
    <w:rPr>
      <w:rFonts w:ascii="Courier New" w:eastAsia="Times New Roman" w:hAnsi="Courier New" w:cs="Courier New"/>
      <w:sz w:val="20"/>
      <w:szCs w:val="20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F02DF8"/>
    <w:rPr>
      <w:rFonts w:ascii="Arial" w:hAnsi="Arial"/>
      <w:sz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D74B7A"/>
    <w:pPr>
      <w:ind w:left="720"/>
      <w:contextualSpacing/>
    </w:pPr>
  </w:style>
  <w:style w:type="character" w:customStyle="1" w:styleId="TALChar">
    <w:name w:val="TAL Char"/>
    <w:link w:val="TAL"/>
    <w:qFormat/>
    <w:locked/>
    <w:rsid w:val="00480EF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80EF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480EFE"/>
    <w:rPr>
      <w:rFonts w:ascii="Arial" w:hAnsi="Arial"/>
      <w:b/>
      <w:lang w:val="en-GB" w:eastAsia="en-US"/>
    </w:rPr>
  </w:style>
  <w:style w:type="paragraph" w:styleId="NormalWeb">
    <w:name w:val="Normal (Web)"/>
    <w:basedOn w:val="Normal"/>
    <w:uiPriority w:val="99"/>
    <w:unhideWhenUsed/>
    <w:rsid w:val="00477364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markpdnb5ce4t">
    <w:name w:val="markpdnb5ce4t"/>
    <w:basedOn w:val="DefaultParagraphFont"/>
    <w:rsid w:val="00477364"/>
  </w:style>
  <w:style w:type="character" w:customStyle="1" w:styleId="B3Char">
    <w:name w:val="B3 Char"/>
    <w:link w:val="B3"/>
    <w:qFormat/>
    <w:rsid w:val="0097482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2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5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2029</TotalTime>
  <Pages>7</Pages>
  <Words>1192</Words>
  <Characters>12956</Characters>
  <Application>Microsoft Office Word</Application>
  <DocSecurity>0</DocSecurity>
  <Lines>107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14120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282</cp:revision>
  <cp:lastPrinted>1900-01-01T08:00:00Z</cp:lastPrinted>
  <dcterms:created xsi:type="dcterms:W3CDTF">2022-04-15T19:39:00Z</dcterms:created>
  <dcterms:modified xsi:type="dcterms:W3CDTF">2023-02-21T09:19:00Z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