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023" w14:textId="72402B71" w:rsidR="00F95223" w:rsidRDefault="00F95223" w:rsidP="00F95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83</w:t>
      </w:r>
      <w:r>
        <w:rPr>
          <w:b/>
          <w:i/>
          <w:noProof/>
          <w:sz w:val="28"/>
        </w:rPr>
        <w:fldChar w:fldCharType="end"/>
      </w:r>
    </w:p>
    <w:p w14:paraId="7757B778" w14:textId="77777777" w:rsidR="00F95223" w:rsidRDefault="00F95223" w:rsidP="00F952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81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40EE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BE4A9F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3A67B" w:rsidR="001E41F3" w:rsidRPr="00745C21" w:rsidRDefault="00F9522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21045" w:rsidR="001E41F3" w:rsidRPr="00410371" w:rsidRDefault="00481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95223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06A51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8233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 xml:space="preserve">8.2.4.1.1.4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63068D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FA975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8.2.4.1.1.4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EF71C21" w14:textId="3676A9D3" w:rsidR="00FB12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1288" w:rsidRPr="00312459">
        <w:rPr>
          <w:rFonts w:cs="Arial"/>
          <w:iCs/>
        </w:rPr>
        <w:t>Table of Contents</w:t>
      </w:r>
      <w:r w:rsidR="00FB1288">
        <w:tab/>
      </w:r>
      <w:r w:rsidR="00FB1288">
        <w:fldChar w:fldCharType="begin"/>
      </w:r>
      <w:r w:rsidR="00FB1288">
        <w:instrText xml:space="preserve"> PAGEREF _Toc120031509 \h </w:instrText>
      </w:r>
      <w:r w:rsidR="00FB1288">
        <w:fldChar w:fldCharType="separate"/>
      </w:r>
      <w:r w:rsidR="00FB1288">
        <w:t>2</w:t>
      </w:r>
      <w:r w:rsidR="00FB1288">
        <w:fldChar w:fldCharType="end"/>
      </w:r>
    </w:p>
    <w:p w14:paraId="48FF03BE" w14:textId="727ED5A3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_Toc120031510 \h </w:instrText>
      </w:r>
      <w:r>
        <w:fldChar w:fldCharType="separate"/>
      </w:r>
      <w:r>
        <w:t>3</w:t>
      </w:r>
      <w:r>
        <w:fldChar w:fldCharType="end"/>
      </w:r>
    </w:p>
    <w:p w14:paraId="7A3F5D1F" w14:textId="713DD498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_Toc120031511 \h </w:instrText>
      </w:r>
      <w:r>
        <w:fldChar w:fldCharType="separate"/>
      </w:r>
      <w:r>
        <w:t>3</w:t>
      </w:r>
      <w:r>
        <w:fldChar w:fldCharType="end"/>
      </w:r>
    </w:p>
    <w:p w14:paraId="6BE46AF1" w14:textId="4CDAEEAA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_Toc120031512 \h </w:instrText>
      </w:r>
      <w:r>
        <w:fldChar w:fldCharType="separate"/>
      </w:r>
      <w:r>
        <w:t>3</w:t>
      </w:r>
      <w:r>
        <w:fldChar w:fldCharType="end"/>
      </w:r>
    </w:p>
    <w:p w14:paraId="34E782FB" w14:textId="37D1360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_Toc120031513 \h </w:instrText>
      </w:r>
      <w:r>
        <w:fldChar w:fldCharType="separate"/>
      </w:r>
      <w:r>
        <w:t>3</w:t>
      </w:r>
      <w:r>
        <w:fldChar w:fldCharType="end"/>
      </w:r>
    </w:p>
    <w:p w14:paraId="3098B286" w14:textId="25AD21C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_Toc120031514 \h </w:instrText>
      </w:r>
      <w:r>
        <w:fldChar w:fldCharType="separate"/>
      </w:r>
      <w:r>
        <w:t>4</w:t>
      </w:r>
      <w:r>
        <w:fldChar w:fldCharType="end"/>
      </w:r>
    </w:p>
    <w:p w14:paraId="6D058243" w14:textId="6454B912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_Toc120031515 \h </w:instrText>
      </w:r>
      <w:r>
        <w:fldChar w:fldCharType="separate"/>
      </w:r>
      <w:r>
        <w:t>5</w:t>
      </w:r>
      <w:r>
        <w:fldChar w:fldCharType="end"/>
      </w:r>
    </w:p>
    <w:p w14:paraId="07633E67" w14:textId="78E161D8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_Toc120031516 \h </w:instrText>
      </w:r>
      <w:r>
        <w:fldChar w:fldCharType="separate"/>
      </w:r>
      <w:r>
        <w:t>5</w:t>
      </w:r>
      <w:r>
        <w:fldChar w:fldCharType="end"/>
      </w:r>
    </w:p>
    <w:p w14:paraId="055DA4DA" w14:textId="562853CB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_Toc120031517 \h </w:instrText>
      </w:r>
      <w:r>
        <w:fldChar w:fldCharType="separate"/>
      </w:r>
      <w:r>
        <w:t>5</w:t>
      </w:r>
      <w:r>
        <w:fldChar w:fldCharType="end"/>
      </w:r>
    </w:p>
    <w:p w14:paraId="7489F1D8" w14:textId="3D76F425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_Toc120031518 \h </w:instrText>
      </w:r>
      <w:r>
        <w:fldChar w:fldCharType="separate"/>
      </w:r>
      <w:r>
        <w:t>5</w:t>
      </w:r>
      <w:r>
        <w:fldChar w:fldCharType="end"/>
      </w:r>
    </w:p>
    <w:p w14:paraId="325A0C2F" w14:textId="6B0FE3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56E4E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9BC0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8.2.4.1.1.4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C3F2E7E" w14:textId="77777777" w:rsidR="005C46C5" w:rsidRDefault="00CF6BA7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9" w:name="_Toc106975634"/>
      <w:bookmarkStart w:id="10" w:name="_Toc109680267"/>
      <w:bookmarkStart w:id="11" w:name="_Toc120031513"/>
      <w:r w:rsidR="005C46C5">
        <w:rPr>
          <w:b/>
          <w:lang w:val="pt-BR"/>
        </w:rPr>
        <w:t xml:space="preserve">Change </w:t>
      </w:r>
      <w:bookmarkEnd w:id="9"/>
      <w:r w:rsidR="005C46C5">
        <w:rPr>
          <w:b/>
          <w:lang w:val="en-US"/>
        </w:rPr>
        <w:t>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r>
              <w:t>f_GetTestcaseAttrib_Eutra_Release()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8C556D" w14:textId="77777777" w:rsidR="005C46C5" w:rsidRDefault="005C46C5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77777777" w:rsidR="00670381" w:rsidRDefault="00670381" w:rsidP="00670381">
            <w:pPr>
              <w:spacing w:after="0"/>
            </w:pPr>
            <w:r>
              <w:t xml:space="preserve">      case ("TC_8_2_4_1_1_4_ENDC")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77777777" w:rsidR="00670381" w:rsidRDefault="00670381" w:rsidP="00670381">
            <w:pPr>
              <w:spacing w:after="0"/>
            </w:pPr>
            <w:r>
              <w:t xml:space="preserve">      case ("TC_8_2_4_1_1_4_ENDC")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lastRenderedPageBreak/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0031514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r>
              <w:t>f_GetTestcaseAttrib_NR_Release()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r>
              <w:t>f_GetTestcaseAttrib_Eutra_Release(),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91F2CA" w14:textId="77777777" w:rsidR="00BC25DD" w:rsidRDefault="00BC25DD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3F07FB02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0355EB5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0A7F1D93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499E3F62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56F2682B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2C932419" w14:textId="77777777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3DC8AD5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1FE0A506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08279347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7149B1D4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33380435" w14:textId="4BF2646A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D031358" w14:textId="4CC6DF85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("TC_8_2_4_1_1_4_ENDC")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C25DD">
      <w:pPr>
        <w:pStyle w:val="Heading2"/>
        <w:rPr>
          <w:lang w:val="en-US"/>
        </w:rPr>
      </w:pPr>
    </w:p>
    <w:p w14:paraId="5959E1B1" w14:textId="11E767C0" w:rsidR="001F230F" w:rsidRDefault="001F230F" w:rsidP="00274529">
      <w:pPr>
        <w:pStyle w:val="Heading2"/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0031515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14:paraId="7A367498" w14:textId="27FC13CA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29525E" w:rsidRPr="0029525E">
        <w:rPr>
          <w:rFonts w:cs="Arial"/>
        </w:rPr>
        <w:t>1A_n78C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00315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20031517"/>
      <w:bookmarkStart w:id="22" w:name="_Hlk120026754"/>
      <w:r>
        <w:rPr>
          <w:rFonts w:cs="Arial"/>
          <w:b/>
        </w:rPr>
        <w:t>MediaTek MT6879</w:t>
      </w:r>
      <w:bookmarkEnd w:id="21"/>
    </w:p>
    <w:bookmarkEnd w:id="22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0B0E04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69EF7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0031518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2E3F83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325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 xml:space="preserve">RRC Rel-16 test case 8.2.4.1.1.4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AC3F" w14:textId="77777777" w:rsidR="00F315AA" w:rsidRDefault="00F315AA">
      <w:r>
        <w:separator/>
      </w:r>
    </w:p>
  </w:endnote>
  <w:endnote w:type="continuationSeparator" w:id="0">
    <w:p w14:paraId="2E29B5F3" w14:textId="77777777" w:rsidR="00F315AA" w:rsidRDefault="00F3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A90E" w14:textId="77777777" w:rsidR="00F315AA" w:rsidRDefault="00F315AA">
      <w:r>
        <w:separator/>
      </w:r>
    </w:p>
  </w:footnote>
  <w:footnote w:type="continuationSeparator" w:id="0">
    <w:p w14:paraId="5B0D501F" w14:textId="77777777" w:rsidR="00F315AA" w:rsidRDefault="00F31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7364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4072411">
    <w:abstractNumId w:val="5"/>
  </w:num>
  <w:num w:numId="3" w16cid:durableId="1218935768">
    <w:abstractNumId w:val="1"/>
  </w:num>
  <w:num w:numId="4" w16cid:durableId="10129932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5904279">
    <w:abstractNumId w:val="10"/>
  </w:num>
  <w:num w:numId="6" w16cid:durableId="1654869394">
    <w:abstractNumId w:val="7"/>
  </w:num>
  <w:num w:numId="7" w16cid:durableId="1592349751">
    <w:abstractNumId w:val="4"/>
  </w:num>
  <w:num w:numId="8" w16cid:durableId="761295270">
    <w:abstractNumId w:val="12"/>
  </w:num>
  <w:num w:numId="9" w16cid:durableId="6766187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3956038">
    <w:abstractNumId w:val="9"/>
  </w:num>
  <w:num w:numId="11" w16cid:durableId="1751466057">
    <w:abstractNumId w:val="6"/>
  </w:num>
  <w:num w:numId="12" w16cid:durableId="1213662032">
    <w:abstractNumId w:val="0"/>
  </w:num>
  <w:num w:numId="13" w16cid:durableId="1942957849">
    <w:abstractNumId w:val="3"/>
  </w:num>
  <w:num w:numId="14" w16cid:durableId="405347472">
    <w:abstractNumId w:val="11"/>
  </w:num>
  <w:num w:numId="15" w16cid:durableId="672300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E472E"/>
    <w:rsid w:val="002F1D00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8113B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E21FB"/>
    <w:rsid w:val="006F0E64"/>
    <w:rsid w:val="006F7A50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5223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5</Pages>
  <Words>743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122</cp:revision>
  <cp:lastPrinted>1900-01-01T00:00:00Z</cp:lastPrinted>
  <dcterms:created xsi:type="dcterms:W3CDTF">2022-01-24T16:23:00Z</dcterms:created>
  <dcterms:modified xsi:type="dcterms:W3CDTF">2023-02-20T14:47:00Z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