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CDD50" w14:textId="0971AAB8" w:rsidR="007D6CAB" w:rsidRDefault="007D6CAB" w:rsidP="007D6CA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2023</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R5s2301</w:t>
      </w:r>
      <w:r w:rsidR="009B6016">
        <w:rPr>
          <w:b/>
          <w:i/>
          <w:noProof/>
          <w:sz w:val="28"/>
        </w:rPr>
        <w:t>80</w:t>
      </w:r>
      <w:r>
        <w:rPr>
          <w:b/>
          <w:i/>
          <w:noProof/>
          <w:sz w:val="28"/>
        </w:rPr>
        <w:fldChar w:fldCharType="end"/>
      </w:r>
    </w:p>
    <w:p w14:paraId="713326F1" w14:textId="77777777" w:rsidR="007D6CAB" w:rsidRDefault="007D6CAB" w:rsidP="007D6CAB">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9th Dec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44AAE1" w:rsidR="001E41F3" w:rsidRPr="00410371" w:rsidRDefault="00000000" w:rsidP="00E13F3D">
            <w:pPr>
              <w:pStyle w:val="CRCoverPage"/>
              <w:spacing w:after="0"/>
              <w:jc w:val="right"/>
              <w:rPr>
                <w:b/>
                <w:noProof/>
                <w:sz w:val="28"/>
              </w:rPr>
            </w:pPr>
            <w:fldSimple w:instr=" DOCPROPERTY  Spec#  \* MERGEFORMAT ">
              <w:r w:rsidR="00B7489A">
                <w:rPr>
                  <w:b/>
                  <w:noProof/>
                  <w:sz w:val="28"/>
                </w:rPr>
                <w:t>3</w:t>
              </w:r>
              <w:r w:rsidR="00705578">
                <w:rPr>
                  <w:b/>
                  <w:noProof/>
                  <w:sz w:val="28"/>
                </w:rPr>
                <w:t>4.229-</w:t>
              </w:r>
              <w:r w:rsidR="00DA11E9">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BDC02A" w:rsidR="0095746E" w:rsidRPr="00410371" w:rsidRDefault="00705578" w:rsidP="00DC1876">
            <w:pPr>
              <w:pStyle w:val="CRCoverPage"/>
              <w:spacing w:after="0"/>
              <w:rPr>
                <w:noProof/>
              </w:rPr>
            </w:pPr>
            <w:r>
              <w:rPr>
                <w:b/>
                <w:noProof/>
                <w:sz w:val="28"/>
              </w:rPr>
              <w:t>0</w:t>
            </w:r>
            <w:r w:rsidR="00FE2187">
              <w:rPr>
                <w:b/>
                <w:noProof/>
                <w:sz w:val="28"/>
              </w:rPr>
              <w:t>8</w:t>
            </w:r>
            <w:r w:rsidR="00E26911">
              <w:rPr>
                <w:b/>
                <w:noProof/>
                <w:sz w:val="28"/>
              </w:rPr>
              <w:t>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A50385" w:rsidR="001E41F3" w:rsidRPr="00745C21" w:rsidRDefault="009B6016" w:rsidP="00E13F3D">
            <w:pPr>
              <w:pStyle w:val="CRCoverPage"/>
              <w:spacing w:after="0"/>
              <w:jc w:val="center"/>
              <w:rPr>
                <w:b/>
                <w:bCs/>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935F4C" w:rsidR="001E41F3" w:rsidRPr="00410371" w:rsidRDefault="009B6016" w:rsidP="00B7489A">
            <w:pPr>
              <w:pStyle w:val="CRCoverPage"/>
              <w:spacing w:after="0"/>
              <w:rPr>
                <w:noProof/>
                <w:sz w:val="28"/>
              </w:rPr>
            </w:pPr>
            <w:r>
              <w:rPr>
                <w:b/>
                <w:noProof/>
                <w:sz w:val="28"/>
              </w:rPr>
              <w:t>17.0</w:t>
            </w:r>
            <w:r w:rsidR="00B7489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A24C1C" w:rsidR="001E41F3" w:rsidRDefault="00E26911" w:rsidP="00B7489A">
            <w:pPr>
              <w:pStyle w:val="CRCoverPage"/>
              <w:spacing w:after="0"/>
              <w:rPr>
                <w:noProof/>
              </w:rPr>
            </w:pPr>
            <w:r w:rsidRPr="00E26911">
              <w:t>Correction for IMS 5GS registration test cases 6.2 and 6.8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2006F9" w:rsidR="001E41F3" w:rsidRDefault="008C5234" w:rsidP="003C7EE9">
            <w:pPr>
              <w:pStyle w:val="CRCoverPage"/>
              <w:spacing w:after="0"/>
              <w:rPr>
                <w:noProof/>
              </w:rPr>
            </w:pPr>
            <w:r>
              <w:rPr>
                <w:noProof/>
              </w:rPr>
              <w:t>TEI</w:t>
            </w:r>
            <w:r w:rsidR="00D71D8D">
              <w:rPr>
                <w:noProof/>
              </w:rPr>
              <w:t>15</w:t>
            </w:r>
            <w:r>
              <w:rPr>
                <w:noProof/>
              </w:rPr>
              <w:t>_Test</w:t>
            </w:r>
            <w:r w:rsidR="00D71D8D">
              <w:rPr>
                <w:noProof/>
              </w:rPr>
              <w:t xml:space="preserve">, </w:t>
            </w:r>
            <w:r w:rsidR="00D71D8D" w:rsidRPr="00D71D8D">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ACCD0D" w:rsidR="001E41F3" w:rsidRDefault="00B7489A">
            <w:pPr>
              <w:pStyle w:val="CRCoverPage"/>
              <w:spacing w:after="0"/>
              <w:ind w:left="100"/>
              <w:rPr>
                <w:noProof/>
              </w:rPr>
            </w:pPr>
            <w:r>
              <w:rPr>
                <w:noProof/>
              </w:rPr>
              <w:t>2022-</w:t>
            </w:r>
            <w:r w:rsidR="00AF2AD3">
              <w:rPr>
                <w:noProof/>
              </w:rPr>
              <w:t>11-</w:t>
            </w:r>
            <w:r w:rsidR="00D71D8D">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9BBF0" w:rsidR="001E41F3" w:rsidRDefault="00000000">
            <w:pPr>
              <w:pStyle w:val="CRCoverPage"/>
              <w:spacing w:after="0"/>
              <w:ind w:left="100"/>
              <w:rPr>
                <w:noProof/>
              </w:rPr>
            </w:pPr>
            <w:fldSimple w:instr=" DOCPROPERTY  Release  \* MERGEFORMAT ">
              <w:r w:rsidR="00B7489A">
                <w:rPr>
                  <w:noProof/>
                </w:rPr>
                <w:t>Rel-1</w:t>
              </w:r>
              <w:r w:rsidR="009B601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D41F0" w14:paraId="1256F52C" w14:textId="77777777" w:rsidTr="00547111">
        <w:tc>
          <w:tcPr>
            <w:tcW w:w="2694" w:type="dxa"/>
            <w:gridSpan w:val="2"/>
            <w:tcBorders>
              <w:top w:val="single" w:sz="4" w:space="0" w:color="auto"/>
              <w:left w:val="single" w:sz="4" w:space="0" w:color="auto"/>
            </w:tcBorders>
          </w:tcPr>
          <w:p w14:paraId="52C87DB0" w14:textId="77777777" w:rsidR="008D41F0" w:rsidRDefault="008D41F0" w:rsidP="008D41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055143" w14:textId="77777777" w:rsidR="0050691D" w:rsidRDefault="0050691D" w:rsidP="0050691D">
            <w:pPr>
              <w:pStyle w:val="CRCoverPage"/>
              <w:spacing w:after="0"/>
              <w:rPr>
                <w:noProof/>
              </w:rPr>
            </w:pPr>
            <w:r>
              <w:rPr>
                <w:noProof/>
              </w:rPr>
              <w:t>For subsequent initial registration attempts, a UE operating in IPv4v6 mode may switch between use of IPv4 and IPv6 addresses. The current TTCN implementation does not always update the routing info for the response which can caused some SIP responses to be sent on the wrong IP address (IPv4 instead of IPv6 or vice versa)</w:t>
            </w:r>
          </w:p>
          <w:p w14:paraId="708AA7DE" w14:textId="01607B16" w:rsidR="008D41F0" w:rsidRDefault="008D41F0" w:rsidP="0050691D">
            <w:pPr>
              <w:pStyle w:val="CRCoverPage"/>
              <w:spacing w:after="0"/>
              <w:rPr>
                <w:noProof/>
              </w:rPr>
            </w:pPr>
          </w:p>
        </w:tc>
      </w:tr>
      <w:tr w:rsidR="008D41F0" w14:paraId="4CA74D09" w14:textId="77777777" w:rsidTr="00547111">
        <w:tc>
          <w:tcPr>
            <w:tcW w:w="2694" w:type="dxa"/>
            <w:gridSpan w:val="2"/>
            <w:tcBorders>
              <w:left w:val="single" w:sz="4" w:space="0" w:color="auto"/>
            </w:tcBorders>
          </w:tcPr>
          <w:p w14:paraId="2D0866D6" w14:textId="77777777" w:rsidR="008D41F0" w:rsidRDefault="008D41F0" w:rsidP="008D41F0">
            <w:pPr>
              <w:pStyle w:val="CRCoverPage"/>
              <w:spacing w:after="0"/>
              <w:rPr>
                <w:b/>
                <w:i/>
                <w:noProof/>
                <w:sz w:val="8"/>
                <w:szCs w:val="8"/>
              </w:rPr>
            </w:pPr>
          </w:p>
        </w:tc>
        <w:tc>
          <w:tcPr>
            <w:tcW w:w="6946" w:type="dxa"/>
            <w:gridSpan w:val="9"/>
            <w:tcBorders>
              <w:right w:val="single" w:sz="4" w:space="0" w:color="auto"/>
            </w:tcBorders>
          </w:tcPr>
          <w:p w14:paraId="365DEF04" w14:textId="2960F5D1" w:rsidR="008D41F0" w:rsidRDefault="008D41F0" w:rsidP="008D41F0">
            <w:pPr>
              <w:pStyle w:val="CRCoverPage"/>
              <w:spacing w:after="0"/>
              <w:rPr>
                <w:noProof/>
                <w:sz w:val="8"/>
                <w:szCs w:val="8"/>
              </w:rPr>
            </w:pPr>
          </w:p>
        </w:tc>
      </w:tr>
      <w:tr w:rsidR="008D41F0" w14:paraId="21016551" w14:textId="77777777" w:rsidTr="00547111">
        <w:tc>
          <w:tcPr>
            <w:tcW w:w="2694" w:type="dxa"/>
            <w:gridSpan w:val="2"/>
            <w:tcBorders>
              <w:left w:val="single" w:sz="4" w:space="0" w:color="auto"/>
            </w:tcBorders>
          </w:tcPr>
          <w:p w14:paraId="49433147" w14:textId="77777777" w:rsidR="008D41F0" w:rsidRDefault="008D41F0" w:rsidP="008D41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5E9AE9" w:rsidR="008D41F0" w:rsidRPr="0035396C" w:rsidRDefault="0050691D" w:rsidP="008D41F0">
            <w:pPr>
              <w:pStyle w:val="CRCoverPage"/>
              <w:spacing w:after="0"/>
              <w:rPr>
                <w:noProof/>
              </w:rPr>
            </w:pPr>
            <w:r>
              <w:rPr>
                <w:noProof/>
              </w:rPr>
              <w:t>Refresh v_RoutingInfoDL on receiving each initial REGISTER request</w:t>
            </w:r>
          </w:p>
        </w:tc>
      </w:tr>
      <w:tr w:rsidR="008D41F0" w14:paraId="1F886379" w14:textId="77777777" w:rsidTr="00547111">
        <w:tc>
          <w:tcPr>
            <w:tcW w:w="2694" w:type="dxa"/>
            <w:gridSpan w:val="2"/>
            <w:tcBorders>
              <w:left w:val="single" w:sz="4" w:space="0" w:color="auto"/>
            </w:tcBorders>
          </w:tcPr>
          <w:p w14:paraId="4D989623" w14:textId="77777777" w:rsidR="008D41F0" w:rsidRDefault="008D41F0" w:rsidP="008D41F0">
            <w:pPr>
              <w:pStyle w:val="CRCoverPage"/>
              <w:spacing w:after="0"/>
              <w:rPr>
                <w:b/>
                <w:i/>
                <w:noProof/>
                <w:sz w:val="8"/>
                <w:szCs w:val="8"/>
              </w:rPr>
            </w:pPr>
          </w:p>
        </w:tc>
        <w:tc>
          <w:tcPr>
            <w:tcW w:w="6946" w:type="dxa"/>
            <w:gridSpan w:val="9"/>
            <w:tcBorders>
              <w:right w:val="single" w:sz="4" w:space="0" w:color="auto"/>
            </w:tcBorders>
          </w:tcPr>
          <w:p w14:paraId="71C4A204" w14:textId="77777777" w:rsidR="008D41F0" w:rsidRDefault="008D41F0" w:rsidP="008D41F0">
            <w:pPr>
              <w:pStyle w:val="CRCoverPage"/>
              <w:spacing w:after="0"/>
              <w:rPr>
                <w:noProof/>
                <w:sz w:val="8"/>
                <w:szCs w:val="8"/>
              </w:rPr>
            </w:pPr>
          </w:p>
        </w:tc>
      </w:tr>
      <w:tr w:rsidR="008D41F0" w14:paraId="678D7BF9" w14:textId="77777777" w:rsidTr="00547111">
        <w:tc>
          <w:tcPr>
            <w:tcW w:w="2694" w:type="dxa"/>
            <w:gridSpan w:val="2"/>
            <w:tcBorders>
              <w:left w:val="single" w:sz="4" w:space="0" w:color="auto"/>
              <w:bottom w:val="single" w:sz="4" w:space="0" w:color="auto"/>
            </w:tcBorders>
          </w:tcPr>
          <w:p w14:paraId="4E5CE1B6" w14:textId="77777777" w:rsidR="008D41F0" w:rsidRDefault="008D41F0" w:rsidP="008D41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5E107" w:rsidR="008D41F0" w:rsidRPr="00BD4675" w:rsidRDefault="008D41F0" w:rsidP="008D41F0">
            <w:pPr>
              <w:pStyle w:val="CRCoverPage"/>
              <w:spacing w:after="0"/>
              <w:rPr>
                <w:noProof/>
              </w:rPr>
            </w:pPr>
            <w:r>
              <w:rPr>
                <w:noProof/>
              </w:rPr>
              <w:t xml:space="preserve">A conformant may fail this test cases </w:t>
            </w:r>
          </w:p>
        </w:tc>
      </w:tr>
      <w:tr w:rsidR="008D41F0" w14:paraId="034AF533" w14:textId="77777777" w:rsidTr="00547111">
        <w:tc>
          <w:tcPr>
            <w:tcW w:w="2694" w:type="dxa"/>
            <w:gridSpan w:val="2"/>
          </w:tcPr>
          <w:p w14:paraId="39D9EB5B" w14:textId="77777777" w:rsidR="008D41F0" w:rsidRDefault="008D41F0" w:rsidP="008D41F0">
            <w:pPr>
              <w:pStyle w:val="CRCoverPage"/>
              <w:spacing w:after="0"/>
              <w:rPr>
                <w:b/>
                <w:i/>
                <w:noProof/>
                <w:sz w:val="8"/>
                <w:szCs w:val="8"/>
              </w:rPr>
            </w:pPr>
          </w:p>
        </w:tc>
        <w:tc>
          <w:tcPr>
            <w:tcW w:w="6946" w:type="dxa"/>
            <w:gridSpan w:val="9"/>
          </w:tcPr>
          <w:p w14:paraId="7826CB1C" w14:textId="77777777" w:rsidR="008D41F0" w:rsidRDefault="008D41F0" w:rsidP="008D41F0">
            <w:pPr>
              <w:pStyle w:val="CRCoverPage"/>
              <w:spacing w:after="0"/>
              <w:rPr>
                <w:noProof/>
                <w:sz w:val="8"/>
                <w:szCs w:val="8"/>
              </w:rPr>
            </w:pPr>
          </w:p>
        </w:tc>
      </w:tr>
      <w:tr w:rsidR="008D41F0" w14:paraId="6A17D7AC" w14:textId="77777777" w:rsidTr="00435C73">
        <w:trPr>
          <w:trHeight w:val="84"/>
        </w:trPr>
        <w:tc>
          <w:tcPr>
            <w:tcW w:w="2694" w:type="dxa"/>
            <w:gridSpan w:val="2"/>
            <w:tcBorders>
              <w:top w:val="single" w:sz="4" w:space="0" w:color="auto"/>
              <w:left w:val="single" w:sz="4" w:space="0" w:color="auto"/>
            </w:tcBorders>
          </w:tcPr>
          <w:p w14:paraId="6DAD5B19" w14:textId="77777777" w:rsidR="008D41F0" w:rsidRDefault="008D41F0" w:rsidP="008D41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3E7F1F" w:rsidR="008D41F0" w:rsidRDefault="00D71D8D" w:rsidP="008D41F0">
            <w:pPr>
              <w:pStyle w:val="CRCoverPage"/>
              <w:spacing w:after="0"/>
              <w:rPr>
                <w:noProof/>
              </w:rPr>
            </w:pPr>
            <w:r>
              <w:rPr>
                <w:noProof/>
              </w:rPr>
              <w:t>6.2.NR5GC, 6.8.NR5GC</w:t>
            </w:r>
          </w:p>
        </w:tc>
      </w:tr>
      <w:tr w:rsidR="008D41F0" w14:paraId="56E1E6C3" w14:textId="77777777" w:rsidTr="00547111">
        <w:tc>
          <w:tcPr>
            <w:tcW w:w="2694" w:type="dxa"/>
            <w:gridSpan w:val="2"/>
            <w:tcBorders>
              <w:left w:val="single" w:sz="4" w:space="0" w:color="auto"/>
            </w:tcBorders>
          </w:tcPr>
          <w:p w14:paraId="2FB9DE77" w14:textId="77777777" w:rsidR="008D41F0" w:rsidRDefault="008D41F0" w:rsidP="008D41F0">
            <w:pPr>
              <w:pStyle w:val="CRCoverPage"/>
              <w:spacing w:after="0"/>
              <w:rPr>
                <w:b/>
                <w:i/>
                <w:noProof/>
                <w:sz w:val="8"/>
                <w:szCs w:val="8"/>
              </w:rPr>
            </w:pPr>
          </w:p>
        </w:tc>
        <w:tc>
          <w:tcPr>
            <w:tcW w:w="6946" w:type="dxa"/>
            <w:gridSpan w:val="9"/>
            <w:tcBorders>
              <w:right w:val="single" w:sz="4" w:space="0" w:color="auto"/>
            </w:tcBorders>
          </w:tcPr>
          <w:p w14:paraId="0898542D" w14:textId="77777777" w:rsidR="008D41F0" w:rsidRDefault="008D41F0" w:rsidP="008D41F0">
            <w:pPr>
              <w:pStyle w:val="CRCoverPage"/>
              <w:spacing w:after="0"/>
              <w:rPr>
                <w:noProof/>
                <w:sz w:val="8"/>
                <w:szCs w:val="8"/>
              </w:rPr>
            </w:pPr>
          </w:p>
        </w:tc>
      </w:tr>
      <w:tr w:rsidR="008D41F0" w14:paraId="76F95A8B" w14:textId="77777777" w:rsidTr="00547111">
        <w:tc>
          <w:tcPr>
            <w:tcW w:w="2694" w:type="dxa"/>
            <w:gridSpan w:val="2"/>
            <w:tcBorders>
              <w:left w:val="single" w:sz="4" w:space="0" w:color="auto"/>
            </w:tcBorders>
          </w:tcPr>
          <w:p w14:paraId="335EAB52" w14:textId="77777777" w:rsidR="008D41F0" w:rsidRDefault="008D41F0" w:rsidP="008D41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D41F0" w:rsidRDefault="008D41F0" w:rsidP="008D41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D41F0" w:rsidRDefault="008D41F0" w:rsidP="008D41F0">
            <w:pPr>
              <w:pStyle w:val="CRCoverPage"/>
              <w:spacing w:after="0"/>
              <w:jc w:val="center"/>
              <w:rPr>
                <w:b/>
                <w:caps/>
                <w:noProof/>
              </w:rPr>
            </w:pPr>
            <w:r>
              <w:rPr>
                <w:b/>
                <w:caps/>
                <w:noProof/>
              </w:rPr>
              <w:t>N</w:t>
            </w:r>
          </w:p>
        </w:tc>
        <w:tc>
          <w:tcPr>
            <w:tcW w:w="2977" w:type="dxa"/>
            <w:gridSpan w:val="4"/>
          </w:tcPr>
          <w:p w14:paraId="304CCBCB" w14:textId="77777777" w:rsidR="008D41F0" w:rsidRDefault="008D41F0" w:rsidP="008D41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D41F0" w:rsidRDefault="008D41F0" w:rsidP="008D41F0">
            <w:pPr>
              <w:pStyle w:val="CRCoverPage"/>
              <w:spacing w:after="0"/>
              <w:ind w:left="99"/>
              <w:rPr>
                <w:noProof/>
              </w:rPr>
            </w:pPr>
          </w:p>
        </w:tc>
      </w:tr>
      <w:tr w:rsidR="008D41F0" w14:paraId="34ACE2EB" w14:textId="77777777" w:rsidTr="00547111">
        <w:tc>
          <w:tcPr>
            <w:tcW w:w="2694" w:type="dxa"/>
            <w:gridSpan w:val="2"/>
            <w:tcBorders>
              <w:left w:val="single" w:sz="4" w:space="0" w:color="auto"/>
            </w:tcBorders>
          </w:tcPr>
          <w:p w14:paraId="571382F3" w14:textId="77777777" w:rsidR="008D41F0" w:rsidRDefault="008D41F0" w:rsidP="008D41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D41F0" w:rsidRDefault="008D41F0" w:rsidP="008D41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8D41F0" w:rsidRDefault="008D41F0" w:rsidP="008D41F0">
            <w:pPr>
              <w:pStyle w:val="CRCoverPage"/>
              <w:spacing w:after="0"/>
              <w:jc w:val="center"/>
              <w:rPr>
                <w:b/>
                <w:caps/>
                <w:noProof/>
              </w:rPr>
            </w:pPr>
            <w:r>
              <w:rPr>
                <w:b/>
                <w:caps/>
                <w:noProof/>
              </w:rPr>
              <w:t>X</w:t>
            </w:r>
          </w:p>
        </w:tc>
        <w:tc>
          <w:tcPr>
            <w:tcW w:w="2977" w:type="dxa"/>
            <w:gridSpan w:val="4"/>
          </w:tcPr>
          <w:p w14:paraId="7DB274D8" w14:textId="77777777" w:rsidR="008D41F0" w:rsidRDefault="008D41F0" w:rsidP="008D41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D41F0" w:rsidRDefault="008D41F0" w:rsidP="008D41F0">
            <w:pPr>
              <w:pStyle w:val="CRCoverPage"/>
              <w:spacing w:after="0"/>
              <w:ind w:left="99"/>
              <w:rPr>
                <w:noProof/>
              </w:rPr>
            </w:pPr>
            <w:r>
              <w:rPr>
                <w:noProof/>
              </w:rPr>
              <w:t xml:space="preserve">TS/TR ... CR ... </w:t>
            </w:r>
          </w:p>
        </w:tc>
      </w:tr>
      <w:tr w:rsidR="008D41F0" w14:paraId="446DDBAC" w14:textId="77777777" w:rsidTr="00547111">
        <w:tc>
          <w:tcPr>
            <w:tcW w:w="2694" w:type="dxa"/>
            <w:gridSpan w:val="2"/>
            <w:tcBorders>
              <w:left w:val="single" w:sz="4" w:space="0" w:color="auto"/>
            </w:tcBorders>
          </w:tcPr>
          <w:p w14:paraId="678A1AA6" w14:textId="77777777" w:rsidR="008D41F0" w:rsidRDefault="008D41F0" w:rsidP="008D41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B392FA" w:rsidR="008D41F0" w:rsidRDefault="008D41F0" w:rsidP="008D41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6568F" w:rsidR="008D41F0" w:rsidRDefault="008D41F0" w:rsidP="008D41F0">
            <w:pPr>
              <w:pStyle w:val="CRCoverPage"/>
              <w:spacing w:after="0"/>
              <w:jc w:val="center"/>
              <w:rPr>
                <w:b/>
                <w:caps/>
                <w:noProof/>
              </w:rPr>
            </w:pPr>
            <w:r>
              <w:rPr>
                <w:b/>
                <w:caps/>
                <w:noProof/>
              </w:rPr>
              <w:t>X</w:t>
            </w:r>
          </w:p>
        </w:tc>
        <w:tc>
          <w:tcPr>
            <w:tcW w:w="2977" w:type="dxa"/>
            <w:gridSpan w:val="4"/>
          </w:tcPr>
          <w:p w14:paraId="1A4306D9" w14:textId="77777777" w:rsidR="008D41F0" w:rsidRDefault="008D41F0" w:rsidP="008D41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09FFEA" w:rsidR="008D41F0" w:rsidRDefault="008D41F0" w:rsidP="008D41F0">
            <w:pPr>
              <w:pStyle w:val="CRCoverPage"/>
              <w:spacing w:after="0"/>
              <w:ind w:left="99"/>
              <w:rPr>
                <w:noProof/>
              </w:rPr>
            </w:pPr>
          </w:p>
        </w:tc>
      </w:tr>
      <w:tr w:rsidR="008D41F0" w14:paraId="55C714D2" w14:textId="77777777" w:rsidTr="00547111">
        <w:tc>
          <w:tcPr>
            <w:tcW w:w="2694" w:type="dxa"/>
            <w:gridSpan w:val="2"/>
            <w:tcBorders>
              <w:left w:val="single" w:sz="4" w:space="0" w:color="auto"/>
            </w:tcBorders>
          </w:tcPr>
          <w:p w14:paraId="45913E62" w14:textId="77777777" w:rsidR="008D41F0" w:rsidRDefault="008D41F0" w:rsidP="008D41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D41F0" w:rsidRDefault="008D41F0" w:rsidP="008D41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8D41F0" w:rsidRDefault="008D41F0" w:rsidP="008D41F0">
            <w:pPr>
              <w:pStyle w:val="CRCoverPage"/>
              <w:spacing w:after="0"/>
              <w:jc w:val="center"/>
              <w:rPr>
                <w:b/>
                <w:caps/>
                <w:noProof/>
              </w:rPr>
            </w:pPr>
            <w:r>
              <w:rPr>
                <w:b/>
                <w:caps/>
                <w:noProof/>
              </w:rPr>
              <w:t>X</w:t>
            </w:r>
          </w:p>
        </w:tc>
        <w:tc>
          <w:tcPr>
            <w:tcW w:w="2977" w:type="dxa"/>
            <w:gridSpan w:val="4"/>
          </w:tcPr>
          <w:p w14:paraId="1B4FF921" w14:textId="77777777" w:rsidR="008D41F0" w:rsidRDefault="008D41F0" w:rsidP="008D41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D41F0" w:rsidRDefault="008D41F0" w:rsidP="008D41F0">
            <w:pPr>
              <w:pStyle w:val="CRCoverPage"/>
              <w:spacing w:after="0"/>
              <w:ind w:left="99"/>
              <w:rPr>
                <w:noProof/>
              </w:rPr>
            </w:pPr>
            <w:r>
              <w:rPr>
                <w:noProof/>
              </w:rPr>
              <w:t xml:space="preserve">TS/TR ... CR ... </w:t>
            </w:r>
          </w:p>
        </w:tc>
      </w:tr>
      <w:tr w:rsidR="008D41F0" w14:paraId="60DF82CC" w14:textId="77777777" w:rsidTr="008863B9">
        <w:tc>
          <w:tcPr>
            <w:tcW w:w="2694" w:type="dxa"/>
            <w:gridSpan w:val="2"/>
            <w:tcBorders>
              <w:left w:val="single" w:sz="4" w:space="0" w:color="auto"/>
            </w:tcBorders>
          </w:tcPr>
          <w:p w14:paraId="517696CD" w14:textId="77777777" w:rsidR="008D41F0" w:rsidRDefault="008D41F0" w:rsidP="008D41F0">
            <w:pPr>
              <w:pStyle w:val="CRCoverPage"/>
              <w:spacing w:after="0"/>
              <w:rPr>
                <w:b/>
                <w:i/>
                <w:noProof/>
              </w:rPr>
            </w:pPr>
          </w:p>
        </w:tc>
        <w:tc>
          <w:tcPr>
            <w:tcW w:w="6946" w:type="dxa"/>
            <w:gridSpan w:val="9"/>
            <w:tcBorders>
              <w:right w:val="single" w:sz="4" w:space="0" w:color="auto"/>
            </w:tcBorders>
          </w:tcPr>
          <w:p w14:paraId="4D84207F" w14:textId="77777777" w:rsidR="008D41F0" w:rsidRDefault="008D41F0" w:rsidP="008D41F0">
            <w:pPr>
              <w:pStyle w:val="CRCoverPage"/>
              <w:spacing w:after="0"/>
              <w:rPr>
                <w:noProof/>
              </w:rPr>
            </w:pPr>
          </w:p>
        </w:tc>
      </w:tr>
      <w:tr w:rsidR="008D41F0" w14:paraId="556B87B6" w14:textId="77777777" w:rsidTr="008863B9">
        <w:tc>
          <w:tcPr>
            <w:tcW w:w="2694" w:type="dxa"/>
            <w:gridSpan w:val="2"/>
            <w:tcBorders>
              <w:left w:val="single" w:sz="4" w:space="0" w:color="auto"/>
              <w:bottom w:val="single" w:sz="4" w:space="0" w:color="auto"/>
            </w:tcBorders>
          </w:tcPr>
          <w:p w14:paraId="79A9C411" w14:textId="77777777" w:rsidR="008D41F0" w:rsidRDefault="008D41F0" w:rsidP="008D41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D41F0" w:rsidRDefault="008D41F0" w:rsidP="008D41F0">
            <w:pPr>
              <w:pStyle w:val="CRCoverPage"/>
              <w:spacing w:after="0"/>
              <w:ind w:left="100"/>
              <w:rPr>
                <w:noProof/>
              </w:rPr>
            </w:pPr>
          </w:p>
        </w:tc>
      </w:tr>
      <w:tr w:rsidR="008D41F0" w:rsidRPr="008863B9" w14:paraId="45BFE792" w14:textId="77777777" w:rsidTr="008863B9">
        <w:tc>
          <w:tcPr>
            <w:tcW w:w="2694" w:type="dxa"/>
            <w:gridSpan w:val="2"/>
            <w:tcBorders>
              <w:top w:val="single" w:sz="4" w:space="0" w:color="auto"/>
              <w:bottom w:val="single" w:sz="4" w:space="0" w:color="auto"/>
            </w:tcBorders>
          </w:tcPr>
          <w:p w14:paraId="194242DD" w14:textId="77777777" w:rsidR="008D41F0" w:rsidRPr="008863B9" w:rsidRDefault="008D41F0" w:rsidP="008D41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D41F0" w:rsidRPr="008863B9" w:rsidRDefault="008D41F0" w:rsidP="008D41F0">
            <w:pPr>
              <w:pStyle w:val="CRCoverPage"/>
              <w:spacing w:after="0"/>
              <w:ind w:left="100"/>
              <w:rPr>
                <w:noProof/>
                <w:sz w:val="8"/>
                <w:szCs w:val="8"/>
              </w:rPr>
            </w:pPr>
          </w:p>
        </w:tc>
      </w:tr>
      <w:tr w:rsidR="008D41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D41F0" w:rsidRDefault="008D41F0" w:rsidP="008D41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D41F0" w:rsidRDefault="008D41F0" w:rsidP="008D41F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18808276"/>
      <w:r w:rsidRPr="00D83A7A">
        <w:rPr>
          <w:rStyle w:val="Emphasis"/>
          <w:rFonts w:cs="Arial"/>
          <w:i w:val="0"/>
        </w:rPr>
        <w:lastRenderedPageBreak/>
        <w:t>Table of Contents</w:t>
      </w:r>
      <w:bookmarkEnd w:id="1"/>
    </w:p>
    <w:p w14:paraId="67BECEAF" w14:textId="1784B3B8" w:rsidR="008D41F0"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8D41F0" w:rsidRPr="002A7FF6">
        <w:rPr>
          <w:rFonts w:cs="Arial"/>
          <w:iCs/>
        </w:rPr>
        <w:t>Table of Contents</w:t>
      </w:r>
      <w:r w:rsidR="008D41F0">
        <w:tab/>
      </w:r>
      <w:r w:rsidR="008D41F0">
        <w:fldChar w:fldCharType="begin"/>
      </w:r>
      <w:r w:rsidR="008D41F0">
        <w:instrText xml:space="preserve"> PAGEREF _Toc118808276 \h </w:instrText>
      </w:r>
      <w:r w:rsidR="008D41F0">
        <w:fldChar w:fldCharType="separate"/>
      </w:r>
      <w:r w:rsidR="008D41F0">
        <w:t>2</w:t>
      </w:r>
      <w:r w:rsidR="008D41F0">
        <w:fldChar w:fldCharType="end"/>
      </w:r>
    </w:p>
    <w:p w14:paraId="1E0BF794" w14:textId="5286FBE1" w:rsidR="008D41F0" w:rsidRDefault="008D41F0">
      <w:pPr>
        <w:pStyle w:val="TOC1"/>
        <w:rPr>
          <w:rFonts w:asciiTheme="minorHAnsi" w:eastAsiaTheme="minorEastAsia" w:hAnsiTheme="minorHAnsi" w:cstheme="minorBidi"/>
          <w:szCs w:val="22"/>
          <w:lang w:val="en-US"/>
        </w:rPr>
      </w:pPr>
      <w:r w:rsidRPr="002A7FF6">
        <w:rPr>
          <w:b/>
          <w:lang w:eastAsia="ja-JP"/>
        </w:rPr>
        <w:t>1</w:t>
      </w:r>
      <w:r>
        <w:rPr>
          <w:rFonts w:asciiTheme="minorHAnsi" w:eastAsiaTheme="minorEastAsia" w:hAnsiTheme="minorHAnsi" w:cstheme="minorBidi"/>
          <w:szCs w:val="22"/>
          <w:lang w:val="en-US"/>
        </w:rPr>
        <w:tab/>
      </w:r>
      <w:r w:rsidRPr="002A7FF6">
        <w:rPr>
          <w:b/>
          <w:lang w:eastAsia="ja-JP"/>
        </w:rPr>
        <w:t>Overview</w:t>
      </w:r>
      <w:r>
        <w:tab/>
      </w:r>
      <w:r>
        <w:fldChar w:fldCharType="begin"/>
      </w:r>
      <w:r>
        <w:instrText xml:space="preserve"> PAGEREF _Toc118808277 \h </w:instrText>
      </w:r>
      <w:r>
        <w:fldChar w:fldCharType="separate"/>
      </w:r>
      <w:r>
        <w:t>3</w:t>
      </w:r>
      <w:r>
        <w:fldChar w:fldCharType="end"/>
      </w:r>
    </w:p>
    <w:p w14:paraId="4C25A0BD" w14:textId="13A07E15" w:rsidR="008D41F0" w:rsidRDefault="008D41F0">
      <w:pPr>
        <w:pStyle w:val="TOC1"/>
        <w:rPr>
          <w:rFonts w:asciiTheme="minorHAnsi" w:eastAsiaTheme="minorEastAsia" w:hAnsiTheme="minorHAnsi" w:cstheme="minorBidi"/>
          <w:szCs w:val="22"/>
          <w:lang w:val="en-US"/>
        </w:rPr>
      </w:pPr>
      <w:r w:rsidRPr="002A7FF6">
        <w:rPr>
          <w:b/>
        </w:rPr>
        <w:t>2</w:t>
      </w:r>
      <w:r>
        <w:rPr>
          <w:rFonts w:asciiTheme="minorHAnsi" w:eastAsiaTheme="minorEastAsia" w:hAnsiTheme="minorHAnsi" w:cstheme="minorBidi"/>
          <w:szCs w:val="22"/>
          <w:lang w:val="en-US"/>
        </w:rPr>
        <w:tab/>
      </w:r>
      <w:r w:rsidRPr="002A7FF6">
        <w:rPr>
          <w:b/>
        </w:rPr>
        <w:t>Corrections required</w:t>
      </w:r>
      <w:r>
        <w:tab/>
      </w:r>
      <w:r>
        <w:fldChar w:fldCharType="begin"/>
      </w:r>
      <w:r>
        <w:instrText xml:space="preserve"> PAGEREF _Toc118808278 \h </w:instrText>
      </w:r>
      <w:r>
        <w:fldChar w:fldCharType="separate"/>
      </w:r>
      <w:r>
        <w:t>3</w:t>
      </w:r>
      <w:r>
        <w:fldChar w:fldCharType="end"/>
      </w:r>
    </w:p>
    <w:p w14:paraId="5A94406F" w14:textId="7CA8A807" w:rsidR="008D41F0" w:rsidRDefault="008D41F0">
      <w:pPr>
        <w:pStyle w:val="TOC2"/>
        <w:rPr>
          <w:rFonts w:asciiTheme="minorHAnsi" w:eastAsiaTheme="minorEastAsia" w:hAnsiTheme="minorHAnsi" w:cstheme="minorBidi"/>
          <w:sz w:val="22"/>
          <w:szCs w:val="22"/>
          <w:lang w:val="en-US"/>
        </w:rPr>
      </w:pPr>
      <w:r w:rsidRPr="002A7FF6">
        <w:rPr>
          <w:rFonts w:eastAsia="SimSun" w:cs="Arial"/>
          <w:b/>
          <w:lang w:val="en-US" w:eastAsia="zh-CN"/>
        </w:rPr>
        <w:t>2.1</w:t>
      </w:r>
      <w:r>
        <w:rPr>
          <w:rFonts w:asciiTheme="minorHAnsi" w:eastAsiaTheme="minorEastAsia" w:hAnsiTheme="minorHAnsi" w:cstheme="minorBidi"/>
          <w:sz w:val="22"/>
          <w:szCs w:val="22"/>
          <w:lang w:val="en-US"/>
        </w:rPr>
        <w:tab/>
      </w:r>
      <w:r w:rsidRPr="002A7FF6">
        <w:rPr>
          <w:rFonts w:cs="Arial"/>
          <w:color w:val="000000"/>
          <w:lang w:eastAsia="en-GB"/>
        </w:rPr>
        <w:t xml:space="preserve">Change </w:t>
      </w:r>
      <w:r w:rsidRPr="002A7FF6">
        <w:rPr>
          <w:rFonts w:eastAsia="SimSun" w:cs="Arial"/>
          <w:color w:val="000000"/>
          <w:lang w:val="en-US" w:eastAsia="zh-CN"/>
        </w:rPr>
        <w:t>1</w:t>
      </w:r>
      <w:r>
        <w:tab/>
      </w:r>
      <w:r>
        <w:fldChar w:fldCharType="begin"/>
      </w:r>
      <w:r>
        <w:instrText xml:space="preserve"> PAGEREF _Toc118808279 \h </w:instrText>
      </w:r>
      <w:r>
        <w:fldChar w:fldCharType="separate"/>
      </w:r>
      <w:r>
        <w:t>3</w:t>
      </w:r>
      <w:r>
        <w:fldChar w:fldCharType="end"/>
      </w:r>
    </w:p>
    <w:p w14:paraId="0478D0FF" w14:textId="6ACA1482" w:rsidR="008D41F0" w:rsidRDefault="008D41F0">
      <w:pPr>
        <w:pStyle w:val="TOC2"/>
        <w:rPr>
          <w:rFonts w:asciiTheme="minorHAnsi" w:eastAsiaTheme="minorEastAsia" w:hAnsiTheme="minorHAnsi" w:cstheme="minorBidi"/>
          <w:sz w:val="22"/>
          <w:szCs w:val="22"/>
          <w:lang w:val="en-US"/>
        </w:rPr>
      </w:pPr>
      <w:r w:rsidRPr="002A7FF6">
        <w:rPr>
          <w:rFonts w:eastAsia="SimSun" w:cs="Arial"/>
          <w:b/>
          <w:lang w:val="en-US" w:eastAsia="zh-CN"/>
        </w:rPr>
        <w:t>2.2</w:t>
      </w:r>
      <w:r>
        <w:rPr>
          <w:rFonts w:asciiTheme="minorHAnsi" w:eastAsiaTheme="minorEastAsia" w:hAnsiTheme="minorHAnsi" w:cstheme="minorBidi"/>
          <w:sz w:val="22"/>
          <w:szCs w:val="22"/>
          <w:lang w:val="en-US"/>
        </w:rPr>
        <w:tab/>
      </w:r>
      <w:r w:rsidRPr="002A7FF6">
        <w:rPr>
          <w:rFonts w:cs="Arial"/>
          <w:color w:val="000000"/>
          <w:lang w:eastAsia="en-GB"/>
        </w:rPr>
        <w:t xml:space="preserve">Change </w:t>
      </w:r>
      <w:r w:rsidRPr="002A7FF6">
        <w:rPr>
          <w:rFonts w:eastAsia="SimSun" w:cs="Arial"/>
          <w:color w:val="000000"/>
          <w:lang w:val="en-US" w:eastAsia="zh-CN"/>
        </w:rPr>
        <w:t>2</w:t>
      </w:r>
      <w:r>
        <w:tab/>
      </w:r>
      <w:r>
        <w:fldChar w:fldCharType="begin"/>
      </w:r>
      <w:r>
        <w:instrText xml:space="preserve"> PAGEREF _Toc118808280 \h </w:instrText>
      </w:r>
      <w:r>
        <w:fldChar w:fldCharType="separate"/>
      </w:r>
      <w:r>
        <w:t>5</w:t>
      </w:r>
      <w:r>
        <w:fldChar w:fldCharType="end"/>
      </w:r>
    </w:p>
    <w:p w14:paraId="325A0C2F" w14:textId="29F684FB"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18808277"/>
      <w:r>
        <w:rPr>
          <w:b/>
          <w:lang w:eastAsia="ja-JP"/>
        </w:rPr>
        <w:lastRenderedPageBreak/>
        <w:t>Overview</w:t>
      </w:r>
      <w:bookmarkEnd w:id="2"/>
      <w:bookmarkEnd w:id="3"/>
    </w:p>
    <w:p w14:paraId="6A6F6ABB" w14:textId="33F0FAB1"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w:t>
      </w:r>
      <w:r w:rsidR="000B3A22">
        <w:rPr>
          <w:rFonts w:cs="Arial"/>
          <w:lang w:eastAsia="ja-JP"/>
        </w:rPr>
        <w:t>2</w:t>
      </w:r>
      <w:r w:rsidR="0093083B">
        <w:rPr>
          <w:rFonts w:cs="Arial"/>
          <w:lang w:eastAsia="ja-JP"/>
        </w:rPr>
        <w:t>2</w:t>
      </w:r>
      <w:r w:rsidR="00B7489A" w:rsidRPr="009E780A">
        <w:rPr>
          <w:rFonts w:cs="Arial"/>
          <w:lang w:eastAsia="ja-JP"/>
        </w:rPr>
        <w:t>wk</w:t>
      </w:r>
      <w:r w:rsidR="00EA7C4F">
        <w:rPr>
          <w:rFonts w:cs="Arial"/>
          <w:lang w:eastAsia="ja-JP"/>
        </w:rPr>
        <w:t>37</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24574307"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18808278"/>
      <w:r w:rsidRPr="00854C55">
        <w:rPr>
          <w:b/>
        </w:rPr>
        <w:t>Corrections required</w:t>
      </w:r>
      <w:bookmarkEnd w:id="4"/>
      <w:bookmarkEnd w:id="5"/>
      <w:bookmarkEnd w:id="6"/>
    </w:p>
    <w:p w14:paraId="1A757405" w14:textId="4851CB5A" w:rsidR="00CB4F76" w:rsidRDefault="00CB4F76" w:rsidP="00CB4F76">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7" w:name="_Toc107494144"/>
      <w:bookmarkStart w:id="8" w:name="_Toc114750059"/>
      <w:bookmarkStart w:id="9" w:name="_Toc118808279"/>
      <w:r>
        <w:rPr>
          <w:rFonts w:cs="Arial"/>
          <w:color w:val="000000"/>
          <w:lang w:eastAsia="en-GB"/>
        </w:rPr>
        <w:t xml:space="preserve">Change </w:t>
      </w:r>
      <w:bookmarkEnd w:id="7"/>
      <w:r>
        <w:rPr>
          <w:rFonts w:eastAsia="SimSun" w:cs="Arial"/>
          <w:color w:val="000000"/>
          <w:lang w:val="en-US" w:eastAsia="zh-CN"/>
        </w:rPr>
        <w:t>1</w:t>
      </w:r>
      <w:bookmarkEnd w:id="8"/>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B4F76" w14:paraId="3ED66D9B" w14:textId="77777777" w:rsidTr="00E643E0">
        <w:tc>
          <w:tcPr>
            <w:tcW w:w="1985" w:type="dxa"/>
            <w:tcBorders>
              <w:top w:val="single" w:sz="4" w:space="0" w:color="auto"/>
              <w:left w:val="single" w:sz="4" w:space="0" w:color="auto"/>
              <w:bottom w:val="single" w:sz="4" w:space="0" w:color="auto"/>
              <w:right w:val="single" w:sz="4" w:space="0" w:color="auto"/>
            </w:tcBorders>
          </w:tcPr>
          <w:p w14:paraId="26F09A24" w14:textId="77777777" w:rsidR="00CB4F76" w:rsidRDefault="00CB4F76" w:rsidP="00E643E0">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7562500" w14:textId="554A110F" w:rsidR="00CB4F76" w:rsidRPr="00B65B1E" w:rsidRDefault="00CD7442" w:rsidP="00E643E0">
            <w:pPr>
              <w:autoSpaceDE w:val="0"/>
              <w:autoSpaceDN w:val="0"/>
              <w:adjustRightInd w:val="0"/>
              <w:spacing w:after="0"/>
              <w:rPr>
                <w:rFonts w:ascii="Arial" w:hAnsi="Arial" w:cs="Arial"/>
                <w:lang w:val="en-US" w:eastAsia="en-GB"/>
              </w:rPr>
            </w:pPr>
            <w:r w:rsidRPr="00AD1F9B">
              <w:rPr>
                <w:rFonts w:ascii="Arial" w:hAnsi="Arial" w:cs="Arial"/>
                <w:lang w:eastAsia="de-DE"/>
              </w:rPr>
              <w:t>f_TC_6_2_NR5GC_IMS1()</w:t>
            </w:r>
          </w:p>
        </w:tc>
      </w:tr>
      <w:tr w:rsidR="00CB4F76" w14:paraId="1DD13E02" w14:textId="77777777" w:rsidTr="00E643E0">
        <w:trPr>
          <w:trHeight w:val="350"/>
        </w:trPr>
        <w:tc>
          <w:tcPr>
            <w:tcW w:w="1985" w:type="dxa"/>
            <w:tcBorders>
              <w:top w:val="single" w:sz="4" w:space="0" w:color="auto"/>
              <w:left w:val="single" w:sz="4" w:space="0" w:color="auto"/>
              <w:bottom w:val="single" w:sz="4" w:space="0" w:color="auto"/>
              <w:right w:val="single" w:sz="4" w:space="0" w:color="auto"/>
            </w:tcBorders>
          </w:tcPr>
          <w:p w14:paraId="4337AFD8" w14:textId="77777777" w:rsidR="00CB4F76" w:rsidRDefault="00CB4F76" w:rsidP="00E643E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A9694A5" w14:textId="46B34256" w:rsidR="00CB4F76" w:rsidRPr="00652DEC" w:rsidRDefault="00BE427C" w:rsidP="00652DEC">
            <w:pPr>
              <w:rPr>
                <w:rFonts w:ascii="Arial" w:hAnsi="Arial" w:cs="Arial"/>
                <w:lang w:eastAsia="zh-CN"/>
              </w:rPr>
            </w:pPr>
            <w:r>
              <w:rPr>
                <w:rFonts w:ascii="Arial" w:hAnsi="Arial" w:cs="Arial"/>
                <w:lang w:eastAsia="zh-CN"/>
              </w:rPr>
              <w:t xml:space="preserve">For subsequent initial registration attempts, a UE operating in IPv4v6 mode may switch between use of IPv4 and IPv6 addresses. The current TTCN implementation does not always update the routing info for the response </w:t>
            </w:r>
            <w:r w:rsidR="0056200A">
              <w:rPr>
                <w:rFonts w:ascii="Arial" w:hAnsi="Arial" w:cs="Arial"/>
                <w:lang w:eastAsia="zh-CN"/>
              </w:rPr>
              <w:t>which can caused some SIP responses to be sent on the wrong IP address (IPv4 instead of IPv6 or vice versa)</w:t>
            </w:r>
          </w:p>
        </w:tc>
      </w:tr>
      <w:tr w:rsidR="00CB4F76" w14:paraId="4B6D9B3C" w14:textId="77777777" w:rsidTr="00E643E0">
        <w:tc>
          <w:tcPr>
            <w:tcW w:w="1985" w:type="dxa"/>
            <w:tcBorders>
              <w:top w:val="single" w:sz="4" w:space="0" w:color="auto"/>
              <w:left w:val="single" w:sz="4" w:space="0" w:color="auto"/>
              <w:bottom w:val="single" w:sz="4" w:space="0" w:color="auto"/>
              <w:right w:val="single" w:sz="4" w:space="0" w:color="auto"/>
            </w:tcBorders>
          </w:tcPr>
          <w:p w14:paraId="7F4491D0" w14:textId="77777777" w:rsidR="00CB4F76" w:rsidRDefault="00CB4F76" w:rsidP="00E643E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76FE9EA" w14:textId="6395FB0F" w:rsidR="00CB4F76" w:rsidRPr="00A41100" w:rsidRDefault="0056200A" w:rsidP="00E643E0">
            <w:pPr>
              <w:pStyle w:val="B2"/>
              <w:ind w:left="0" w:firstLine="0"/>
              <w:rPr>
                <w:rFonts w:ascii="Arial" w:hAnsi="Arial" w:cs="Arial"/>
                <w:lang w:val="en-US" w:eastAsia="zh-CN"/>
              </w:rPr>
            </w:pPr>
            <w:r>
              <w:rPr>
                <w:rFonts w:ascii="Arial" w:hAnsi="Arial" w:cs="Arial"/>
                <w:lang w:val="en-US" w:eastAsia="zh-CN"/>
              </w:rPr>
              <w:t xml:space="preserve">Refresh </w:t>
            </w:r>
            <w:r w:rsidR="0050691D" w:rsidRPr="0050691D">
              <w:rPr>
                <w:rFonts w:ascii="Arial" w:hAnsi="Arial" w:cs="Arial"/>
                <w:lang w:val="en-US" w:eastAsia="zh-CN"/>
              </w:rPr>
              <w:t>v_RoutingInfoDL</w:t>
            </w:r>
            <w:r w:rsidR="0050691D">
              <w:rPr>
                <w:rFonts w:ascii="Arial" w:hAnsi="Arial" w:cs="Arial"/>
                <w:lang w:val="en-US" w:eastAsia="zh-CN"/>
              </w:rPr>
              <w:t xml:space="preserve"> on receiving each initial REGISTER request</w:t>
            </w:r>
          </w:p>
        </w:tc>
      </w:tr>
      <w:tr w:rsidR="00CB4F76" w14:paraId="18DD31A9" w14:textId="77777777" w:rsidTr="00E643E0">
        <w:tc>
          <w:tcPr>
            <w:tcW w:w="1985" w:type="dxa"/>
            <w:tcBorders>
              <w:top w:val="single" w:sz="4" w:space="0" w:color="auto"/>
              <w:left w:val="single" w:sz="4" w:space="0" w:color="auto"/>
              <w:bottom w:val="single" w:sz="4" w:space="0" w:color="auto"/>
              <w:right w:val="single" w:sz="4" w:space="0" w:color="auto"/>
            </w:tcBorders>
          </w:tcPr>
          <w:p w14:paraId="46E935D9" w14:textId="77777777" w:rsidR="00CB4F76" w:rsidRDefault="00CB4F76" w:rsidP="00E643E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BC392A1" w14:textId="5967C800" w:rsidR="00CB4F76" w:rsidRDefault="006D5C2C" w:rsidP="00E643E0">
            <w:pPr>
              <w:spacing w:after="0"/>
              <w:rPr>
                <w:rFonts w:ascii="Arial" w:hAnsi="Arial" w:cs="Arial"/>
                <w:lang w:eastAsia="en-GB"/>
              </w:rPr>
            </w:pPr>
            <w:r>
              <w:rPr>
                <w:rFonts w:ascii="Arial" w:hAnsi="Arial" w:cs="Arial"/>
                <w:lang w:eastAsia="en-GB"/>
              </w:rPr>
              <w:t>IMS_NR5GC_RegistrationTestcases.ttcn</w:t>
            </w:r>
          </w:p>
        </w:tc>
      </w:tr>
      <w:tr w:rsidR="00CB4F76" w14:paraId="4A757C10" w14:textId="77777777" w:rsidTr="00E643E0">
        <w:tc>
          <w:tcPr>
            <w:tcW w:w="1985" w:type="dxa"/>
            <w:tcBorders>
              <w:top w:val="single" w:sz="4" w:space="0" w:color="auto"/>
              <w:left w:val="single" w:sz="4" w:space="0" w:color="auto"/>
              <w:bottom w:val="single" w:sz="4" w:space="0" w:color="auto"/>
              <w:right w:val="single" w:sz="4" w:space="0" w:color="auto"/>
            </w:tcBorders>
          </w:tcPr>
          <w:p w14:paraId="78C6EDF1" w14:textId="77777777" w:rsidR="00CB4F76" w:rsidRDefault="00CB4F76" w:rsidP="00E643E0">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2A336AF" w14:textId="68B1771B" w:rsidR="00CB4F76" w:rsidRPr="00A258B9" w:rsidRDefault="00CB4F76" w:rsidP="00E643E0">
            <w:pPr>
              <w:rPr>
                <w:rFonts w:ascii="Arial" w:hAnsi="Arial"/>
                <w:highlight w:val="cyan"/>
                <w:lang w:eastAsia="zh-CN"/>
              </w:rPr>
            </w:pPr>
          </w:p>
        </w:tc>
      </w:tr>
    </w:tbl>
    <w:p w14:paraId="18255D44" w14:textId="77777777" w:rsidR="00CB4F76" w:rsidRDefault="00CB4F76" w:rsidP="00CB4F76">
      <w:pPr>
        <w:rPr>
          <w:lang w:val="en-US" w:eastAsia="zh-CN"/>
        </w:rPr>
      </w:pPr>
    </w:p>
    <w:p w14:paraId="6C77AFF3" w14:textId="77777777" w:rsidR="00CB4F76" w:rsidRDefault="00CB4F76" w:rsidP="00CB4F7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B4F76" w14:paraId="27553EC6" w14:textId="77777777" w:rsidTr="00E643E0">
        <w:tc>
          <w:tcPr>
            <w:tcW w:w="9855" w:type="dxa"/>
            <w:tcBorders>
              <w:top w:val="single" w:sz="4" w:space="0" w:color="auto"/>
              <w:left w:val="single" w:sz="4" w:space="0" w:color="auto"/>
              <w:bottom w:val="single" w:sz="4" w:space="0" w:color="auto"/>
              <w:right w:val="single" w:sz="4" w:space="0" w:color="auto"/>
            </w:tcBorders>
          </w:tcPr>
          <w:p w14:paraId="53BD4ACD"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Courier New" w:hAnsi="Courier New" w:cs="Courier New"/>
                <w:lang w:eastAsia="de-DE"/>
              </w:rPr>
              <w:t xml:space="preserve">  </w:t>
            </w:r>
            <w:r w:rsidRPr="00AD1F9B">
              <w:rPr>
                <w:rFonts w:ascii="Arial" w:hAnsi="Arial" w:cs="Arial"/>
                <w:lang w:eastAsia="de-DE"/>
              </w:rPr>
              <w:t>function f_TC_6_2_NR5GC_IMS1() runs on IMS_PTC</w:t>
            </w:r>
          </w:p>
          <w:p w14:paraId="1FEB85D9"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
          <w:p w14:paraId="297A9479"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var IMS_DATA_REQ v_IMS_REGISTER_REQ;</w:t>
            </w:r>
          </w:p>
          <w:p w14:paraId="5E9EBA1A"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var REGISTER_Request v_RegisterReq;</w:t>
            </w:r>
          </w:p>
          <w:p w14:paraId="0A56509D"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var template (value) IMS_RoutingInfo_Type v_RoutingInfoDL;</w:t>
            </w:r>
          </w:p>
          <w:p w14:paraId="2C5F505B"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var template (omit) RetryAfter v_RetryAfterForREGISTER;</w:t>
            </w:r>
          </w:p>
          <w:p w14:paraId="5F9A8B2C"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var integer v_RetryAfterForPublish := 60;    // as per "503 Service Unavailable" default message contents (34.229-1 A.4.2),</w:t>
            </w:r>
          </w:p>
          <w:p w14:paraId="46DA0833"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var integer v_NumOfIPAddressesToAllocate := 2;   // @sic R5s210720 sic@</w:t>
            </w:r>
          </w:p>
          <w:p w14:paraId="357977FA"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var charstring v_RegisterExpiration;</w:t>
            </w:r>
          </w:p>
          <w:p w14:paraId="0FFC776F"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var integer v_Cseq;</w:t>
            </w:r>
          </w:p>
          <w:p w14:paraId="637E86FC" w14:textId="77777777" w:rsidR="00AD1F9B" w:rsidRPr="00AD1F9B" w:rsidRDefault="00AD1F9B" w:rsidP="00AD1F9B">
            <w:pPr>
              <w:autoSpaceDE w:val="0"/>
              <w:autoSpaceDN w:val="0"/>
              <w:adjustRightInd w:val="0"/>
              <w:spacing w:after="0"/>
              <w:rPr>
                <w:rFonts w:ascii="Arial" w:hAnsi="Arial" w:cs="Arial"/>
                <w:lang w:eastAsia="de-DE"/>
              </w:rPr>
            </w:pPr>
          </w:p>
          <w:p w14:paraId="080D4B17"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timer t_Timer;</w:t>
            </w:r>
          </w:p>
          <w:p w14:paraId="01066728" w14:textId="77777777" w:rsidR="00AD1F9B" w:rsidRPr="00AD1F9B" w:rsidRDefault="00AD1F9B" w:rsidP="00AD1F9B">
            <w:pPr>
              <w:autoSpaceDE w:val="0"/>
              <w:autoSpaceDN w:val="0"/>
              <w:adjustRightInd w:val="0"/>
              <w:spacing w:after="0"/>
              <w:rPr>
                <w:rFonts w:ascii="Arial" w:hAnsi="Arial" w:cs="Arial"/>
                <w:lang w:eastAsia="de-DE"/>
              </w:rPr>
            </w:pPr>
          </w:p>
          <w:p w14:paraId="6DB02D0A"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f_IMS_CC_Preamble(IPCAN_SignallingOnly, IMS_NULL, IMS_Security, -, -, v_NumOfIPAddressesToAllocate);</w:t>
            </w:r>
          </w:p>
          <w:p w14:paraId="1ABCCBBA" w14:textId="77777777" w:rsidR="00AD1F9B" w:rsidRPr="00AD1F9B" w:rsidRDefault="00AD1F9B" w:rsidP="00AD1F9B">
            <w:pPr>
              <w:autoSpaceDE w:val="0"/>
              <w:autoSpaceDN w:val="0"/>
              <w:adjustRightInd w:val="0"/>
              <w:spacing w:after="0"/>
              <w:rPr>
                <w:rFonts w:ascii="Arial" w:hAnsi="Arial" w:cs="Arial"/>
                <w:lang w:eastAsia="de-DE"/>
              </w:rPr>
            </w:pPr>
          </w:p>
          <w:p w14:paraId="57E05D95"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f_IMS_TestBody_Set(true);</w:t>
            </w:r>
          </w:p>
          <w:p w14:paraId="5573141D" w14:textId="77777777" w:rsidR="00AD1F9B" w:rsidRPr="00AD1F9B" w:rsidRDefault="00AD1F9B" w:rsidP="00AD1F9B">
            <w:pPr>
              <w:autoSpaceDE w:val="0"/>
              <w:autoSpaceDN w:val="0"/>
              <w:adjustRightInd w:val="0"/>
              <w:spacing w:after="0"/>
              <w:rPr>
                <w:rFonts w:ascii="Arial" w:hAnsi="Arial" w:cs="Arial"/>
                <w:lang w:eastAsia="de-DE"/>
              </w:rPr>
            </w:pPr>
          </w:p>
          <w:p w14:paraId="3AD78775"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 @siclog "Step 1" siclog@</w:t>
            </w:r>
          </w:p>
          <w:p w14:paraId="7974750F"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f_IMS_CC_StartSignalling(IPCAN_InitialRegistration);</w:t>
            </w:r>
          </w:p>
          <w:p w14:paraId="03BBAD53" w14:textId="77777777" w:rsidR="00AD1F9B" w:rsidRPr="00AD1F9B" w:rsidRDefault="00AD1F9B" w:rsidP="00AD1F9B">
            <w:pPr>
              <w:autoSpaceDE w:val="0"/>
              <w:autoSpaceDN w:val="0"/>
              <w:adjustRightInd w:val="0"/>
              <w:spacing w:after="0"/>
              <w:rPr>
                <w:rFonts w:ascii="Arial" w:hAnsi="Arial" w:cs="Arial"/>
                <w:lang w:eastAsia="de-DE"/>
              </w:rPr>
            </w:pPr>
          </w:p>
          <w:p w14:paraId="51F4F9C8"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 @siclog "Step 2" siclog@</w:t>
            </w:r>
          </w:p>
          <w:p w14:paraId="3E1F4313"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v_IMS_REGISTER_REQ := f_IMS_REGISTER_InitialRequest();</w:t>
            </w:r>
          </w:p>
          <w:p w14:paraId="505D0C70"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v_RegisterReq := v_IMS_REGISTER_REQ.Request.Register;</w:t>
            </w:r>
          </w:p>
          <w:p w14:paraId="1CB30B0B"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v_RoutingInfoDL := f_IMS_RoutingInfo_ULtoDL(v_IMS_REGISTER_REQ.RoutingInfo);</w:t>
            </w:r>
          </w:p>
          <w:p w14:paraId="1BBB5D1F" w14:textId="77777777" w:rsidR="00AD1F9B" w:rsidRPr="00AD1F9B" w:rsidRDefault="00AD1F9B" w:rsidP="00AD1F9B">
            <w:pPr>
              <w:autoSpaceDE w:val="0"/>
              <w:autoSpaceDN w:val="0"/>
              <w:adjustRightInd w:val="0"/>
              <w:spacing w:after="0"/>
              <w:rPr>
                <w:rFonts w:ascii="Arial" w:hAnsi="Arial" w:cs="Arial"/>
                <w:lang w:eastAsia="de-DE"/>
              </w:rPr>
            </w:pPr>
          </w:p>
          <w:p w14:paraId="7DF0239B"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 @siclog "Step 3" siclog@</w:t>
            </w:r>
          </w:p>
          <w:p w14:paraId="0092FE1A"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v_RetryAfterForREGISTER := omit;</w:t>
            </w:r>
          </w:p>
          <w:p w14:paraId="222AEA9D"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lastRenderedPageBreak/>
              <w:t xml:space="preserve">    IMS_Server.send(cas_IMS_DATA_RSP(v_RoutingInfoDL, cs_Response(c_statusLine503, f_IMS_CommonResponse_503_MessageHeaderTX(v_RegisterReq.msgHeader, v_RetryAfterForREGISTER))));</w:t>
            </w:r>
          </w:p>
          <w:p w14:paraId="6377413B" w14:textId="77777777" w:rsidR="00AD1F9B" w:rsidRPr="00AD1F9B" w:rsidRDefault="00AD1F9B" w:rsidP="00AD1F9B">
            <w:pPr>
              <w:autoSpaceDE w:val="0"/>
              <w:autoSpaceDN w:val="0"/>
              <w:adjustRightInd w:val="0"/>
              <w:spacing w:after="0"/>
              <w:rPr>
                <w:rFonts w:ascii="Arial" w:hAnsi="Arial" w:cs="Arial"/>
                <w:lang w:eastAsia="de-DE"/>
              </w:rPr>
            </w:pPr>
          </w:p>
          <w:p w14:paraId="710E629D"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f_IMS_CC_ReleaseConnection(IPCAN_InitialRegistration);</w:t>
            </w:r>
          </w:p>
          <w:p w14:paraId="4FEA1207"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f_IMS_RestartPCSCF(PDN_1, px_IPv4_Address_Other, px_IPv6_Address_Other);  /* @sic R5-213534: support of 2nd P-CSCF, R5-217830 sic@</w:t>
            </w:r>
          </w:p>
          <w:p w14:paraId="61C26D15"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NOTE: IP addresses need to be consistent with what is used as 2nd P-CSCF at NAS signalling */</w:t>
            </w:r>
          </w:p>
          <w:p w14:paraId="7ADFB6F6"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f_IMS_CC_StartSignalling(IPCAN_MO_IMS_Signalling);</w:t>
            </w:r>
          </w:p>
          <w:p w14:paraId="737AF0A1"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
          <w:p w14:paraId="4E6E34AB"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 @siclog "Step 4" siclog@</w:t>
            </w:r>
          </w:p>
          <w:p w14:paraId="74E7586A"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v_IMS_REGISTER_REQ := f_IMS_REGISTER_InitialRequest();</w:t>
            </w:r>
          </w:p>
          <w:p w14:paraId="6A37C19B"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v_RegisterReq := v_IMS_REGISTER_REQ.Request.Register;</w:t>
            </w:r>
          </w:p>
          <w:p w14:paraId="780B551C"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f_IMS_PreliminaryPass(__FILE__, __LINE__, "Step 4");</w:t>
            </w:r>
          </w:p>
          <w:p w14:paraId="65CD1266"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
          <w:p w14:paraId="0747BD62"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 @siclog "Step 5" siclog@</w:t>
            </w:r>
          </w:p>
          <w:p w14:paraId="66390269"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v_RetryAfterForREGISTER := cs_RetryAfter(10);</w:t>
            </w:r>
          </w:p>
          <w:p w14:paraId="341E5D9F"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IMS_Server.send(cas_IMS_DATA_RSP(v_RoutingInfoDL, cs_Response(c_statusLine503, f_IMS_CommonResponse_503_MessageHeaderTX(v_RegisterReq.msgHeader, v_RetryAfterForREGISTER))));</w:t>
            </w:r>
          </w:p>
          <w:p w14:paraId="0BFA70AF"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t_Timer.start(f_IMS_SetTimerToleranceMin(10.0));                      /* @sic R5s210720: timer to be started before RRC connection release sic@ */</w:t>
            </w:r>
          </w:p>
          <w:p w14:paraId="21C1ADD6"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f_IMS_CC_ReleaseConnection(IPCAN_MO_IMS_Signalling);</w:t>
            </w:r>
          </w:p>
          <w:p w14:paraId="1E36B06E" w14:textId="77777777" w:rsidR="00AD1F9B" w:rsidRPr="00AD1F9B" w:rsidRDefault="00AD1F9B" w:rsidP="00AD1F9B">
            <w:pPr>
              <w:autoSpaceDE w:val="0"/>
              <w:autoSpaceDN w:val="0"/>
              <w:adjustRightInd w:val="0"/>
              <w:spacing w:after="0"/>
              <w:rPr>
                <w:rFonts w:ascii="Arial" w:hAnsi="Arial" w:cs="Arial"/>
                <w:lang w:eastAsia="de-DE"/>
              </w:rPr>
            </w:pPr>
          </w:p>
          <w:p w14:paraId="331B1C97"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f_IMS_CC_StartSignalling(IPCAN_MO_IMS_Signalling);</w:t>
            </w:r>
          </w:p>
          <w:p w14:paraId="3224A246" w14:textId="77777777" w:rsidR="00AD1F9B" w:rsidRPr="00AD1F9B" w:rsidRDefault="00AD1F9B" w:rsidP="00AD1F9B">
            <w:pPr>
              <w:autoSpaceDE w:val="0"/>
              <w:autoSpaceDN w:val="0"/>
              <w:adjustRightInd w:val="0"/>
              <w:spacing w:after="0"/>
              <w:rPr>
                <w:rFonts w:ascii="Arial" w:hAnsi="Arial" w:cs="Arial"/>
                <w:lang w:eastAsia="de-DE"/>
              </w:rPr>
            </w:pPr>
          </w:p>
          <w:p w14:paraId="427233F7"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 @siclog "Step 6" siclog@</w:t>
            </w:r>
          </w:p>
          <w:p w14:paraId="32407115"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t_Timer.timeout;                                                      /* @sic R5s210720: t_Timer.start/stop instead of f_Delay sic@ */</w:t>
            </w:r>
          </w:p>
          <w:p w14:paraId="6D3F111C"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v_IMS_REGISTER_REQ := f_IMS_REGISTER_InitialRequest();</w:t>
            </w:r>
          </w:p>
          <w:p w14:paraId="27806140"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v_RegisterReq := v_IMS_REGISTER_REQ.Request.Register;</w:t>
            </w:r>
          </w:p>
          <w:p w14:paraId="031F9451"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v_Cseq := fl_TC_6_2_CheckGetCseq(v_RegisterReq);</w:t>
            </w:r>
          </w:p>
          <w:p w14:paraId="6D89A683"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f_IMS_PreliminaryPass(__FILE__, __LINE__, "Step 6");</w:t>
            </w:r>
          </w:p>
          <w:p w14:paraId="54C5ED8C"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
          <w:p w14:paraId="4836EB4D"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 @siclog "Step 7" siclog@</w:t>
            </w:r>
          </w:p>
          <w:p w14:paraId="7DEDC1D6"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v_RegisterExpiration := "800000";</w:t>
            </w:r>
          </w:p>
          <w:p w14:paraId="253218EB"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IMS_Server.send(cas_IMS_DATA_RSP(v_RoutingInfoDL, cs_Response(c_statusLine423, f_IMS_RegisterResponse_423_MessageHeaderTX(v_RegisterReq, v_RegisterExpiration))));</w:t>
            </w:r>
          </w:p>
          <w:p w14:paraId="0DF2B1B0"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
          <w:p w14:paraId="329756E6"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 @siclog "Step 8" siclog@</w:t>
            </w:r>
          </w:p>
          <w:p w14:paraId="72ED849A"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v_IMS_REGISTER_REQ := f_IMS_REGISTER_InitialRequest(-, -, -, v_RegisterExpiration);</w:t>
            </w:r>
          </w:p>
          <w:p w14:paraId="1D04F9FD"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v_RegisterReq := v_IMS_REGISTER_REQ.Request.Register;</w:t>
            </w:r>
          </w:p>
          <w:p w14:paraId="62F72411"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fl_TC_6_2_CheckGetCseq(v_RegisterReq, v_Cseq);</w:t>
            </w:r>
          </w:p>
          <w:p w14:paraId="3E2F931E"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f_IMS_PreliminaryPass(__FILE__, __LINE__, "Step 8");</w:t>
            </w:r>
          </w:p>
          <w:p w14:paraId="422BB1CD" w14:textId="77777777" w:rsidR="00AD1F9B" w:rsidRPr="00AD1F9B" w:rsidRDefault="00AD1F9B" w:rsidP="00AD1F9B">
            <w:pPr>
              <w:autoSpaceDE w:val="0"/>
              <w:autoSpaceDN w:val="0"/>
              <w:adjustRightInd w:val="0"/>
              <w:spacing w:after="0"/>
              <w:rPr>
                <w:rFonts w:ascii="Arial" w:hAnsi="Arial" w:cs="Arial"/>
                <w:lang w:eastAsia="de-DE"/>
              </w:rPr>
            </w:pPr>
          </w:p>
          <w:p w14:paraId="2150DF64"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 @siclog "Step 9" siclog@</w:t>
            </w:r>
          </w:p>
          <w:p w14:paraId="3696B19B"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f_IMS_Register_SecurityInit(v_RegisterReq);</w:t>
            </w:r>
          </w:p>
          <w:p w14:paraId="4E285C94"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IMS_Server.send(cas_IMS_DATA_RSP(v_RoutingInfoDL, cs_Response(c_statusLine401, f_IMS_RegisterResponse_401_MessageHeaderTX(v_RegisterReq))));</w:t>
            </w:r>
          </w:p>
          <w:p w14:paraId="7D74685D"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
          <w:p w14:paraId="75D4A660"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 @siclog "Step 10" siclog@</w:t>
            </w:r>
          </w:p>
          <w:p w14:paraId="79FFB4F8"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v_IMS_REGISTER_REQ := f_IMS_REGISTER_SubsequentRequest(-, -, -, -, v_RegisterExpiration);</w:t>
            </w:r>
          </w:p>
          <w:p w14:paraId="61CE9749"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v_RoutingInfoDL := f_IMS_RoutingInfo_ULtoDL(v_IMS_REGISTER_REQ.RoutingInfo);</w:t>
            </w:r>
          </w:p>
          <w:p w14:paraId="4D8EBBD6"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v_RegisterReq := v_IMS_REGISTER_REQ.Request.Register;</w:t>
            </w:r>
          </w:p>
          <w:p w14:paraId="77C8E54B" w14:textId="77777777" w:rsidR="00AD1F9B" w:rsidRPr="00AD1F9B" w:rsidRDefault="00AD1F9B" w:rsidP="00AD1F9B">
            <w:pPr>
              <w:autoSpaceDE w:val="0"/>
              <w:autoSpaceDN w:val="0"/>
              <w:adjustRightInd w:val="0"/>
              <w:spacing w:after="0"/>
              <w:rPr>
                <w:rFonts w:ascii="Arial" w:hAnsi="Arial" w:cs="Arial"/>
                <w:lang w:eastAsia="de-DE"/>
              </w:rPr>
            </w:pPr>
          </w:p>
          <w:p w14:paraId="7111654E"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 @siclog "Step 11" siclog@</w:t>
            </w:r>
          </w:p>
          <w:p w14:paraId="4368534D"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IMS_Server.send(cas_IMS_DATA_RSP(v_RoutingInfoDL, cs_Response(c_statusLine200, f_IMS_RegisterResponse_200_MessageHeaderTX(v_RegisterReq, -, v_RegisterExpiration))));</w:t>
            </w:r>
          </w:p>
          <w:p w14:paraId="14509574" w14:textId="77777777" w:rsidR="00AD1F9B" w:rsidRPr="00AD1F9B" w:rsidRDefault="00AD1F9B" w:rsidP="00AD1F9B">
            <w:pPr>
              <w:autoSpaceDE w:val="0"/>
              <w:autoSpaceDN w:val="0"/>
              <w:adjustRightInd w:val="0"/>
              <w:spacing w:after="0"/>
              <w:rPr>
                <w:rFonts w:ascii="Arial" w:hAnsi="Arial" w:cs="Arial"/>
                <w:lang w:eastAsia="de-DE"/>
              </w:rPr>
            </w:pPr>
          </w:p>
          <w:p w14:paraId="72824CDE"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 @siclog "Step 12 - 15" siclog@</w:t>
            </w:r>
          </w:p>
          <w:p w14:paraId="0BCBD6AA"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lastRenderedPageBreak/>
              <w:t xml:space="preserve">    f_IMS_Register_SubscribeNotify(v_IMS_REGISTER_REQ, tsc_IMS_PublishDuringSubscribeForRegEvent, v_RetryAfterForPublish);</w:t>
            </w:r>
          </w:p>
          <w:p w14:paraId="25F6EE88" w14:textId="77777777" w:rsidR="00AD1F9B" w:rsidRPr="00AD1F9B" w:rsidRDefault="00AD1F9B" w:rsidP="00AD1F9B">
            <w:pPr>
              <w:autoSpaceDE w:val="0"/>
              <w:autoSpaceDN w:val="0"/>
              <w:adjustRightInd w:val="0"/>
              <w:spacing w:after="0"/>
              <w:rPr>
                <w:rFonts w:ascii="Arial" w:hAnsi="Arial" w:cs="Arial"/>
                <w:lang w:eastAsia="de-DE"/>
              </w:rPr>
            </w:pPr>
          </w:p>
          <w:p w14:paraId="0D29A8C8"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f_IMS_TestBody_Set(false);</w:t>
            </w:r>
          </w:p>
          <w:p w14:paraId="123CBE2D" w14:textId="77777777" w:rsidR="00AD1F9B" w:rsidRPr="00AD1F9B" w:rsidRDefault="00AD1F9B" w:rsidP="00AD1F9B">
            <w:pPr>
              <w:autoSpaceDE w:val="0"/>
              <w:autoSpaceDN w:val="0"/>
              <w:adjustRightInd w:val="0"/>
              <w:spacing w:after="0"/>
              <w:rPr>
                <w:rFonts w:ascii="Arial" w:hAnsi="Arial" w:cs="Arial"/>
                <w:lang w:eastAsia="de-DE"/>
              </w:rPr>
            </w:pPr>
          </w:p>
          <w:p w14:paraId="3F587CB2"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f_IMS_CC_Postamble(IPCAN_MO_IMS_Signalling);</w:t>
            </w:r>
          </w:p>
          <w:p w14:paraId="643383D4" w14:textId="40B482EB" w:rsidR="00CB4F76" w:rsidRDefault="00AD1F9B" w:rsidP="00AD1F9B">
            <w:pPr>
              <w:autoSpaceDE w:val="0"/>
              <w:autoSpaceDN w:val="0"/>
              <w:adjustRightInd w:val="0"/>
              <w:spacing w:after="0"/>
              <w:rPr>
                <w:rFonts w:ascii="Courier New" w:hAnsi="Courier New" w:cs="Courier New"/>
                <w:lang w:eastAsia="de-DE"/>
              </w:rPr>
            </w:pPr>
            <w:r w:rsidRPr="00AD1F9B">
              <w:rPr>
                <w:rFonts w:ascii="Arial" w:hAnsi="Arial" w:cs="Arial"/>
                <w:lang w:eastAsia="de-DE"/>
              </w:rPr>
              <w:t xml:space="preserve">  }</w:t>
            </w:r>
          </w:p>
        </w:tc>
      </w:tr>
    </w:tbl>
    <w:p w14:paraId="0C55F4D8" w14:textId="77777777" w:rsidR="00CB4F76" w:rsidRDefault="00CB4F76" w:rsidP="00CB4F76">
      <w:pPr>
        <w:spacing w:after="0"/>
        <w:rPr>
          <w:rFonts w:ascii="Arial" w:hAnsi="Arial"/>
          <w:b/>
          <w:lang w:eastAsia="en-GB"/>
        </w:rPr>
      </w:pPr>
    </w:p>
    <w:p w14:paraId="589EBDD0" w14:textId="77777777" w:rsidR="00CB4F76" w:rsidRDefault="00CB4F76" w:rsidP="00CB4F76">
      <w:pPr>
        <w:spacing w:after="0"/>
        <w:rPr>
          <w:rFonts w:ascii="Arial" w:hAnsi="Arial"/>
          <w:b/>
          <w:lang w:eastAsia="en-GB"/>
        </w:rPr>
      </w:pPr>
    </w:p>
    <w:p w14:paraId="5CE4A901" w14:textId="77777777" w:rsidR="00CB4F76" w:rsidRDefault="00CB4F76" w:rsidP="00CB4F76">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B4F76" w14:paraId="427484CA" w14:textId="77777777" w:rsidTr="00E643E0">
        <w:tc>
          <w:tcPr>
            <w:tcW w:w="9855" w:type="dxa"/>
            <w:tcBorders>
              <w:top w:val="single" w:sz="4" w:space="0" w:color="auto"/>
              <w:left w:val="single" w:sz="4" w:space="0" w:color="auto"/>
              <w:bottom w:val="single" w:sz="4" w:space="0" w:color="auto"/>
              <w:right w:val="single" w:sz="4" w:space="0" w:color="auto"/>
            </w:tcBorders>
          </w:tcPr>
          <w:p w14:paraId="3A15E53E"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function f_TC_6_2_NR5GC_IMS1() runs on IMS_PTC</w:t>
            </w:r>
          </w:p>
          <w:p w14:paraId="75085C54"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
          <w:p w14:paraId="5CCAF66E"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var IMS_DATA_REQ v_IMS_REGISTER_REQ;</w:t>
            </w:r>
          </w:p>
          <w:p w14:paraId="715CB3CC"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var REGISTER_Request v_RegisterReq;</w:t>
            </w:r>
          </w:p>
          <w:p w14:paraId="0C6A9126"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var template (value) IMS_RoutingInfo_Type v_RoutingInfoDL;</w:t>
            </w:r>
          </w:p>
          <w:p w14:paraId="6F4F11FA"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var template (omit) RetryAfter v_RetryAfterForREGISTER;</w:t>
            </w:r>
          </w:p>
          <w:p w14:paraId="4771A658"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var integer v_RetryAfterForPublish := 60;    // as per "503 Service Unavailable" default message contents (34.229-1 A.4.2),</w:t>
            </w:r>
          </w:p>
          <w:p w14:paraId="6E0767FD"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var integer v_NumOfIPAddressesToAllocate := 2;   // @sic R5s210720 sic@</w:t>
            </w:r>
          </w:p>
          <w:p w14:paraId="2D2D55F0"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var charstring v_RegisterExpiration;</w:t>
            </w:r>
          </w:p>
          <w:p w14:paraId="3F46A9EF"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var integer v_Cseq;</w:t>
            </w:r>
          </w:p>
          <w:p w14:paraId="14F2162F" w14:textId="77777777" w:rsidR="00AD1F9B" w:rsidRPr="00AD1F9B" w:rsidRDefault="00AD1F9B" w:rsidP="00AD1F9B">
            <w:pPr>
              <w:autoSpaceDE w:val="0"/>
              <w:autoSpaceDN w:val="0"/>
              <w:adjustRightInd w:val="0"/>
              <w:spacing w:after="0"/>
              <w:rPr>
                <w:rFonts w:ascii="Arial" w:hAnsi="Arial" w:cs="Arial"/>
                <w:lang w:val="en-US" w:eastAsia="en-GB"/>
              </w:rPr>
            </w:pPr>
          </w:p>
          <w:p w14:paraId="2649D32E"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timer t_Timer;</w:t>
            </w:r>
          </w:p>
          <w:p w14:paraId="793757D6" w14:textId="77777777" w:rsidR="00AD1F9B" w:rsidRPr="00AD1F9B" w:rsidRDefault="00AD1F9B" w:rsidP="00AD1F9B">
            <w:pPr>
              <w:autoSpaceDE w:val="0"/>
              <w:autoSpaceDN w:val="0"/>
              <w:adjustRightInd w:val="0"/>
              <w:spacing w:after="0"/>
              <w:rPr>
                <w:rFonts w:ascii="Arial" w:hAnsi="Arial" w:cs="Arial"/>
                <w:lang w:val="en-US" w:eastAsia="en-GB"/>
              </w:rPr>
            </w:pPr>
          </w:p>
          <w:p w14:paraId="5B319B8F"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f_IMS_CC_Preamble(IPCAN_SignallingOnly, IMS_NULL, IMS_Security, -, -, v_NumOfIPAddressesToAllocate);</w:t>
            </w:r>
          </w:p>
          <w:p w14:paraId="1929AFAB" w14:textId="77777777" w:rsidR="00AD1F9B" w:rsidRPr="00AD1F9B" w:rsidRDefault="00AD1F9B" w:rsidP="00AD1F9B">
            <w:pPr>
              <w:autoSpaceDE w:val="0"/>
              <w:autoSpaceDN w:val="0"/>
              <w:adjustRightInd w:val="0"/>
              <w:spacing w:after="0"/>
              <w:rPr>
                <w:rFonts w:ascii="Arial" w:hAnsi="Arial" w:cs="Arial"/>
                <w:lang w:val="en-US" w:eastAsia="en-GB"/>
              </w:rPr>
            </w:pPr>
          </w:p>
          <w:p w14:paraId="6F44EA1E"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f_IMS_TestBody_Set(true);</w:t>
            </w:r>
          </w:p>
          <w:p w14:paraId="41D6672D" w14:textId="77777777" w:rsidR="00AD1F9B" w:rsidRPr="00AD1F9B" w:rsidRDefault="00AD1F9B" w:rsidP="00AD1F9B">
            <w:pPr>
              <w:autoSpaceDE w:val="0"/>
              <w:autoSpaceDN w:val="0"/>
              <w:adjustRightInd w:val="0"/>
              <w:spacing w:after="0"/>
              <w:rPr>
                <w:rFonts w:ascii="Arial" w:hAnsi="Arial" w:cs="Arial"/>
                <w:lang w:val="en-US" w:eastAsia="en-GB"/>
              </w:rPr>
            </w:pPr>
          </w:p>
          <w:p w14:paraId="594100F0"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 @siclog "Step 1" siclog@</w:t>
            </w:r>
          </w:p>
          <w:p w14:paraId="2DCDDDFE"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f_IMS_CC_StartSignalling(IPCAN_InitialRegistration);</w:t>
            </w:r>
          </w:p>
          <w:p w14:paraId="4DCA14D7" w14:textId="77777777" w:rsidR="00AD1F9B" w:rsidRPr="00AD1F9B" w:rsidRDefault="00AD1F9B" w:rsidP="00AD1F9B">
            <w:pPr>
              <w:autoSpaceDE w:val="0"/>
              <w:autoSpaceDN w:val="0"/>
              <w:adjustRightInd w:val="0"/>
              <w:spacing w:after="0"/>
              <w:rPr>
                <w:rFonts w:ascii="Arial" w:hAnsi="Arial" w:cs="Arial"/>
                <w:lang w:val="en-US" w:eastAsia="en-GB"/>
              </w:rPr>
            </w:pPr>
          </w:p>
          <w:p w14:paraId="5C8E6574"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 @siclog "Step 2" siclog@</w:t>
            </w:r>
          </w:p>
          <w:p w14:paraId="5DD6FBD0"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v_IMS_REGISTER_REQ := f_IMS_REGISTER_InitialRequest();</w:t>
            </w:r>
          </w:p>
          <w:p w14:paraId="1B875140"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v_RegisterReq := v_IMS_REGISTER_REQ.Request.Register;</w:t>
            </w:r>
          </w:p>
          <w:p w14:paraId="3144D34D"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v_RoutingInfoDL := f_IMS_RoutingInfo_ULtoDL(v_IMS_REGISTER_REQ.RoutingInfo);</w:t>
            </w:r>
          </w:p>
          <w:p w14:paraId="386AFCA7" w14:textId="77777777" w:rsidR="00AD1F9B" w:rsidRPr="00AD1F9B" w:rsidRDefault="00AD1F9B" w:rsidP="00AD1F9B">
            <w:pPr>
              <w:autoSpaceDE w:val="0"/>
              <w:autoSpaceDN w:val="0"/>
              <w:adjustRightInd w:val="0"/>
              <w:spacing w:after="0"/>
              <w:rPr>
                <w:rFonts w:ascii="Arial" w:hAnsi="Arial" w:cs="Arial"/>
                <w:lang w:val="en-US" w:eastAsia="en-GB"/>
              </w:rPr>
            </w:pPr>
          </w:p>
          <w:p w14:paraId="7B6B57AC"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 @siclog "Step 3" siclog@</w:t>
            </w:r>
          </w:p>
          <w:p w14:paraId="600F6CD9"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v_RetryAfterForREGISTER := omit;</w:t>
            </w:r>
          </w:p>
          <w:p w14:paraId="4ACFBB57"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IMS_Server.send(cas_IMS_DATA_RSP(v_RoutingInfoDL, cs_Response(c_statusLine503, f_IMS_CommonResponse_503_MessageHeaderTX(v_RegisterReq.msgHeader, v_RetryAfterForREGISTER))));</w:t>
            </w:r>
          </w:p>
          <w:p w14:paraId="1E52D1C6" w14:textId="77777777" w:rsidR="00AD1F9B" w:rsidRPr="00AD1F9B" w:rsidRDefault="00AD1F9B" w:rsidP="00AD1F9B">
            <w:pPr>
              <w:autoSpaceDE w:val="0"/>
              <w:autoSpaceDN w:val="0"/>
              <w:adjustRightInd w:val="0"/>
              <w:spacing w:after="0"/>
              <w:rPr>
                <w:rFonts w:ascii="Arial" w:hAnsi="Arial" w:cs="Arial"/>
                <w:lang w:val="en-US" w:eastAsia="en-GB"/>
              </w:rPr>
            </w:pPr>
          </w:p>
          <w:p w14:paraId="6A46523F"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f_IMS_CC_ReleaseConnection(IPCAN_InitialRegistration);</w:t>
            </w:r>
          </w:p>
          <w:p w14:paraId="26CE395E"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f_IMS_RestartPCSCF(PDN_1, px_IPv4_Address_Other, px_IPv6_Address_Other);  /* @sic R5-213534: support of 2nd P-CSCF, R5-217830 sic@</w:t>
            </w:r>
          </w:p>
          <w:p w14:paraId="507B9600"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NOTE: IP addresses need to be consistent with what is used as 2nd P-CSCF at NAS signalling */</w:t>
            </w:r>
          </w:p>
          <w:p w14:paraId="30366973"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f_IMS_CC_StartSignalling(IPCAN_MO_IMS_Signalling);</w:t>
            </w:r>
          </w:p>
          <w:p w14:paraId="32782663"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
          <w:p w14:paraId="466573FD"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 @siclog "Step 4" siclog@</w:t>
            </w:r>
          </w:p>
          <w:p w14:paraId="3D1F8A73"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v_IMS_REGISTER_REQ := f_IMS_REGISTER_InitialRequest();</w:t>
            </w:r>
          </w:p>
          <w:p w14:paraId="7E0F39F0" w14:textId="51003451" w:rsid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v_RegisterReq := v_IMS_REGISTER_REQ.Request.Register;</w:t>
            </w:r>
          </w:p>
          <w:p w14:paraId="0637512A" w14:textId="48802D7E" w:rsidR="0031499E" w:rsidRPr="00AD1F9B" w:rsidRDefault="0031499E" w:rsidP="0031499E">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r w:rsidRPr="0031499E">
              <w:rPr>
                <w:rFonts w:ascii="Arial" w:hAnsi="Arial" w:cs="Arial"/>
                <w:highlight w:val="yellow"/>
                <w:lang w:val="en-US" w:eastAsia="en-GB"/>
              </w:rPr>
              <w:t>v_RoutingInfoDL := f_IMS_RoutingInfo_ULtoDL(v_IMS_REGISTER_REQ.RoutingInfo);</w:t>
            </w:r>
          </w:p>
          <w:p w14:paraId="0FE3DB80" w14:textId="13317C12" w:rsidR="0031499E" w:rsidRPr="00AD1F9B" w:rsidRDefault="0031499E" w:rsidP="00AD1F9B">
            <w:pPr>
              <w:autoSpaceDE w:val="0"/>
              <w:autoSpaceDN w:val="0"/>
              <w:adjustRightInd w:val="0"/>
              <w:spacing w:after="0"/>
              <w:rPr>
                <w:rFonts w:ascii="Arial" w:hAnsi="Arial" w:cs="Arial"/>
                <w:lang w:val="en-US" w:eastAsia="en-GB"/>
              </w:rPr>
            </w:pPr>
          </w:p>
          <w:p w14:paraId="292E9610"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f_IMS_PreliminaryPass(__FILE__, __LINE__, "Step 4");</w:t>
            </w:r>
          </w:p>
          <w:p w14:paraId="7B3FB09C"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
          <w:p w14:paraId="556757D7"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 @siclog "Step 5" siclog@</w:t>
            </w:r>
          </w:p>
          <w:p w14:paraId="78A1C704"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v_RetryAfterForREGISTER := cs_RetryAfter(10);</w:t>
            </w:r>
          </w:p>
          <w:p w14:paraId="715CE494"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lastRenderedPageBreak/>
              <w:t xml:space="preserve">    IMS_Server.send(cas_IMS_DATA_RSP(v_RoutingInfoDL, cs_Response(c_statusLine503, f_IMS_CommonResponse_503_MessageHeaderTX(v_RegisterReq.msgHeader, v_RetryAfterForREGISTER))));</w:t>
            </w:r>
          </w:p>
          <w:p w14:paraId="13B9F2FC"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t_Timer.start(f_IMS_SetTimerToleranceMin(10.0));                      /* @sic R5s210720: timer to be started before RRC connection release sic@ */</w:t>
            </w:r>
          </w:p>
          <w:p w14:paraId="5FAB72B4"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f_IMS_CC_ReleaseConnection(IPCAN_MO_IMS_Signalling);</w:t>
            </w:r>
          </w:p>
          <w:p w14:paraId="4F5C5654" w14:textId="77777777" w:rsidR="00AD1F9B" w:rsidRPr="00AD1F9B" w:rsidRDefault="00AD1F9B" w:rsidP="00AD1F9B">
            <w:pPr>
              <w:autoSpaceDE w:val="0"/>
              <w:autoSpaceDN w:val="0"/>
              <w:adjustRightInd w:val="0"/>
              <w:spacing w:after="0"/>
              <w:rPr>
                <w:rFonts w:ascii="Arial" w:hAnsi="Arial" w:cs="Arial"/>
                <w:lang w:val="en-US" w:eastAsia="en-GB"/>
              </w:rPr>
            </w:pPr>
          </w:p>
          <w:p w14:paraId="2468C6C9"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f_IMS_CC_StartSignalling(IPCAN_MO_IMS_Signalling);</w:t>
            </w:r>
          </w:p>
          <w:p w14:paraId="629EC092" w14:textId="77777777" w:rsidR="00AD1F9B" w:rsidRPr="00AD1F9B" w:rsidRDefault="00AD1F9B" w:rsidP="00AD1F9B">
            <w:pPr>
              <w:autoSpaceDE w:val="0"/>
              <w:autoSpaceDN w:val="0"/>
              <w:adjustRightInd w:val="0"/>
              <w:spacing w:after="0"/>
              <w:rPr>
                <w:rFonts w:ascii="Arial" w:hAnsi="Arial" w:cs="Arial"/>
                <w:lang w:val="en-US" w:eastAsia="en-GB"/>
              </w:rPr>
            </w:pPr>
          </w:p>
          <w:p w14:paraId="7F4E79AD"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 @siclog "Step 6" siclog@</w:t>
            </w:r>
          </w:p>
          <w:p w14:paraId="009EDD7C"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t_Timer.timeout;                                                      /* @sic R5s210720: t_Timer.start/stop instead of f_Delay sic@ */</w:t>
            </w:r>
          </w:p>
          <w:p w14:paraId="69A3866E"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v_IMS_REGISTER_REQ := f_IMS_REGISTER_InitialRequest();</w:t>
            </w:r>
          </w:p>
          <w:p w14:paraId="4169267E" w14:textId="264CCCA6" w:rsid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v_RegisterReq := v_IMS_REGISTER_REQ.Request.Register;</w:t>
            </w:r>
          </w:p>
          <w:p w14:paraId="24D8AC15" w14:textId="7A49E8E7" w:rsidR="0066756D" w:rsidRPr="00AD1F9B" w:rsidRDefault="0066756D" w:rsidP="0066756D">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r w:rsidRPr="0066756D">
              <w:rPr>
                <w:rFonts w:ascii="Arial" w:hAnsi="Arial" w:cs="Arial"/>
                <w:highlight w:val="yellow"/>
                <w:lang w:val="en-US" w:eastAsia="en-GB"/>
              </w:rPr>
              <w:t>v_RoutingInfoDL := f_IMS_RoutingInfo_ULtoDL(v_IMS_REGISTER_REQ.RoutingInfo);</w:t>
            </w:r>
          </w:p>
          <w:p w14:paraId="6B53C4C2" w14:textId="274E5F5F" w:rsidR="0066756D" w:rsidRPr="00AD1F9B" w:rsidRDefault="0066756D" w:rsidP="00AD1F9B">
            <w:pPr>
              <w:autoSpaceDE w:val="0"/>
              <w:autoSpaceDN w:val="0"/>
              <w:adjustRightInd w:val="0"/>
              <w:spacing w:after="0"/>
              <w:rPr>
                <w:rFonts w:ascii="Arial" w:hAnsi="Arial" w:cs="Arial"/>
                <w:lang w:val="en-US" w:eastAsia="en-GB"/>
              </w:rPr>
            </w:pPr>
          </w:p>
          <w:p w14:paraId="79F690BA"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v_Cseq := fl_TC_6_2_CheckGetCseq(v_RegisterReq);</w:t>
            </w:r>
          </w:p>
          <w:p w14:paraId="031B316D"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f_IMS_PreliminaryPass(__FILE__, __LINE__, "Step 6");</w:t>
            </w:r>
          </w:p>
          <w:p w14:paraId="4543CDD5"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
          <w:p w14:paraId="553C36CD"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 @siclog "Step 7" siclog@</w:t>
            </w:r>
          </w:p>
          <w:p w14:paraId="020F3FD3"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v_RegisterExpiration := "800000";</w:t>
            </w:r>
          </w:p>
          <w:p w14:paraId="1E1043F7"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IMS_Server.send(cas_IMS_DATA_RSP(v_RoutingInfoDL, cs_Response(c_statusLine423, f_IMS_RegisterResponse_423_MessageHeaderTX(v_RegisterReq, v_RegisterExpiration))));</w:t>
            </w:r>
          </w:p>
          <w:p w14:paraId="710C2B0E"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
          <w:p w14:paraId="7ADC9E23"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 @siclog "Step 8" siclog@</w:t>
            </w:r>
          </w:p>
          <w:p w14:paraId="7CAB8DD6"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v_IMS_REGISTER_REQ := f_IMS_REGISTER_InitialRequest(-, -, -, v_RegisterExpiration);</w:t>
            </w:r>
          </w:p>
          <w:p w14:paraId="5C6D44F3" w14:textId="0078E84C" w:rsid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v_RegisterReq := v_IMS_REGISTER_REQ.Request.Register;</w:t>
            </w:r>
          </w:p>
          <w:p w14:paraId="1EAB64C7" w14:textId="72741777" w:rsidR="0066756D" w:rsidRPr="00AD1F9B" w:rsidRDefault="0066756D" w:rsidP="0066756D">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r w:rsidRPr="0066756D">
              <w:rPr>
                <w:rFonts w:ascii="Arial" w:hAnsi="Arial" w:cs="Arial"/>
                <w:highlight w:val="yellow"/>
                <w:lang w:val="en-US" w:eastAsia="en-GB"/>
              </w:rPr>
              <w:t>v_RoutingInfoDL := f_IMS_RoutingInfo_ULtoDL(v_IMS_REGISTER_REQ.RoutingInfo);</w:t>
            </w:r>
          </w:p>
          <w:p w14:paraId="3974612F" w14:textId="3045ED40" w:rsidR="0066756D" w:rsidRPr="00AD1F9B" w:rsidRDefault="0066756D" w:rsidP="00AD1F9B">
            <w:pPr>
              <w:autoSpaceDE w:val="0"/>
              <w:autoSpaceDN w:val="0"/>
              <w:adjustRightInd w:val="0"/>
              <w:spacing w:after="0"/>
              <w:rPr>
                <w:rFonts w:ascii="Arial" w:hAnsi="Arial" w:cs="Arial"/>
                <w:lang w:val="en-US" w:eastAsia="en-GB"/>
              </w:rPr>
            </w:pPr>
          </w:p>
          <w:p w14:paraId="66FB0201"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fl_TC_6_2_CheckGetCseq(v_RegisterReq, v_Cseq);</w:t>
            </w:r>
          </w:p>
          <w:p w14:paraId="4688D780"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f_IMS_PreliminaryPass(__FILE__, __LINE__, "Step 8");</w:t>
            </w:r>
          </w:p>
          <w:p w14:paraId="0AC01C00" w14:textId="77777777" w:rsidR="00AD1F9B" w:rsidRPr="00AD1F9B" w:rsidRDefault="00AD1F9B" w:rsidP="00AD1F9B">
            <w:pPr>
              <w:autoSpaceDE w:val="0"/>
              <w:autoSpaceDN w:val="0"/>
              <w:adjustRightInd w:val="0"/>
              <w:spacing w:after="0"/>
              <w:rPr>
                <w:rFonts w:ascii="Arial" w:hAnsi="Arial" w:cs="Arial"/>
                <w:lang w:val="en-US" w:eastAsia="en-GB"/>
              </w:rPr>
            </w:pPr>
          </w:p>
          <w:p w14:paraId="06FEDEF4"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 @siclog "Step 9" siclog@</w:t>
            </w:r>
          </w:p>
          <w:p w14:paraId="7ABBFDE5"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f_IMS_Register_SecurityInit(v_RegisterReq);</w:t>
            </w:r>
          </w:p>
          <w:p w14:paraId="1908306E"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IMS_Server.send(cas_IMS_DATA_RSP(v_RoutingInfoDL, cs_Response(c_statusLine401, f_IMS_RegisterResponse_401_MessageHeaderTX(v_RegisterReq))));</w:t>
            </w:r>
          </w:p>
          <w:p w14:paraId="6A36B7B6"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
          <w:p w14:paraId="5032B375"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 @siclog "Step 10" siclog@</w:t>
            </w:r>
          </w:p>
          <w:p w14:paraId="441B7063"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v_IMS_REGISTER_REQ := f_IMS_REGISTER_SubsequentRequest(-, -, -, -, v_RegisterExpiration);</w:t>
            </w:r>
          </w:p>
          <w:p w14:paraId="6BB35A7B"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v_RoutingInfoDL := f_IMS_RoutingInfo_ULtoDL(v_IMS_REGISTER_REQ.RoutingInfo);</w:t>
            </w:r>
          </w:p>
          <w:p w14:paraId="5AA31CB0"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v_RegisterReq := v_IMS_REGISTER_REQ.Request.Register;</w:t>
            </w:r>
          </w:p>
          <w:p w14:paraId="3E907D74" w14:textId="77777777" w:rsidR="00AD1F9B" w:rsidRPr="00AD1F9B" w:rsidRDefault="00AD1F9B" w:rsidP="00AD1F9B">
            <w:pPr>
              <w:autoSpaceDE w:val="0"/>
              <w:autoSpaceDN w:val="0"/>
              <w:adjustRightInd w:val="0"/>
              <w:spacing w:after="0"/>
              <w:rPr>
                <w:rFonts w:ascii="Arial" w:hAnsi="Arial" w:cs="Arial"/>
                <w:lang w:val="en-US" w:eastAsia="en-GB"/>
              </w:rPr>
            </w:pPr>
          </w:p>
          <w:p w14:paraId="4829AC19"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 @siclog "Step 11" siclog@</w:t>
            </w:r>
          </w:p>
          <w:p w14:paraId="01BC1693"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IMS_Server.send(cas_IMS_DATA_RSP(v_RoutingInfoDL, cs_Response(c_statusLine200, f_IMS_RegisterResponse_200_MessageHeaderTX(v_RegisterReq, -, v_RegisterExpiration))));</w:t>
            </w:r>
          </w:p>
          <w:p w14:paraId="27BAB090" w14:textId="77777777" w:rsidR="00AD1F9B" w:rsidRPr="00AD1F9B" w:rsidRDefault="00AD1F9B" w:rsidP="00AD1F9B">
            <w:pPr>
              <w:autoSpaceDE w:val="0"/>
              <w:autoSpaceDN w:val="0"/>
              <w:adjustRightInd w:val="0"/>
              <w:spacing w:after="0"/>
              <w:rPr>
                <w:rFonts w:ascii="Arial" w:hAnsi="Arial" w:cs="Arial"/>
                <w:lang w:val="en-US" w:eastAsia="en-GB"/>
              </w:rPr>
            </w:pPr>
          </w:p>
          <w:p w14:paraId="40144FC5"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 @siclog "Step 12 - 15" siclog@</w:t>
            </w:r>
          </w:p>
          <w:p w14:paraId="6644FFAC"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f_IMS_Register_SubscribeNotify(v_IMS_REGISTER_REQ, tsc_IMS_PublishDuringSubscribeForRegEvent, v_RetryAfterForPublish);</w:t>
            </w:r>
          </w:p>
          <w:p w14:paraId="001151CA" w14:textId="77777777" w:rsidR="00AD1F9B" w:rsidRPr="00AD1F9B" w:rsidRDefault="00AD1F9B" w:rsidP="00AD1F9B">
            <w:pPr>
              <w:autoSpaceDE w:val="0"/>
              <w:autoSpaceDN w:val="0"/>
              <w:adjustRightInd w:val="0"/>
              <w:spacing w:after="0"/>
              <w:rPr>
                <w:rFonts w:ascii="Arial" w:hAnsi="Arial" w:cs="Arial"/>
                <w:lang w:val="en-US" w:eastAsia="en-GB"/>
              </w:rPr>
            </w:pPr>
          </w:p>
          <w:p w14:paraId="337B5FDE"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f_IMS_TestBody_Set(false);</w:t>
            </w:r>
          </w:p>
          <w:p w14:paraId="1F1984F2" w14:textId="77777777" w:rsidR="00AD1F9B" w:rsidRPr="00AD1F9B" w:rsidRDefault="00AD1F9B" w:rsidP="00AD1F9B">
            <w:pPr>
              <w:autoSpaceDE w:val="0"/>
              <w:autoSpaceDN w:val="0"/>
              <w:adjustRightInd w:val="0"/>
              <w:spacing w:after="0"/>
              <w:rPr>
                <w:rFonts w:ascii="Arial" w:hAnsi="Arial" w:cs="Arial"/>
                <w:lang w:val="en-US" w:eastAsia="en-GB"/>
              </w:rPr>
            </w:pPr>
          </w:p>
          <w:p w14:paraId="310DE8FE"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f_IMS_CC_Postamble(IPCAN_MO_IMS_Signalling);</w:t>
            </w:r>
          </w:p>
          <w:p w14:paraId="4B348067" w14:textId="7DB03123" w:rsidR="00CB4F76" w:rsidRPr="00571BB2"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
          <w:p w14:paraId="07F0F85C" w14:textId="7DB286FD" w:rsidR="00CB4F76" w:rsidRPr="00571BB2" w:rsidRDefault="00CB4F76" w:rsidP="00E643E0">
            <w:pPr>
              <w:autoSpaceDE w:val="0"/>
              <w:autoSpaceDN w:val="0"/>
              <w:adjustRightInd w:val="0"/>
              <w:spacing w:after="0"/>
              <w:rPr>
                <w:rFonts w:ascii="Arial" w:hAnsi="Arial" w:cs="Arial"/>
                <w:lang w:val="en-US" w:eastAsia="en-GB"/>
              </w:rPr>
            </w:pPr>
          </w:p>
        </w:tc>
      </w:tr>
    </w:tbl>
    <w:p w14:paraId="0B170909" w14:textId="77777777" w:rsidR="00CB4F76" w:rsidRDefault="00CB4F76" w:rsidP="00CB4F76">
      <w:pPr>
        <w:overflowPunct w:val="0"/>
        <w:autoSpaceDE w:val="0"/>
        <w:autoSpaceDN w:val="0"/>
        <w:adjustRightInd w:val="0"/>
        <w:rPr>
          <w:rFonts w:cs="Arial"/>
          <w:color w:val="FF0000"/>
        </w:rPr>
      </w:pPr>
    </w:p>
    <w:p w14:paraId="1FF5EBA7" w14:textId="4EBA70FD" w:rsidR="00A41100" w:rsidRDefault="00A41100" w:rsidP="00A41100">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10" w:name="_Toc118808280"/>
      <w:r>
        <w:rPr>
          <w:rFonts w:cs="Arial"/>
          <w:color w:val="000000"/>
          <w:lang w:eastAsia="en-GB"/>
        </w:rPr>
        <w:t xml:space="preserve">Change </w:t>
      </w:r>
      <w:r>
        <w:rPr>
          <w:rFonts w:eastAsia="SimSun" w:cs="Arial"/>
          <w:color w:val="000000"/>
          <w:lang w:val="en-US" w:eastAsia="zh-CN"/>
        </w:rPr>
        <w:t>2</w:t>
      </w:r>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0691D" w14:paraId="4AAFEFAE" w14:textId="77777777" w:rsidTr="00402197">
        <w:tc>
          <w:tcPr>
            <w:tcW w:w="1985" w:type="dxa"/>
            <w:tcBorders>
              <w:top w:val="single" w:sz="4" w:space="0" w:color="auto"/>
              <w:left w:val="single" w:sz="4" w:space="0" w:color="auto"/>
              <w:bottom w:val="single" w:sz="4" w:space="0" w:color="auto"/>
              <w:right w:val="single" w:sz="4" w:space="0" w:color="auto"/>
            </w:tcBorders>
          </w:tcPr>
          <w:p w14:paraId="385E2189" w14:textId="77777777" w:rsidR="0050691D" w:rsidRDefault="0050691D" w:rsidP="0050691D">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E3963A2" w14:textId="15D4F948" w:rsidR="0050691D" w:rsidRPr="00B65B1E" w:rsidRDefault="0050691D" w:rsidP="0050691D">
            <w:pPr>
              <w:autoSpaceDE w:val="0"/>
              <w:autoSpaceDN w:val="0"/>
              <w:adjustRightInd w:val="0"/>
              <w:spacing w:after="0"/>
              <w:rPr>
                <w:rFonts w:ascii="Arial" w:hAnsi="Arial" w:cs="Arial"/>
                <w:lang w:val="en-US" w:eastAsia="en-GB"/>
              </w:rPr>
            </w:pPr>
            <w:r w:rsidRPr="00AD1F9B">
              <w:rPr>
                <w:rFonts w:ascii="Arial" w:hAnsi="Arial" w:cs="Arial"/>
                <w:lang w:eastAsia="de-DE"/>
              </w:rPr>
              <w:t>f_TC_6_</w:t>
            </w:r>
            <w:r>
              <w:rPr>
                <w:rFonts w:ascii="Arial" w:hAnsi="Arial" w:cs="Arial"/>
                <w:lang w:eastAsia="de-DE"/>
              </w:rPr>
              <w:t>8</w:t>
            </w:r>
            <w:r w:rsidRPr="00AD1F9B">
              <w:rPr>
                <w:rFonts w:ascii="Arial" w:hAnsi="Arial" w:cs="Arial"/>
                <w:lang w:eastAsia="de-DE"/>
              </w:rPr>
              <w:t>_NR5GC_IMS1()</w:t>
            </w:r>
          </w:p>
        </w:tc>
      </w:tr>
      <w:tr w:rsidR="0050691D" w14:paraId="4FD3ADC7" w14:textId="77777777" w:rsidTr="00402197">
        <w:trPr>
          <w:trHeight w:val="350"/>
        </w:trPr>
        <w:tc>
          <w:tcPr>
            <w:tcW w:w="1985" w:type="dxa"/>
            <w:tcBorders>
              <w:top w:val="single" w:sz="4" w:space="0" w:color="auto"/>
              <w:left w:val="single" w:sz="4" w:space="0" w:color="auto"/>
              <w:bottom w:val="single" w:sz="4" w:space="0" w:color="auto"/>
              <w:right w:val="single" w:sz="4" w:space="0" w:color="auto"/>
            </w:tcBorders>
          </w:tcPr>
          <w:p w14:paraId="5A8AB808" w14:textId="77777777" w:rsidR="0050691D" w:rsidRDefault="0050691D" w:rsidP="0050691D">
            <w:pPr>
              <w:spacing w:before="40" w:after="40"/>
              <w:rPr>
                <w:rFonts w:ascii="Arial" w:hAnsi="Arial"/>
                <w:b/>
              </w:rPr>
            </w:pPr>
            <w:r>
              <w:rPr>
                <w:rFonts w:ascii="Arial" w:hAnsi="Arial"/>
                <w:b/>
              </w:rPr>
              <w:lastRenderedPageBreak/>
              <w:t>Reason for change</w:t>
            </w:r>
          </w:p>
        </w:tc>
        <w:tc>
          <w:tcPr>
            <w:tcW w:w="7513" w:type="dxa"/>
            <w:tcBorders>
              <w:top w:val="single" w:sz="4" w:space="0" w:color="auto"/>
              <w:left w:val="single" w:sz="4" w:space="0" w:color="auto"/>
              <w:bottom w:val="single" w:sz="4" w:space="0" w:color="auto"/>
              <w:right w:val="single" w:sz="4" w:space="0" w:color="auto"/>
            </w:tcBorders>
          </w:tcPr>
          <w:p w14:paraId="16C2F23C" w14:textId="58A2172D" w:rsidR="0050691D" w:rsidRPr="00652DEC" w:rsidRDefault="0050691D" w:rsidP="0050691D">
            <w:pPr>
              <w:rPr>
                <w:rFonts w:ascii="Arial" w:hAnsi="Arial" w:cs="Arial"/>
                <w:lang w:eastAsia="zh-CN"/>
              </w:rPr>
            </w:pPr>
            <w:r>
              <w:rPr>
                <w:rFonts w:ascii="Arial" w:hAnsi="Arial" w:cs="Arial"/>
                <w:lang w:eastAsia="zh-CN"/>
              </w:rPr>
              <w:t>For subsequent initial registration attempts, a UE operating in IPv4v6 mode may switch between use of IPv4 and IPv6 addresses. The current TTCN implementation does not always update the routing info for the response which can caused some SIP responses to be sent on the wrong IP address (IPv4 instead of IPv6 or vice versa)</w:t>
            </w:r>
          </w:p>
        </w:tc>
      </w:tr>
      <w:tr w:rsidR="0050691D" w14:paraId="27F1560D" w14:textId="77777777" w:rsidTr="00402197">
        <w:tc>
          <w:tcPr>
            <w:tcW w:w="1985" w:type="dxa"/>
            <w:tcBorders>
              <w:top w:val="single" w:sz="4" w:space="0" w:color="auto"/>
              <w:left w:val="single" w:sz="4" w:space="0" w:color="auto"/>
              <w:bottom w:val="single" w:sz="4" w:space="0" w:color="auto"/>
              <w:right w:val="single" w:sz="4" w:space="0" w:color="auto"/>
            </w:tcBorders>
          </w:tcPr>
          <w:p w14:paraId="06BE9E29" w14:textId="77777777" w:rsidR="0050691D" w:rsidRDefault="0050691D" w:rsidP="0050691D">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9C64FD4" w14:textId="5D5FFE46" w:rsidR="0050691D" w:rsidRPr="008D41F0" w:rsidRDefault="0050691D" w:rsidP="0050691D">
            <w:pPr>
              <w:pStyle w:val="B2"/>
              <w:ind w:left="0" w:firstLine="0"/>
              <w:rPr>
                <w:rFonts w:ascii="Arial" w:hAnsi="Arial" w:cs="Arial"/>
                <w:lang w:val="en-US" w:eastAsia="zh-CN"/>
              </w:rPr>
            </w:pPr>
            <w:r>
              <w:rPr>
                <w:rFonts w:ascii="Arial" w:hAnsi="Arial" w:cs="Arial"/>
                <w:lang w:val="en-US" w:eastAsia="zh-CN"/>
              </w:rPr>
              <w:t xml:space="preserve">Refresh </w:t>
            </w:r>
            <w:r w:rsidRPr="0050691D">
              <w:rPr>
                <w:rFonts w:ascii="Arial" w:hAnsi="Arial" w:cs="Arial"/>
                <w:lang w:val="en-US" w:eastAsia="zh-CN"/>
              </w:rPr>
              <w:t>v_RoutingInfoDL</w:t>
            </w:r>
            <w:r>
              <w:rPr>
                <w:rFonts w:ascii="Arial" w:hAnsi="Arial" w:cs="Arial"/>
                <w:lang w:val="en-US" w:eastAsia="zh-CN"/>
              </w:rPr>
              <w:t xml:space="preserve"> on receiving each initial REGISTER request</w:t>
            </w:r>
          </w:p>
        </w:tc>
      </w:tr>
      <w:tr w:rsidR="0050691D" w14:paraId="1A09784F" w14:textId="77777777" w:rsidTr="00402197">
        <w:tc>
          <w:tcPr>
            <w:tcW w:w="1985" w:type="dxa"/>
            <w:tcBorders>
              <w:top w:val="single" w:sz="4" w:space="0" w:color="auto"/>
              <w:left w:val="single" w:sz="4" w:space="0" w:color="auto"/>
              <w:bottom w:val="single" w:sz="4" w:space="0" w:color="auto"/>
              <w:right w:val="single" w:sz="4" w:space="0" w:color="auto"/>
            </w:tcBorders>
          </w:tcPr>
          <w:p w14:paraId="707F08FC" w14:textId="77777777" w:rsidR="0050691D" w:rsidRDefault="0050691D" w:rsidP="0050691D">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488AAB3" w14:textId="46AAB6F8" w:rsidR="0050691D" w:rsidRDefault="0050691D" w:rsidP="0050691D">
            <w:pPr>
              <w:spacing w:after="0"/>
              <w:rPr>
                <w:rFonts w:ascii="Arial" w:hAnsi="Arial" w:cs="Arial"/>
                <w:lang w:eastAsia="en-GB"/>
              </w:rPr>
            </w:pPr>
            <w:r>
              <w:rPr>
                <w:rFonts w:ascii="Arial" w:hAnsi="Arial" w:cs="Arial"/>
                <w:lang w:eastAsia="en-GB"/>
              </w:rPr>
              <w:t>IMS_NR5GC_RegistrationTestcases.ttcn</w:t>
            </w:r>
          </w:p>
        </w:tc>
      </w:tr>
      <w:tr w:rsidR="0050691D" w14:paraId="1F834F90" w14:textId="77777777" w:rsidTr="00402197">
        <w:tc>
          <w:tcPr>
            <w:tcW w:w="1985" w:type="dxa"/>
            <w:tcBorders>
              <w:top w:val="single" w:sz="4" w:space="0" w:color="auto"/>
              <w:left w:val="single" w:sz="4" w:space="0" w:color="auto"/>
              <w:bottom w:val="single" w:sz="4" w:space="0" w:color="auto"/>
              <w:right w:val="single" w:sz="4" w:space="0" w:color="auto"/>
            </w:tcBorders>
          </w:tcPr>
          <w:p w14:paraId="78593C06" w14:textId="77777777" w:rsidR="0050691D" w:rsidRDefault="0050691D" w:rsidP="0050691D">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2609D68" w14:textId="77777777" w:rsidR="0050691D" w:rsidRPr="00A258B9" w:rsidRDefault="0050691D" w:rsidP="0050691D">
            <w:pPr>
              <w:rPr>
                <w:rFonts w:ascii="Arial" w:hAnsi="Arial"/>
                <w:highlight w:val="cyan"/>
                <w:lang w:eastAsia="zh-CN"/>
              </w:rPr>
            </w:pPr>
          </w:p>
        </w:tc>
      </w:tr>
    </w:tbl>
    <w:p w14:paraId="0B90044F" w14:textId="77777777" w:rsidR="00A41100" w:rsidRDefault="00A41100" w:rsidP="00A41100">
      <w:pPr>
        <w:rPr>
          <w:lang w:val="en-US" w:eastAsia="zh-CN"/>
        </w:rPr>
      </w:pPr>
    </w:p>
    <w:p w14:paraId="2F01F8A2" w14:textId="77777777" w:rsidR="00A41100" w:rsidRDefault="00A41100" w:rsidP="00A4110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41100" w14:paraId="6D31495B" w14:textId="77777777" w:rsidTr="00402197">
        <w:tc>
          <w:tcPr>
            <w:tcW w:w="9855" w:type="dxa"/>
            <w:tcBorders>
              <w:top w:val="single" w:sz="4" w:space="0" w:color="auto"/>
              <w:left w:val="single" w:sz="4" w:space="0" w:color="auto"/>
              <w:bottom w:val="single" w:sz="4" w:space="0" w:color="auto"/>
              <w:right w:val="single" w:sz="4" w:space="0" w:color="auto"/>
            </w:tcBorders>
          </w:tcPr>
          <w:p w14:paraId="2F86B744" w14:textId="77777777" w:rsidR="00D30F1D" w:rsidRPr="00D30F1D" w:rsidRDefault="00A41100" w:rsidP="00D30F1D">
            <w:pPr>
              <w:spacing w:after="0" w:line="259" w:lineRule="auto"/>
              <w:rPr>
                <w:rFonts w:ascii="Arial" w:hAnsi="Arial" w:cs="Arial"/>
                <w:lang w:eastAsia="de-DE"/>
              </w:rPr>
            </w:pPr>
            <w:r w:rsidRPr="00A41100">
              <w:rPr>
                <w:rFonts w:ascii="Courier New" w:hAnsi="Courier New" w:cs="Courier New"/>
                <w:lang w:eastAsia="de-DE"/>
              </w:rPr>
              <w:t xml:space="preserve"> </w:t>
            </w:r>
            <w:r w:rsidRPr="00A41100">
              <w:rPr>
                <w:rFonts w:ascii="Arial" w:hAnsi="Arial" w:cs="Arial"/>
                <w:lang w:eastAsia="de-DE"/>
              </w:rPr>
              <w:t xml:space="preserve"> </w:t>
            </w:r>
            <w:r w:rsidR="00D30F1D" w:rsidRPr="00D30F1D">
              <w:rPr>
                <w:rFonts w:ascii="Arial" w:hAnsi="Arial" w:cs="Arial"/>
                <w:lang w:eastAsia="de-DE"/>
              </w:rPr>
              <w:t>function f_TC_6_8_NR5GC_IMS1() runs on IMS_PTC</w:t>
            </w:r>
          </w:p>
          <w:p w14:paraId="5E316638"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
          <w:p w14:paraId="282B6D3A"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var charstring v_InvalidNonce := f_IMS_Authentication_GenerateInvalidNonce(sqnFailure);</w:t>
            </w:r>
          </w:p>
          <w:p w14:paraId="250A1FB7"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var IMS_DATA_REQ v_IMS_REGISTER_REQ;</w:t>
            </w:r>
          </w:p>
          <w:p w14:paraId="106F7A90"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var SecurityClientParamsList_Type v_SecurityClientParamsList;</w:t>
            </w:r>
          </w:p>
          <w:p w14:paraId="1FBD99F1"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var template (value) IMS_RoutingInfo_Type v_RoutingInfoDL;</w:t>
            </w:r>
          </w:p>
          <w:p w14:paraId="47C76BCC"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var REGISTER_Request v_RegisterReq;</w:t>
            </w:r>
          </w:p>
          <w:p w14:paraId="487F4242"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var charstring v_CallId_Step2;</w:t>
            </w:r>
          </w:p>
          <w:p w14:paraId="551DACF3"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var charstring v_CallId_Step4;</w:t>
            </w:r>
          </w:p>
          <w:p w14:paraId="6E80D159"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var template (value) MessageHeader v_MessageHeader_RegisterResponse_401;</w:t>
            </w:r>
          </w:p>
          <w:p w14:paraId="5EEC32D3" w14:textId="77777777" w:rsidR="00D30F1D" w:rsidRPr="00D30F1D" w:rsidRDefault="00D30F1D" w:rsidP="00D30F1D">
            <w:pPr>
              <w:spacing w:after="0" w:line="259" w:lineRule="auto"/>
              <w:rPr>
                <w:rFonts w:ascii="Arial" w:hAnsi="Arial" w:cs="Arial"/>
                <w:lang w:eastAsia="de-DE"/>
              </w:rPr>
            </w:pPr>
          </w:p>
          <w:p w14:paraId="2666AD48"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f_IMS_CC_Preamble(IPCAN_SignallingOnly, IMS_NULL, IMS_Security);</w:t>
            </w:r>
          </w:p>
          <w:p w14:paraId="4C127AD2" w14:textId="77777777" w:rsidR="00D30F1D" w:rsidRPr="00D30F1D" w:rsidRDefault="00D30F1D" w:rsidP="00D30F1D">
            <w:pPr>
              <w:spacing w:after="0" w:line="259" w:lineRule="auto"/>
              <w:rPr>
                <w:rFonts w:ascii="Arial" w:hAnsi="Arial" w:cs="Arial"/>
                <w:lang w:eastAsia="de-DE"/>
              </w:rPr>
            </w:pPr>
          </w:p>
          <w:p w14:paraId="7BFEB80E"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f_IMS_TestBody_Set(true);</w:t>
            </w:r>
          </w:p>
          <w:p w14:paraId="75E7F542" w14:textId="77777777" w:rsidR="00D30F1D" w:rsidRPr="00D30F1D" w:rsidRDefault="00D30F1D" w:rsidP="00D30F1D">
            <w:pPr>
              <w:spacing w:after="0" w:line="259" w:lineRule="auto"/>
              <w:rPr>
                <w:rFonts w:ascii="Arial" w:hAnsi="Arial" w:cs="Arial"/>
                <w:lang w:eastAsia="de-DE"/>
              </w:rPr>
            </w:pPr>
          </w:p>
          <w:p w14:paraId="5EB8CEB3"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 @siclog "Step 1" siclog@</w:t>
            </w:r>
          </w:p>
          <w:p w14:paraId="72DE8E41"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f_IMS_CC_StartSignalling(IPCAN_InitialRegistration);</w:t>
            </w:r>
          </w:p>
          <w:p w14:paraId="5F043CA9" w14:textId="77777777" w:rsidR="00D30F1D" w:rsidRPr="00D30F1D" w:rsidRDefault="00D30F1D" w:rsidP="00D30F1D">
            <w:pPr>
              <w:spacing w:after="0" w:line="259" w:lineRule="auto"/>
              <w:rPr>
                <w:rFonts w:ascii="Arial" w:hAnsi="Arial" w:cs="Arial"/>
                <w:lang w:eastAsia="de-DE"/>
              </w:rPr>
            </w:pPr>
          </w:p>
          <w:p w14:paraId="409812B6"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 @siclog "Step 2" siclog@</w:t>
            </w:r>
          </w:p>
          <w:p w14:paraId="25129880"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v_IMS_REGISTER_REQ := f_IMS_REGISTER_InitialRequest();</w:t>
            </w:r>
          </w:p>
          <w:p w14:paraId="55712BCF"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v_RoutingInfoDL := f_IMS_RoutingInfo_ULtoDL(v_IMS_REGISTER_REQ.RoutingInfo);</w:t>
            </w:r>
          </w:p>
          <w:p w14:paraId="71AA7EB6"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v_RegisterReq := v_IMS_REGISTER_REQ.Request.Register;</w:t>
            </w:r>
          </w:p>
          <w:p w14:paraId="34CBF624"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v_CallId_Step2 := v_RegisterReq.msgHeader.callId.callid;</w:t>
            </w:r>
          </w:p>
          <w:p w14:paraId="0FAE9DD2" w14:textId="77777777" w:rsidR="00D30F1D" w:rsidRPr="00D30F1D" w:rsidRDefault="00D30F1D" w:rsidP="00D30F1D">
            <w:pPr>
              <w:spacing w:after="0" w:line="259" w:lineRule="auto"/>
              <w:rPr>
                <w:rFonts w:ascii="Arial" w:hAnsi="Arial" w:cs="Arial"/>
                <w:lang w:eastAsia="de-DE"/>
              </w:rPr>
            </w:pPr>
          </w:p>
          <w:p w14:paraId="38E9337E"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 @siclog "Step 3" siclog@</w:t>
            </w:r>
          </w:p>
          <w:p w14:paraId="65693712"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f_IMS_Register_SecurityInit(v_RegisterReq, -, false);</w:t>
            </w:r>
          </w:p>
          <w:p w14:paraId="1072A6A0"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v_MessageHeader_RegisterResponse_401 := f_IMS_RegisterResponse_401_MessageHeaderTX(v_RegisterReq);</w:t>
            </w:r>
          </w:p>
          <w:p w14:paraId="196F0FFC"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v_MessageHeader_RegisterResponse_401.securityServer := omit;</w:t>
            </w:r>
          </w:p>
          <w:p w14:paraId="54C4F171"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IMS_Server.send(cas_IMS_DATA_RSP(v_RoutingInfoDL, cs_Response(c_statusLine401, v_MessageHeader_RegisterResponse_401)));</w:t>
            </w:r>
          </w:p>
          <w:p w14:paraId="226F4D0D" w14:textId="77777777" w:rsidR="00D30F1D" w:rsidRPr="00D30F1D" w:rsidRDefault="00D30F1D" w:rsidP="00D30F1D">
            <w:pPr>
              <w:spacing w:after="0" w:line="259" w:lineRule="auto"/>
              <w:rPr>
                <w:rFonts w:ascii="Arial" w:hAnsi="Arial" w:cs="Arial"/>
                <w:lang w:eastAsia="de-DE"/>
              </w:rPr>
            </w:pPr>
          </w:p>
          <w:p w14:paraId="22EBACC3"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 @siclog "Step 4" siclog@</w:t>
            </w:r>
          </w:p>
          <w:p w14:paraId="464F81CB"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v_IMS_REGISTER_REQ := f_IMS_REGISTER_InitialRequest();</w:t>
            </w:r>
          </w:p>
          <w:p w14:paraId="73331120" w14:textId="1F03557C" w:rsidR="00D30F1D" w:rsidRDefault="00D30F1D" w:rsidP="00D30F1D">
            <w:pPr>
              <w:spacing w:after="0" w:line="259" w:lineRule="auto"/>
              <w:rPr>
                <w:rFonts w:ascii="Arial" w:hAnsi="Arial" w:cs="Arial"/>
                <w:lang w:eastAsia="de-DE"/>
              </w:rPr>
            </w:pPr>
            <w:r w:rsidRPr="00D30F1D">
              <w:rPr>
                <w:rFonts w:ascii="Arial" w:hAnsi="Arial" w:cs="Arial"/>
                <w:lang w:eastAsia="de-DE"/>
              </w:rPr>
              <w:t xml:space="preserve">    v_RegisterReq := v_IMS_REGISTER_REQ.Request.Register;</w:t>
            </w:r>
          </w:p>
          <w:p w14:paraId="5DF347A4" w14:textId="15E0516F" w:rsidR="00007851" w:rsidRPr="00D30F1D" w:rsidRDefault="00007851" w:rsidP="00D30F1D">
            <w:pPr>
              <w:spacing w:after="0" w:line="259" w:lineRule="auto"/>
              <w:rPr>
                <w:rFonts w:ascii="Arial" w:hAnsi="Arial" w:cs="Arial"/>
                <w:lang w:eastAsia="de-DE"/>
              </w:rPr>
            </w:pPr>
            <w:r>
              <w:rPr>
                <w:rFonts w:ascii="Arial" w:hAnsi="Arial" w:cs="Arial"/>
                <w:lang w:eastAsia="de-DE"/>
              </w:rPr>
              <w:t xml:space="preserve">    </w:t>
            </w:r>
          </w:p>
          <w:p w14:paraId="0924E44D"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v_CallId_Step4 := v_RegisterReq.msgHeader.callId.callid;</w:t>
            </w:r>
          </w:p>
          <w:p w14:paraId="67571232"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if (v_CallId_Step4 == v_CallId_Step2) {</w:t>
            </w:r>
          </w:p>
          <w:p w14:paraId="1261F929"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f_IMS_SetVerdictFailOrInconc(__FILE__, __LINE__, "same Call-ID as at step 2");</w:t>
            </w:r>
          </w:p>
          <w:p w14:paraId="53A04A13"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
          <w:p w14:paraId="47468CE0"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v_SecurityClientParamsList[0] := f_IMS_Register_GetSecurityClientParams(v_RegisterReq);</w:t>
            </w:r>
          </w:p>
          <w:p w14:paraId="78973C45"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f_IMS_PreliminaryPass(__FILE__, __LINE__, "Step 4");</w:t>
            </w:r>
          </w:p>
          <w:p w14:paraId="5CF02D88" w14:textId="77777777" w:rsidR="00D30F1D" w:rsidRPr="00D30F1D" w:rsidRDefault="00D30F1D" w:rsidP="00D30F1D">
            <w:pPr>
              <w:spacing w:after="0" w:line="259" w:lineRule="auto"/>
              <w:rPr>
                <w:rFonts w:ascii="Arial" w:hAnsi="Arial" w:cs="Arial"/>
                <w:lang w:eastAsia="de-DE"/>
              </w:rPr>
            </w:pPr>
          </w:p>
          <w:p w14:paraId="050FAE06"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 @siclog "Step 5" siclog@</w:t>
            </w:r>
          </w:p>
          <w:p w14:paraId="4593DA12"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lastRenderedPageBreak/>
              <w:t xml:space="preserve">    f_IMS_Register_SecurityInit(v_RegisterReq, -, false);</w:t>
            </w:r>
          </w:p>
          <w:p w14:paraId="5421BFBA"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IMS_Server.send(cas_IMS_DATA_RSP(v_RoutingInfoDL, cs_Response(c_statusLine401, f_IMS_RegisterResponse_401_MessageHeaderTX(v_RegisterReq, v_InvalidNonce))));</w:t>
            </w:r>
          </w:p>
          <w:p w14:paraId="2DC51E95"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
          <w:p w14:paraId="7E331610"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 @siclog "Step 6" siclog@</w:t>
            </w:r>
          </w:p>
          <w:p w14:paraId="08E25F26"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v_IMS_REGISTER_REQ := f_IMS_REGISTER_RequestWithSpecificAuth(v_CallId_Step4, cr_Authorization_SqnOutOfRange(v_InvalidNonce));</w:t>
            </w:r>
          </w:p>
          <w:p w14:paraId="6F68E7AE"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v_RegisterReq := v_IMS_REGISTER_REQ.Request.Register;</w:t>
            </w:r>
          </w:p>
          <w:p w14:paraId="268CE4DD"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v_SecurityClientParamsList := f_IMS_Authentication_CheckSecurityClientParams(v_SecurityClientParamsList, v_RegisterReq);</w:t>
            </w:r>
          </w:p>
          <w:p w14:paraId="0634C66F"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f_IMS_PreliminaryPass(__FILE__, __LINE__, "Step 6");</w:t>
            </w:r>
          </w:p>
          <w:p w14:paraId="31AD4320"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
          <w:p w14:paraId="5EF5024F"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 @siclog "Step 7" siclog@</w:t>
            </w:r>
          </w:p>
          <w:p w14:paraId="786668D0"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f_IMS_Register_SecurityInit(v_RegisterReq);</w:t>
            </w:r>
          </w:p>
          <w:p w14:paraId="0BCFE4C8"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IMS_Server.send(cas_IMS_DATA_RSP(v_RoutingInfoDL, cs_Response(c_statusLine401, f_IMS_RegisterResponse_401_MessageHeaderTX(v_RegisterReq))));</w:t>
            </w:r>
          </w:p>
          <w:p w14:paraId="418891D1"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
          <w:p w14:paraId="2F4ECB81"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 @siclog "Step 8" siclog@</w:t>
            </w:r>
          </w:p>
          <w:p w14:paraId="7CE1DFC3"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v_IMS_REGISTER_REQ := f_IMS_REGISTER_SubsequentRequest();</w:t>
            </w:r>
          </w:p>
          <w:p w14:paraId="00523C1F"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v_RoutingInfoDL := f_IMS_RoutingInfo_ULtoDL(v_IMS_REGISTER_REQ.RoutingInfo);</w:t>
            </w:r>
          </w:p>
          <w:p w14:paraId="6DD92389"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v_RegisterReq := v_IMS_REGISTER_REQ.Request.Register;</w:t>
            </w:r>
          </w:p>
          <w:p w14:paraId="3E353A67"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
          <w:p w14:paraId="1B0E5E68"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 @siclog "Step 9" siclog@</w:t>
            </w:r>
          </w:p>
          <w:p w14:paraId="11487F38"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IMS_Server.send(cas_IMS_DATA_RSP(v_RoutingInfoDL, cs_Response(c_statusLine200, f_IMS_RegisterResponse_200_MessageHeaderTX(v_RegisterReq))));</w:t>
            </w:r>
          </w:p>
          <w:p w14:paraId="25454D1B"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
          <w:p w14:paraId="6EABBC67"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 @siclog "Step 10 - 13" siclog@</w:t>
            </w:r>
          </w:p>
          <w:p w14:paraId="4D67B314"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f_IMS_Register_SubscribeNotify(v_IMS_REGISTER_REQ, tsc_IMS_PublishDuringSubscribeForRegEvent);</w:t>
            </w:r>
          </w:p>
          <w:p w14:paraId="1E4DE341"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
          <w:p w14:paraId="2D13F80D"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f_IMS_TestBody_Set(false);</w:t>
            </w:r>
          </w:p>
          <w:p w14:paraId="721FD07A" w14:textId="77777777" w:rsidR="00D30F1D" w:rsidRPr="00D30F1D" w:rsidRDefault="00D30F1D" w:rsidP="00D30F1D">
            <w:pPr>
              <w:spacing w:after="0" w:line="259" w:lineRule="auto"/>
              <w:rPr>
                <w:rFonts w:ascii="Arial" w:hAnsi="Arial" w:cs="Arial"/>
                <w:lang w:eastAsia="de-DE"/>
              </w:rPr>
            </w:pPr>
          </w:p>
          <w:p w14:paraId="498DDCA5"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f_IMS_CC_Postamble(IPCAN_InitialRegistration);</w:t>
            </w:r>
          </w:p>
          <w:p w14:paraId="1ECCB6B3" w14:textId="62567763" w:rsidR="00A41100" w:rsidRPr="00A41100" w:rsidRDefault="00D30F1D" w:rsidP="00D30F1D">
            <w:pPr>
              <w:spacing w:after="0" w:line="259" w:lineRule="auto"/>
              <w:rPr>
                <w:rFonts w:ascii="Arial" w:hAnsi="Arial" w:cs="Arial"/>
                <w:lang w:eastAsia="de-DE"/>
              </w:rPr>
            </w:pPr>
            <w:r w:rsidRPr="00D30F1D">
              <w:rPr>
                <w:rFonts w:ascii="Arial" w:hAnsi="Arial" w:cs="Arial"/>
                <w:lang w:eastAsia="de-DE"/>
              </w:rPr>
              <w:t xml:space="preserve">  }</w:t>
            </w:r>
          </w:p>
          <w:p w14:paraId="2E89B72A" w14:textId="77777777" w:rsidR="00A41100" w:rsidRPr="00A41100" w:rsidRDefault="00A41100" w:rsidP="00A41100">
            <w:pPr>
              <w:spacing w:after="0" w:line="259" w:lineRule="auto"/>
              <w:rPr>
                <w:rFonts w:ascii="Arial" w:hAnsi="Arial" w:cs="Arial"/>
                <w:lang w:eastAsia="de-DE"/>
              </w:rPr>
            </w:pPr>
            <w:r w:rsidRPr="00A41100">
              <w:rPr>
                <w:rFonts w:ascii="Arial" w:hAnsi="Arial" w:cs="Arial"/>
                <w:lang w:eastAsia="de-DE"/>
              </w:rPr>
              <w:t xml:space="preserve">  </w:t>
            </w:r>
          </w:p>
          <w:p w14:paraId="7919C897" w14:textId="3AA540B0" w:rsidR="00A41100" w:rsidRDefault="00A41100" w:rsidP="00A41100">
            <w:pPr>
              <w:autoSpaceDE w:val="0"/>
              <w:autoSpaceDN w:val="0"/>
              <w:adjustRightInd w:val="0"/>
              <w:spacing w:after="0"/>
              <w:rPr>
                <w:rFonts w:ascii="Courier New" w:hAnsi="Courier New" w:cs="Courier New"/>
                <w:lang w:eastAsia="de-DE"/>
              </w:rPr>
            </w:pPr>
          </w:p>
        </w:tc>
      </w:tr>
    </w:tbl>
    <w:p w14:paraId="16D815AE" w14:textId="77777777" w:rsidR="00A41100" w:rsidRDefault="00A41100" w:rsidP="00A41100">
      <w:pPr>
        <w:spacing w:after="0"/>
        <w:rPr>
          <w:rFonts w:ascii="Arial" w:hAnsi="Arial"/>
          <w:b/>
          <w:lang w:eastAsia="en-GB"/>
        </w:rPr>
      </w:pPr>
    </w:p>
    <w:p w14:paraId="7AC48428" w14:textId="77777777" w:rsidR="00A41100" w:rsidRDefault="00A41100" w:rsidP="00A41100">
      <w:pPr>
        <w:spacing w:after="0"/>
        <w:rPr>
          <w:rFonts w:ascii="Arial" w:hAnsi="Arial"/>
          <w:b/>
          <w:lang w:eastAsia="en-GB"/>
        </w:rPr>
      </w:pPr>
    </w:p>
    <w:p w14:paraId="600EEB77" w14:textId="77777777" w:rsidR="00A41100" w:rsidRDefault="00A41100" w:rsidP="00A41100">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41100" w14:paraId="6AD65575" w14:textId="77777777" w:rsidTr="00402197">
        <w:tc>
          <w:tcPr>
            <w:tcW w:w="9855" w:type="dxa"/>
            <w:tcBorders>
              <w:top w:val="single" w:sz="4" w:space="0" w:color="auto"/>
              <w:left w:val="single" w:sz="4" w:space="0" w:color="auto"/>
              <w:bottom w:val="single" w:sz="4" w:space="0" w:color="auto"/>
              <w:right w:val="single" w:sz="4" w:space="0" w:color="auto"/>
            </w:tcBorders>
          </w:tcPr>
          <w:p w14:paraId="4A7D565B" w14:textId="77777777" w:rsidR="00D30F1D" w:rsidRPr="00D30F1D" w:rsidRDefault="00A41100" w:rsidP="00D30F1D">
            <w:pPr>
              <w:spacing w:after="0"/>
              <w:rPr>
                <w:rFonts w:ascii="Arial" w:hAnsi="Arial" w:cs="Arial"/>
                <w:lang w:val="en-US" w:eastAsia="en-GB"/>
              </w:rPr>
            </w:pPr>
            <w:r w:rsidRPr="00A41100">
              <w:rPr>
                <w:rFonts w:ascii="Arial" w:hAnsi="Arial" w:cs="Arial"/>
                <w:lang w:val="en-US" w:eastAsia="en-GB"/>
              </w:rPr>
              <w:t xml:space="preserve">   </w:t>
            </w:r>
            <w:r w:rsidR="00D30F1D" w:rsidRPr="00D30F1D">
              <w:rPr>
                <w:rFonts w:ascii="Arial" w:hAnsi="Arial" w:cs="Arial"/>
                <w:lang w:val="en-US" w:eastAsia="en-GB"/>
              </w:rPr>
              <w:t>function f_TC_6_8_NR5GC_IMS1() runs on IMS_PTC</w:t>
            </w:r>
          </w:p>
          <w:p w14:paraId="4566D08D"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
          <w:p w14:paraId="145B95DB"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var charstring v_InvalidNonce := f_IMS_Authentication_GenerateInvalidNonce(sqnFailure);</w:t>
            </w:r>
          </w:p>
          <w:p w14:paraId="1890A3DD"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var IMS_DATA_REQ v_IMS_REGISTER_REQ;</w:t>
            </w:r>
          </w:p>
          <w:p w14:paraId="7FEB1CB0"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var SecurityClientParamsList_Type v_SecurityClientParamsList;</w:t>
            </w:r>
          </w:p>
          <w:p w14:paraId="79B8901C"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var template (value) IMS_RoutingInfo_Type v_RoutingInfoDL;</w:t>
            </w:r>
          </w:p>
          <w:p w14:paraId="387D6BE6"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var REGISTER_Request v_RegisterReq;</w:t>
            </w:r>
          </w:p>
          <w:p w14:paraId="3EA1156C"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var charstring v_CallId_Step2;</w:t>
            </w:r>
          </w:p>
          <w:p w14:paraId="44BF92EC"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var charstring v_CallId_Step4;</w:t>
            </w:r>
          </w:p>
          <w:p w14:paraId="0474348A"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var template (value) MessageHeader v_MessageHeader_RegisterResponse_401;</w:t>
            </w:r>
          </w:p>
          <w:p w14:paraId="79104C93" w14:textId="77777777" w:rsidR="00D30F1D" w:rsidRPr="00D30F1D" w:rsidRDefault="00D30F1D" w:rsidP="00D30F1D">
            <w:pPr>
              <w:spacing w:after="0"/>
              <w:rPr>
                <w:rFonts w:ascii="Arial" w:hAnsi="Arial" w:cs="Arial"/>
                <w:lang w:val="en-US" w:eastAsia="en-GB"/>
              </w:rPr>
            </w:pPr>
          </w:p>
          <w:p w14:paraId="01569752"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f_IMS_CC_Preamble(IPCAN_SignallingOnly, IMS_NULL, IMS_Security);</w:t>
            </w:r>
          </w:p>
          <w:p w14:paraId="71F7D843" w14:textId="77777777" w:rsidR="00D30F1D" w:rsidRPr="00D30F1D" w:rsidRDefault="00D30F1D" w:rsidP="00D30F1D">
            <w:pPr>
              <w:spacing w:after="0"/>
              <w:rPr>
                <w:rFonts w:ascii="Arial" w:hAnsi="Arial" w:cs="Arial"/>
                <w:lang w:val="en-US" w:eastAsia="en-GB"/>
              </w:rPr>
            </w:pPr>
          </w:p>
          <w:p w14:paraId="4C307A60"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f_IMS_TestBody_Set(true);</w:t>
            </w:r>
          </w:p>
          <w:p w14:paraId="7AD399CD" w14:textId="77777777" w:rsidR="00D30F1D" w:rsidRPr="00D30F1D" w:rsidRDefault="00D30F1D" w:rsidP="00D30F1D">
            <w:pPr>
              <w:spacing w:after="0"/>
              <w:rPr>
                <w:rFonts w:ascii="Arial" w:hAnsi="Arial" w:cs="Arial"/>
                <w:lang w:val="en-US" w:eastAsia="en-GB"/>
              </w:rPr>
            </w:pPr>
          </w:p>
          <w:p w14:paraId="22C04104"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 @siclog "Step 1" siclog@</w:t>
            </w:r>
          </w:p>
          <w:p w14:paraId="448AED87"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f_IMS_CC_StartSignalling(IPCAN_InitialRegistration);</w:t>
            </w:r>
          </w:p>
          <w:p w14:paraId="20C71AED" w14:textId="77777777" w:rsidR="00D30F1D" w:rsidRPr="00D30F1D" w:rsidRDefault="00D30F1D" w:rsidP="00D30F1D">
            <w:pPr>
              <w:spacing w:after="0"/>
              <w:rPr>
                <w:rFonts w:ascii="Arial" w:hAnsi="Arial" w:cs="Arial"/>
                <w:lang w:val="en-US" w:eastAsia="en-GB"/>
              </w:rPr>
            </w:pPr>
          </w:p>
          <w:p w14:paraId="1160C97F"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 @siclog "Step 2" siclog@</w:t>
            </w:r>
          </w:p>
          <w:p w14:paraId="491EC6FB"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v_IMS_REGISTER_REQ := f_IMS_REGISTER_InitialRequest();</w:t>
            </w:r>
          </w:p>
          <w:p w14:paraId="3CC46DB7"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lastRenderedPageBreak/>
              <w:t xml:space="preserve">    v_RoutingInfoDL := f_IMS_RoutingInfo_ULtoDL(v_IMS_REGISTER_REQ.RoutingInfo);</w:t>
            </w:r>
          </w:p>
          <w:p w14:paraId="56B1D9D9"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v_RegisterReq := v_IMS_REGISTER_REQ.Request.Register;</w:t>
            </w:r>
          </w:p>
          <w:p w14:paraId="7FFF47E6"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v_CallId_Step2 := v_RegisterReq.msgHeader.callId.callid;</w:t>
            </w:r>
          </w:p>
          <w:p w14:paraId="7F763C3C" w14:textId="77777777" w:rsidR="00D30F1D" w:rsidRPr="00D30F1D" w:rsidRDefault="00D30F1D" w:rsidP="00D30F1D">
            <w:pPr>
              <w:spacing w:after="0"/>
              <w:rPr>
                <w:rFonts w:ascii="Arial" w:hAnsi="Arial" w:cs="Arial"/>
                <w:lang w:val="en-US" w:eastAsia="en-GB"/>
              </w:rPr>
            </w:pPr>
          </w:p>
          <w:p w14:paraId="75F1C966"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 @siclog "Step 3" siclog@</w:t>
            </w:r>
          </w:p>
          <w:p w14:paraId="57C834C8"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f_IMS_Register_SecurityInit(v_RegisterReq, -, false);</w:t>
            </w:r>
          </w:p>
          <w:p w14:paraId="369DB7B2"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v_MessageHeader_RegisterResponse_401 := f_IMS_RegisterResponse_401_MessageHeaderTX(v_RegisterReq);</w:t>
            </w:r>
          </w:p>
          <w:p w14:paraId="5B9CF5BD"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v_MessageHeader_RegisterResponse_401.securityServer := omit;</w:t>
            </w:r>
          </w:p>
          <w:p w14:paraId="2F8C37D7"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IMS_Server.send(cas_IMS_DATA_RSP(v_RoutingInfoDL, cs_Response(c_statusLine401, v_MessageHeader_RegisterResponse_401)));</w:t>
            </w:r>
          </w:p>
          <w:p w14:paraId="31470753" w14:textId="77777777" w:rsidR="00D30F1D" w:rsidRPr="00D30F1D" w:rsidRDefault="00D30F1D" w:rsidP="00D30F1D">
            <w:pPr>
              <w:spacing w:after="0"/>
              <w:rPr>
                <w:rFonts w:ascii="Arial" w:hAnsi="Arial" w:cs="Arial"/>
                <w:lang w:val="en-US" w:eastAsia="en-GB"/>
              </w:rPr>
            </w:pPr>
          </w:p>
          <w:p w14:paraId="0CF0DB4A"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 @siclog "Step 4" siclog@</w:t>
            </w:r>
          </w:p>
          <w:p w14:paraId="0F195B16"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v_IMS_REGISTER_REQ := f_IMS_REGISTER_InitialRequest();</w:t>
            </w:r>
          </w:p>
          <w:p w14:paraId="5AC80D1E" w14:textId="1ADC38B7" w:rsidR="00D30F1D" w:rsidRDefault="00D30F1D" w:rsidP="00D30F1D">
            <w:pPr>
              <w:spacing w:after="0"/>
              <w:rPr>
                <w:rFonts w:ascii="Arial" w:hAnsi="Arial" w:cs="Arial"/>
                <w:lang w:val="en-US" w:eastAsia="en-GB"/>
              </w:rPr>
            </w:pPr>
            <w:r w:rsidRPr="00D30F1D">
              <w:rPr>
                <w:rFonts w:ascii="Arial" w:hAnsi="Arial" w:cs="Arial"/>
                <w:lang w:val="en-US" w:eastAsia="en-GB"/>
              </w:rPr>
              <w:t xml:space="preserve">    v_RegisterReq := v_IMS_REGISTER_REQ.Request.Register;</w:t>
            </w:r>
          </w:p>
          <w:p w14:paraId="0D78739D" w14:textId="2455C640" w:rsidR="00472CDC" w:rsidRDefault="00472CDC" w:rsidP="00D30F1D">
            <w:pPr>
              <w:spacing w:after="0"/>
              <w:rPr>
                <w:rFonts w:ascii="Arial" w:hAnsi="Arial" w:cs="Arial"/>
                <w:lang w:val="en-US" w:eastAsia="en-GB"/>
              </w:rPr>
            </w:pPr>
            <w:r>
              <w:rPr>
                <w:rFonts w:ascii="Arial" w:hAnsi="Arial" w:cs="Arial"/>
                <w:lang w:val="en-US" w:eastAsia="en-GB"/>
              </w:rPr>
              <w:t xml:space="preserve">    </w:t>
            </w:r>
            <w:r w:rsidRPr="00CD7442">
              <w:rPr>
                <w:rFonts w:ascii="Arial" w:hAnsi="Arial" w:cs="Arial"/>
                <w:highlight w:val="yellow"/>
                <w:lang w:val="en-US" w:eastAsia="en-GB"/>
              </w:rPr>
              <w:t>v_RoutingInfoDL := f_IMS_RoutingInfo_ULtoDL(v_IMS_REGISTER_REQ.RoutingInfo);</w:t>
            </w:r>
          </w:p>
          <w:p w14:paraId="2BA3A25F" w14:textId="3F98DE98" w:rsidR="00472CDC" w:rsidRPr="00D30F1D" w:rsidRDefault="00472CDC" w:rsidP="00D30F1D">
            <w:pPr>
              <w:spacing w:after="0"/>
              <w:rPr>
                <w:rFonts w:ascii="Arial" w:hAnsi="Arial" w:cs="Arial"/>
                <w:lang w:val="en-US" w:eastAsia="en-GB"/>
              </w:rPr>
            </w:pPr>
            <w:r>
              <w:rPr>
                <w:rFonts w:ascii="Arial" w:hAnsi="Arial" w:cs="Arial"/>
                <w:lang w:val="en-US" w:eastAsia="en-GB"/>
              </w:rPr>
              <w:t xml:space="preserve"> </w:t>
            </w:r>
          </w:p>
          <w:p w14:paraId="47AC2598"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v_CallId_Step4 := v_RegisterReq.msgHeader.callId.callid;</w:t>
            </w:r>
          </w:p>
          <w:p w14:paraId="322B0F10"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if (v_CallId_Step4 == v_CallId_Step2) {</w:t>
            </w:r>
          </w:p>
          <w:p w14:paraId="38EDA04B"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f_IMS_SetVerdictFailOrInconc(__FILE__, __LINE__, "same Call-ID as at step 2");</w:t>
            </w:r>
          </w:p>
          <w:p w14:paraId="0F2B4207"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
          <w:p w14:paraId="0990C5C9"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v_SecurityClientParamsList[0] := f_IMS_Register_GetSecurityClientParams(v_RegisterReq);</w:t>
            </w:r>
          </w:p>
          <w:p w14:paraId="12006F30"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f_IMS_PreliminaryPass(__FILE__, __LINE__, "Step 4");</w:t>
            </w:r>
          </w:p>
          <w:p w14:paraId="35B63CA2" w14:textId="77777777" w:rsidR="00D30F1D" w:rsidRPr="00D30F1D" w:rsidRDefault="00D30F1D" w:rsidP="00D30F1D">
            <w:pPr>
              <w:spacing w:after="0"/>
              <w:rPr>
                <w:rFonts w:ascii="Arial" w:hAnsi="Arial" w:cs="Arial"/>
                <w:lang w:val="en-US" w:eastAsia="en-GB"/>
              </w:rPr>
            </w:pPr>
          </w:p>
          <w:p w14:paraId="2B40F589"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 @siclog "Step 5" siclog@</w:t>
            </w:r>
          </w:p>
          <w:p w14:paraId="761844B6"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f_IMS_Register_SecurityInit(v_RegisterReq, -, false);</w:t>
            </w:r>
          </w:p>
          <w:p w14:paraId="1C10DFF2"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IMS_Server.send(cas_IMS_DATA_RSP(v_RoutingInfoDL, cs_Response(c_statusLine401, f_IMS_RegisterResponse_401_MessageHeaderTX(v_RegisterReq, v_InvalidNonce))));</w:t>
            </w:r>
          </w:p>
          <w:p w14:paraId="4E6C1B0F"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
          <w:p w14:paraId="2456E79E"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 @siclog "Step 6" siclog@</w:t>
            </w:r>
          </w:p>
          <w:p w14:paraId="350051B8"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v_IMS_REGISTER_REQ := f_IMS_REGISTER_RequestWithSpecificAuth(v_CallId_Step4, cr_Authorization_SqnOutOfRange(v_InvalidNonce));</w:t>
            </w:r>
          </w:p>
          <w:p w14:paraId="684BD7F5"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v_RegisterReq := v_IMS_REGISTER_REQ.Request.Register;</w:t>
            </w:r>
          </w:p>
          <w:p w14:paraId="40A8C339"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v_SecurityClientParamsList := f_IMS_Authentication_CheckSecurityClientParams(v_SecurityClientParamsList, v_RegisterReq);</w:t>
            </w:r>
          </w:p>
          <w:p w14:paraId="255626CB"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f_IMS_PreliminaryPass(__FILE__, __LINE__, "Step 6");</w:t>
            </w:r>
          </w:p>
          <w:p w14:paraId="751AFF5A"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
          <w:p w14:paraId="27C31615"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 @siclog "Step 7" siclog@</w:t>
            </w:r>
          </w:p>
          <w:p w14:paraId="0232FD2C"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f_IMS_Register_SecurityInit(v_RegisterReq);</w:t>
            </w:r>
          </w:p>
          <w:p w14:paraId="792736C8"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IMS_Server.send(cas_IMS_DATA_RSP(v_RoutingInfoDL, cs_Response(c_statusLine401, f_IMS_RegisterResponse_401_MessageHeaderTX(v_RegisterReq))));</w:t>
            </w:r>
          </w:p>
          <w:p w14:paraId="706D8088"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
          <w:p w14:paraId="33E8C523"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 @siclog "Step 8" siclog@</w:t>
            </w:r>
          </w:p>
          <w:p w14:paraId="03DFA091"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v_IMS_REGISTER_REQ := f_IMS_REGISTER_SubsequentRequest();</w:t>
            </w:r>
          </w:p>
          <w:p w14:paraId="351F8DC7"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v_RoutingInfoDL := f_IMS_RoutingInfo_ULtoDL(v_IMS_REGISTER_REQ.RoutingInfo);</w:t>
            </w:r>
          </w:p>
          <w:p w14:paraId="168EE07D"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v_RegisterReq := v_IMS_REGISTER_REQ.Request.Register;</w:t>
            </w:r>
          </w:p>
          <w:p w14:paraId="0246E30C"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
          <w:p w14:paraId="7480E958"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 @siclog "Step 9" siclog@</w:t>
            </w:r>
          </w:p>
          <w:p w14:paraId="1084D8B3"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IMS_Server.send(cas_IMS_DATA_RSP(v_RoutingInfoDL, cs_Response(c_statusLine200, f_IMS_RegisterResponse_200_MessageHeaderTX(v_RegisterReq))));</w:t>
            </w:r>
          </w:p>
          <w:p w14:paraId="5379FBA8"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
          <w:p w14:paraId="09B83174"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 @siclog "Step 10 - 13" siclog@</w:t>
            </w:r>
          </w:p>
          <w:p w14:paraId="7A4DE550"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f_IMS_Register_SubscribeNotify(v_IMS_REGISTER_REQ, tsc_IMS_PublishDuringSubscribeForRegEvent);</w:t>
            </w:r>
          </w:p>
          <w:p w14:paraId="1963146B"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
          <w:p w14:paraId="09130525"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f_IMS_TestBody_Set(false);</w:t>
            </w:r>
          </w:p>
          <w:p w14:paraId="39B91FBA" w14:textId="77777777" w:rsidR="00D30F1D" w:rsidRPr="00D30F1D" w:rsidRDefault="00D30F1D" w:rsidP="00D30F1D">
            <w:pPr>
              <w:spacing w:after="0"/>
              <w:rPr>
                <w:rFonts w:ascii="Arial" w:hAnsi="Arial" w:cs="Arial"/>
                <w:lang w:val="en-US" w:eastAsia="en-GB"/>
              </w:rPr>
            </w:pPr>
          </w:p>
          <w:p w14:paraId="0E0300C2"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f_IMS_CC_Postamble(IPCAN_InitialRegistration);</w:t>
            </w:r>
          </w:p>
          <w:p w14:paraId="1911646F" w14:textId="2440D251" w:rsidR="00A41100" w:rsidRPr="00A41100" w:rsidRDefault="00D30F1D" w:rsidP="00D30F1D">
            <w:pPr>
              <w:spacing w:after="0"/>
              <w:rPr>
                <w:rFonts w:ascii="Arial" w:hAnsi="Arial" w:cs="Arial"/>
                <w:lang w:val="en-US" w:eastAsia="en-GB"/>
              </w:rPr>
            </w:pPr>
            <w:r w:rsidRPr="00D30F1D">
              <w:rPr>
                <w:rFonts w:ascii="Arial" w:hAnsi="Arial" w:cs="Arial"/>
                <w:lang w:val="en-US" w:eastAsia="en-GB"/>
              </w:rPr>
              <w:t xml:space="preserve">  }</w:t>
            </w:r>
          </w:p>
          <w:p w14:paraId="6218C1F9" w14:textId="590B3CEE" w:rsidR="00A41100" w:rsidRPr="00571BB2" w:rsidRDefault="00A41100" w:rsidP="00A41100">
            <w:pPr>
              <w:autoSpaceDE w:val="0"/>
              <w:autoSpaceDN w:val="0"/>
              <w:adjustRightInd w:val="0"/>
              <w:spacing w:after="0"/>
              <w:rPr>
                <w:rFonts w:ascii="Arial" w:hAnsi="Arial" w:cs="Arial"/>
                <w:lang w:val="en-US" w:eastAsia="en-GB"/>
              </w:rPr>
            </w:pPr>
          </w:p>
        </w:tc>
      </w:tr>
    </w:tbl>
    <w:p w14:paraId="3B9947D7" w14:textId="77777777" w:rsidR="00A41100" w:rsidRDefault="00A41100" w:rsidP="00A41100">
      <w:pPr>
        <w:overflowPunct w:val="0"/>
        <w:autoSpaceDE w:val="0"/>
        <w:autoSpaceDN w:val="0"/>
        <w:adjustRightInd w:val="0"/>
        <w:rPr>
          <w:rFonts w:cs="Arial"/>
          <w:color w:val="FF0000"/>
        </w:rPr>
      </w:pPr>
    </w:p>
    <w:p w14:paraId="42B339C9" w14:textId="59B2D913" w:rsidR="007018D8" w:rsidRDefault="007018D8" w:rsidP="007018D8"/>
    <w:sectPr w:rsidR="007018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2603A" w14:textId="77777777" w:rsidR="006454A6" w:rsidRDefault="006454A6">
      <w:r>
        <w:separator/>
      </w:r>
    </w:p>
  </w:endnote>
  <w:endnote w:type="continuationSeparator" w:id="0">
    <w:p w14:paraId="7CD78E09" w14:textId="77777777" w:rsidR="006454A6" w:rsidRDefault="00645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89EE5" w14:textId="77777777" w:rsidR="006454A6" w:rsidRDefault="006454A6">
      <w:r>
        <w:separator/>
      </w:r>
    </w:p>
  </w:footnote>
  <w:footnote w:type="continuationSeparator" w:id="0">
    <w:p w14:paraId="7FD7BAD4" w14:textId="77777777" w:rsidR="006454A6" w:rsidRDefault="00645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2134"/>
    <w:multiLevelType w:val="hybridMultilevel"/>
    <w:tmpl w:val="C3B0B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5263188"/>
    <w:multiLevelType w:val="hybridMultilevel"/>
    <w:tmpl w:val="5EF6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45064"/>
    <w:multiLevelType w:val="hybridMultilevel"/>
    <w:tmpl w:val="57083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5E421D"/>
    <w:multiLevelType w:val="hybridMultilevel"/>
    <w:tmpl w:val="5184B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AD67CC"/>
    <w:multiLevelType w:val="hybridMultilevel"/>
    <w:tmpl w:val="FD16C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B8F6E4D"/>
    <w:multiLevelType w:val="hybridMultilevel"/>
    <w:tmpl w:val="71CC43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BE50C7"/>
    <w:multiLevelType w:val="hybridMultilevel"/>
    <w:tmpl w:val="DB920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48781E"/>
    <w:multiLevelType w:val="hybridMultilevel"/>
    <w:tmpl w:val="87123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FC306B"/>
    <w:multiLevelType w:val="hybridMultilevel"/>
    <w:tmpl w:val="C1CA1C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27005B"/>
    <w:multiLevelType w:val="hybridMultilevel"/>
    <w:tmpl w:val="ACE43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066A11"/>
    <w:multiLevelType w:val="hybridMultilevel"/>
    <w:tmpl w:val="275C7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BE38C0"/>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C52ACD"/>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A36E3"/>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7D1939"/>
    <w:multiLevelType w:val="hybridMultilevel"/>
    <w:tmpl w:val="A08A58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281D0F"/>
    <w:multiLevelType w:val="hybridMultilevel"/>
    <w:tmpl w:val="340AC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741CF6"/>
    <w:multiLevelType w:val="hybridMultilevel"/>
    <w:tmpl w:val="7046B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354AF0"/>
    <w:multiLevelType w:val="hybridMultilevel"/>
    <w:tmpl w:val="03DC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907820"/>
    <w:multiLevelType w:val="hybridMultilevel"/>
    <w:tmpl w:val="FB8A8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A06047"/>
    <w:multiLevelType w:val="hybridMultilevel"/>
    <w:tmpl w:val="0A8C21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103B10"/>
    <w:multiLevelType w:val="hybridMultilevel"/>
    <w:tmpl w:val="2132F1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C8416D"/>
    <w:multiLevelType w:val="hybridMultilevel"/>
    <w:tmpl w:val="E7FA2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F02A3E"/>
    <w:multiLevelType w:val="hybridMultilevel"/>
    <w:tmpl w:val="E3225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090D21"/>
    <w:multiLevelType w:val="hybridMultilevel"/>
    <w:tmpl w:val="27425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CB4E5E"/>
    <w:multiLevelType w:val="hybridMultilevel"/>
    <w:tmpl w:val="426ED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CF3B20"/>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8D8405C"/>
    <w:multiLevelType w:val="hybridMultilevel"/>
    <w:tmpl w:val="E20C7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D947E2"/>
    <w:multiLevelType w:val="hybridMultilevel"/>
    <w:tmpl w:val="EFDA4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621781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354945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01446602">
    <w:abstractNumId w:val="6"/>
  </w:num>
  <w:num w:numId="4" w16cid:durableId="1783766491">
    <w:abstractNumId w:val="13"/>
  </w:num>
  <w:num w:numId="5" w16cid:durableId="524943546">
    <w:abstractNumId w:val="1"/>
  </w:num>
  <w:num w:numId="6" w16cid:durableId="878711251">
    <w:abstractNumId w:val="29"/>
  </w:num>
  <w:num w:numId="7" w16cid:durableId="442647986">
    <w:abstractNumId w:val="23"/>
  </w:num>
  <w:num w:numId="8" w16cid:durableId="2057467114">
    <w:abstractNumId w:val="19"/>
  </w:num>
  <w:num w:numId="9" w16cid:durableId="83261677">
    <w:abstractNumId w:val="31"/>
  </w:num>
  <w:num w:numId="10" w16cid:durableId="176192479">
    <w:abstractNumId w:val="3"/>
  </w:num>
  <w:num w:numId="11" w16cid:durableId="391202091">
    <w:abstractNumId w:val="5"/>
  </w:num>
  <w:num w:numId="12" w16cid:durableId="2088840788">
    <w:abstractNumId w:val="11"/>
  </w:num>
  <w:num w:numId="13" w16cid:durableId="1059287723">
    <w:abstractNumId w:val="2"/>
  </w:num>
  <w:num w:numId="14" w16cid:durableId="130102489">
    <w:abstractNumId w:val="26"/>
  </w:num>
  <w:num w:numId="15" w16cid:durableId="400836682">
    <w:abstractNumId w:val="4"/>
  </w:num>
  <w:num w:numId="16" w16cid:durableId="2011132782">
    <w:abstractNumId w:val="9"/>
  </w:num>
  <w:num w:numId="17" w16cid:durableId="48110370">
    <w:abstractNumId w:val="24"/>
  </w:num>
  <w:num w:numId="18" w16cid:durableId="1705137094">
    <w:abstractNumId w:val="8"/>
  </w:num>
  <w:num w:numId="19" w16cid:durableId="1146044124">
    <w:abstractNumId w:val="12"/>
  </w:num>
  <w:num w:numId="20" w16cid:durableId="1681392507">
    <w:abstractNumId w:val="27"/>
  </w:num>
  <w:num w:numId="21" w16cid:durableId="143091392">
    <w:abstractNumId w:val="20"/>
  </w:num>
  <w:num w:numId="22" w16cid:durableId="1358118242">
    <w:abstractNumId w:val="10"/>
  </w:num>
  <w:num w:numId="23" w16cid:durableId="1430809286">
    <w:abstractNumId w:val="28"/>
  </w:num>
  <w:num w:numId="24" w16cid:durableId="1119959468">
    <w:abstractNumId w:val="16"/>
  </w:num>
  <w:num w:numId="25" w16cid:durableId="1478959677">
    <w:abstractNumId w:val="15"/>
  </w:num>
  <w:num w:numId="26" w16cid:durableId="2140494089">
    <w:abstractNumId w:val="14"/>
  </w:num>
  <w:num w:numId="27" w16cid:durableId="66265396">
    <w:abstractNumId w:val="17"/>
  </w:num>
  <w:num w:numId="28" w16cid:durableId="1665616">
    <w:abstractNumId w:val="0"/>
  </w:num>
  <w:num w:numId="29" w16cid:durableId="1175655832">
    <w:abstractNumId w:val="22"/>
  </w:num>
  <w:num w:numId="30" w16cid:durableId="917177481">
    <w:abstractNumId w:val="21"/>
  </w:num>
  <w:num w:numId="31" w16cid:durableId="1088162751">
    <w:abstractNumId w:val="18"/>
  </w:num>
  <w:num w:numId="32" w16cid:durableId="1828208532">
    <w:abstractNumId w:val="30"/>
  </w:num>
  <w:num w:numId="33" w16cid:durableId="1686902702">
    <w:abstractNumId w:val="25"/>
  </w:num>
  <w:num w:numId="34" w16cid:durableId="126683858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A1"/>
    <w:rsid w:val="00007851"/>
    <w:rsid w:val="00007D89"/>
    <w:rsid w:val="00010FCE"/>
    <w:rsid w:val="00012992"/>
    <w:rsid w:val="00015963"/>
    <w:rsid w:val="00022013"/>
    <w:rsid w:val="00022E4A"/>
    <w:rsid w:val="000310E9"/>
    <w:rsid w:val="00044055"/>
    <w:rsid w:val="00044F4C"/>
    <w:rsid w:val="000755C9"/>
    <w:rsid w:val="00077B53"/>
    <w:rsid w:val="00090A0D"/>
    <w:rsid w:val="00097B8E"/>
    <w:rsid w:val="000A36E2"/>
    <w:rsid w:val="000A4482"/>
    <w:rsid w:val="000A5DF8"/>
    <w:rsid w:val="000A6394"/>
    <w:rsid w:val="000B3A22"/>
    <w:rsid w:val="000B5002"/>
    <w:rsid w:val="000B7FED"/>
    <w:rsid w:val="000C038A"/>
    <w:rsid w:val="000C2205"/>
    <w:rsid w:val="000C594D"/>
    <w:rsid w:val="000C6598"/>
    <w:rsid w:val="000C79AB"/>
    <w:rsid w:val="000D0AA1"/>
    <w:rsid w:val="000D44B3"/>
    <w:rsid w:val="000D6632"/>
    <w:rsid w:val="000E2318"/>
    <w:rsid w:val="000E5B4E"/>
    <w:rsid w:val="00100678"/>
    <w:rsid w:val="001012CF"/>
    <w:rsid w:val="001113BD"/>
    <w:rsid w:val="001213B3"/>
    <w:rsid w:val="00132F38"/>
    <w:rsid w:val="00136340"/>
    <w:rsid w:val="00145D43"/>
    <w:rsid w:val="0015018C"/>
    <w:rsid w:val="00152F0C"/>
    <w:rsid w:val="00155CC0"/>
    <w:rsid w:val="00172233"/>
    <w:rsid w:val="00175179"/>
    <w:rsid w:val="001764BE"/>
    <w:rsid w:val="00183F49"/>
    <w:rsid w:val="0018700F"/>
    <w:rsid w:val="00192C46"/>
    <w:rsid w:val="001A08B3"/>
    <w:rsid w:val="001A7B60"/>
    <w:rsid w:val="001B2373"/>
    <w:rsid w:val="001B52F0"/>
    <w:rsid w:val="001B767B"/>
    <w:rsid w:val="001B7A65"/>
    <w:rsid w:val="001C0E7B"/>
    <w:rsid w:val="001E2565"/>
    <w:rsid w:val="001E41F3"/>
    <w:rsid w:val="001E790C"/>
    <w:rsid w:val="002034C2"/>
    <w:rsid w:val="002109BE"/>
    <w:rsid w:val="0021430A"/>
    <w:rsid w:val="002150CC"/>
    <w:rsid w:val="002241D3"/>
    <w:rsid w:val="00226749"/>
    <w:rsid w:val="00242E5E"/>
    <w:rsid w:val="002433D2"/>
    <w:rsid w:val="002463E6"/>
    <w:rsid w:val="0026004D"/>
    <w:rsid w:val="0026190E"/>
    <w:rsid w:val="002622D2"/>
    <w:rsid w:val="002640DD"/>
    <w:rsid w:val="0026560F"/>
    <w:rsid w:val="00265939"/>
    <w:rsid w:val="00275D12"/>
    <w:rsid w:val="00280C49"/>
    <w:rsid w:val="00282A39"/>
    <w:rsid w:val="0028349D"/>
    <w:rsid w:val="00284FEB"/>
    <w:rsid w:val="002860C4"/>
    <w:rsid w:val="002A0753"/>
    <w:rsid w:val="002A58AB"/>
    <w:rsid w:val="002B48E4"/>
    <w:rsid w:val="002B5741"/>
    <w:rsid w:val="002B6E17"/>
    <w:rsid w:val="002D0CA1"/>
    <w:rsid w:val="002E0E19"/>
    <w:rsid w:val="002E472E"/>
    <w:rsid w:val="00303144"/>
    <w:rsid w:val="00305409"/>
    <w:rsid w:val="003103B5"/>
    <w:rsid w:val="0031499E"/>
    <w:rsid w:val="003156FB"/>
    <w:rsid w:val="0032322D"/>
    <w:rsid w:val="00326E89"/>
    <w:rsid w:val="00337BF1"/>
    <w:rsid w:val="0034722E"/>
    <w:rsid w:val="0035396C"/>
    <w:rsid w:val="003553D7"/>
    <w:rsid w:val="003609EF"/>
    <w:rsid w:val="0036231A"/>
    <w:rsid w:val="00365645"/>
    <w:rsid w:val="00365CD6"/>
    <w:rsid w:val="003667E5"/>
    <w:rsid w:val="0037269D"/>
    <w:rsid w:val="00374DD4"/>
    <w:rsid w:val="003828FB"/>
    <w:rsid w:val="003A572C"/>
    <w:rsid w:val="003C15E3"/>
    <w:rsid w:val="003C1984"/>
    <w:rsid w:val="003C70D3"/>
    <w:rsid w:val="003C7EE9"/>
    <w:rsid w:val="003D1F89"/>
    <w:rsid w:val="003E1A36"/>
    <w:rsid w:val="003E4623"/>
    <w:rsid w:val="00401F65"/>
    <w:rsid w:val="00410371"/>
    <w:rsid w:val="004242F1"/>
    <w:rsid w:val="00425D3D"/>
    <w:rsid w:val="004320A5"/>
    <w:rsid w:val="00434123"/>
    <w:rsid w:val="00435C73"/>
    <w:rsid w:val="00445588"/>
    <w:rsid w:val="0044568A"/>
    <w:rsid w:val="00446D8B"/>
    <w:rsid w:val="00453856"/>
    <w:rsid w:val="00455BE8"/>
    <w:rsid w:val="0046272D"/>
    <w:rsid w:val="00472CDC"/>
    <w:rsid w:val="00474C01"/>
    <w:rsid w:val="00477364"/>
    <w:rsid w:val="00480357"/>
    <w:rsid w:val="00480EFE"/>
    <w:rsid w:val="004904C4"/>
    <w:rsid w:val="0049264C"/>
    <w:rsid w:val="00494371"/>
    <w:rsid w:val="004B75B7"/>
    <w:rsid w:val="004C71BC"/>
    <w:rsid w:val="004E733F"/>
    <w:rsid w:val="004F7492"/>
    <w:rsid w:val="0050691D"/>
    <w:rsid w:val="00511C6D"/>
    <w:rsid w:val="00513610"/>
    <w:rsid w:val="005141D9"/>
    <w:rsid w:val="0051580D"/>
    <w:rsid w:val="005200AB"/>
    <w:rsid w:val="0052738D"/>
    <w:rsid w:val="00527F57"/>
    <w:rsid w:val="005330C6"/>
    <w:rsid w:val="00547111"/>
    <w:rsid w:val="0056200A"/>
    <w:rsid w:val="0056261A"/>
    <w:rsid w:val="00564793"/>
    <w:rsid w:val="00580833"/>
    <w:rsid w:val="00585A14"/>
    <w:rsid w:val="005913A9"/>
    <w:rsid w:val="00592D74"/>
    <w:rsid w:val="00593D1D"/>
    <w:rsid w:val="005B201C"/>
    <w:rsid w:val="005B2F31"/>
    <w:rsid w:val="005B45D3"/>
    <w:rsid w:val="005B76D2"/>
    <w:rsid w:val="005C75A6"/>
    <w:rsid w:val="005E2C44"/>
    <w:rsid w:val="005E547A"/>
    <w:rsid w:val="005F7BED"/>
    <w:rsid w:val="006142A7"/>
    <w:rsid w:val="00620510"/>
    <w:rsid w:val="00621188"/>
    <w:rsid w:val="00623032"/>
    <w:rsid w:val="006257ED"/>
    <w:rsid w:val="00633F0B"/>
    <w:rsid w:val="006454A6"/>
    <w:rsid w:val="00652DEC"/>
    <w:rsid w:val="00653DE4"/>
    <w:rsid w:val="00661B0A"/>
    <w:rsid w:val="00665C47"/>
    <w:rsid w:val="0066756D"/>
    <w:rsid w:val="00672F0F"/>
    <w:rsid w:val="0067616F"/>
    <w:rsid w:val="00684743"/>
    <w:rsid w:val="00684BAA"/>
    <w:rsid w:val="00695808"/>
    <w:rsid w:val="006A0452"/>
    <w:rsid w:val="006A0BBF"/>
    <w:rsid w:val="006A5320"/>
    <w:rsid w:val="006B46FB"/>
    <w:rsid w:val="006D5593"/>
    <w:rsid w:val="006D5C2C"/>
    <w:rsid w:val="006E21FB"/>
    <w:rsid w:val="006E6FC1"/>
    <w:rsid w:val="006F0E74"/>
    <w:rsid w:val="007018D8"/>
    <w:rsid w:val="00702E2B"/>
    <w:rsid w:val="00705578"/>
    <w:rsid w:val="00711669"/>
    <w:rsid w:val="00714985"/>
    <w:rsid w:val="00724DDB"/>
    <w:rsid w:val="007254D7"/>
    <w:rsid w:val="00726E85"/>
    <w:rsid w:val="00731B27"/>
    <w:rsid w:val="00743FD0"/>
    <w:rsid w:val="00744877"/>
    <w:rsid w:val="00745C21"/>
    <w:rsid w:val="0074764B"/>
    <w:rsid w:val="007502F1"/>
    <w:rsid w:val="007649AE"/>
    <w:rsid w:val="00775C74"/>
    <w:rsid w:val="00783CAF"/>
    <w:rsid w:val="00785AFF"/>
    <w:rsid w:val="00792342"/>
    <w:rsid w:val="007977A8"/>
    <w:rsid w:val="007A1766"/>
    <w:rsid w:val="007A20AF"/>
    <w:rsid w:val="007A4A7B"/>
    <w:rsid w:val="007B1498"/>
    <w:rsid w:val="007B512A"/>
    <w:rsid w:val="007C01B1"/>
    <w:rsid w:val="007C2097"/>
    <w:rsid w:val="007C6572"/>
    <w:rsid w:val="007D3095"/>
    <w:rsid w:val="007D6A07"/>
    <w:rsid w:val="007D6CAB"/>
    <w:rsid w:val="007F7259"/>
    <w:rsid w:val="008040A8"/>
    <w:rsid w:val="00807A24"/>
    <w:rsid w:val="00815BE6"/>
    <w:rsid w:val="008279FA"/>
    <w:rsid w:val="0083785A"/>
    <w:rsid w:val="008466B8"/>
    <w:rsid w:val="00852625"/>
    <w:rsid w:val="008626E7"/>
    <w:rsid w:val="00867A79"/>
    <w:rsid w:val="00870EE7"/>
    <w:rsid w:val="00873D96"/>
    <w:rsid w:val="00882056"/>
    <w:rsid w:val="008863B9"/>
    <w:rsid w:val="008A45A6"/>
    <w:rsid w:val="008A719E"/>
    <w:rsid w:val="008B34BA"/>
    <w:rsid w:val="008B7E39"/>
    <w:rsid w:val="008C023C"/>
    <w:rsid w:val="008C044C"/>
    <w:rsid w:val="008C5234"/>
    <w:rsid w:val="008C6828"/>
    <w:rsid w:val="008D3CCC"/>
    <w:rsid w:val="008D4170"/>
    <w:rsid w:val="008D41F0"/>
    <w:rsid w:val="008D4BE9"/>
    <w:rsid w:val="008F3789"/>
    <w:rsid w:val="008F686C"/>
    <w:rsid w:val="009148DE"/>
    <w:rsid w:val="0093083B"/>
    <w:rsid w:val="009374D1"/>
    <w:rsid w:val="00941E30"/>
    <w:rsid w:val="009453AA"/>
    <w:rsid w:val="009529A1"/>
    <w:rsid w:val="0095746E"/>
    <w:rsid w:val="009733F1"/>
    <w:rsid w:val="009770AA"/>
    <w:rsid w:val="009777D9"/>
    <w:rsid w:val="009912E7"/>
    <w:rsid w:val="00991B88"/>
    <w:rsid w:val="009A2ADE"/>
    <w:rsid w:val="009A5753"/>
    <w:rsid w:val="009A579D"/>
    <w:rsid w:val="009B1DDE"/>
    <w:rsid w:val="009B6016"/>
    <w:rsid w:val="009C2963"/>
    <w:rsid w:val="009C6508"/>
    <w:rsid w:val="009C7678"/>
    <w:rsid w:val="009D2549"/>
    <w:rsid w:val="009D2DF8"/>
    <w:rsid w:val="009D6721"/>
    <w:rsid w:val="009E3297"/>
    <w:rsid w:val="009F01C8"/>
    <w:rsid w:val="009F1933"/>
    <w:rsid w:val="009F45F0"/>
    <w:rsid w:val="009F719E"/>
    <w:rsid w:val="009F734F"/>
    <w:rsid w:val="00A12EAC"/>
    <w:rsid w:val="00A16706"/>
    <w:rsid w:val="00A22FB8"/>
    <w:rsid w:val="00A246B6"/>
    <w:rsid w:val="00A251D1"/>
    <w:rsid w:val="00A30C1F"/>
    <w:rsid w:val="00A41100"/>
    <w:rsid w:val="00A44149"/>
    <w:rsid w:val="00A47E70"/>
    <w:rsid w:val="00A50CF0"/>
    <w:rsid w:val="00A51CB9"/>
    <w:rsid w:val="00A5389F"/>
    <w:rsid w:val="00A70CE7"/>
    <w:rsid w:val="00A72630"/>
    <w:rsid w:val="00A7671C"/>
    <w:rsid w:val="00A80168"/>
    <w:rsid w:val="00A84249"/>
    <w:rsid w:val="00A844D5"/>
    <w:rsid w:val="00AA2CBC"/>
    <w:rsid w:val="00AA67EB"/>
    <w:rsid w:val="00AB3EB6"/>
    <w:rsid w:val="00AC4CF7"/>
    <w:rsid w:val="00AC5820"/>
    <w:rsid w:val="00AD1CD8"/>
    <w:rsid w:val="00AD1F9B"/>
    <w:rsid w:val="00AE4A05"/>
    <w:rsid w:val="00AE4EE3"/>
    <w:rsid w:val="00AE518C"/>
    <w:rsid w:val="00AF2AD3"/>
    <w:rsid w:val="00AF5186"/>
    <w:rsid w:val="00B0233C"/>
    <w:rsid w:val="00B10C49"/>
    <w:rsid w:val="00B258BB"/>
    <w:rsid w:val="00B31734"/>
    <w:rsid w:val="00B328F2"/>
    <w:rsid w:val="00B32A5C"/>
    <w:rsid w:val="00B358E3"/>
    <w:rsid w:val="00B450BE"/>
    <w:rsid w:val="00B5492D"/>
    <w:rsid w:val="00B54BAF"/>
    <w:rsid w:val="00B67B97"/>
    <w:rsid w:val="00B7489A"/>
    <w:rsid w:val="00B829CB"/>
    <w:rsid w:val="00B85CB9"/>
    <w:rsid w:val="00B91AA7"/>
    <w:rsid w:val="00B968C8"/>
    <w:rsid w:val="00BA3EC5"/>
    <w:rsid w:val="00BA51D9"/>
    <w:rsid w:val="00BB0346"/>
    <w:rsid w:val="00BB5441"/>
    <w:rsid w:val="00BB5DFC"/>
    <w:rsid w:val="00BC2495"/>
    <w:rsid w:val="00BC37DC"/>
    <w:rsid w:val="00BD279D"/>
    <w:rsid w:val="00BD4675"/>
    <w:rsid w:val="00BD6BB8"/>
    <w:rsid w:val="00BE427C"/>
    <w:rsid w:val="00BE43C5"/>
    <w:rsid w:val="00BF492B"/>
    <w:rsid w:val="00C35AF3"/>
    <w:rsid w:val="00C4052E"/>
    <w:rsid w:val="00C65729"/>
    <w:rsid w:val="00C66BA2"/>
    <w:rsid w:val="00C74795"/>
    <w:rsid w:val="00C86676"/>
    <w:rsid w:val="00C870F6"/>
    <w:rsid w:val="00C95985"/>
    <w:rsid w:val="00CA4B98"/>
    <w:rsid w:val="00CA729B"/>
    <w:rsid w:val="00CB2E47"/>
    <w:rsid w:val="00CB4F76"/>
    <w:rsid w:val="00CB6EE4"/>
    <w:rsid w:val="00CC2278"/>
    <w:rsid w:val="00CC44C2"/>
    <w:rsid w:val="00CC5026"/>
    <w:rsid w:val="00CC68D0"/>
    <w:rsid w:val="00CD3118"/>
    <w:rsid w:val="00CD45A5"/>
    <w:rsid w:val="00CD7442"/>
    <w:rsid w:val="00CE14C9"/>
    <w:rsid w:val="00CF0A0B"/>
    <w:rsid w:val="00CF1EF1"/>
    <w:rsid w:val="00D00D8E"/>
    <w:rsid w:val="00D03F9A"/>
    <w:rsid w:val="00D06D51"/>
    <w:rsid w:val="00D24991"/>
    <w:rsid w:val="00D276E0"/>
    <w:rsid w:val="00D30110"/>
    <w:rsid w:val="00D30F1D"/>
    <w:rsid w:val="00D37724"/>
    <w:rsid w:val="00D42F10"/>
    <w:rsid w:val="00D50255"/>
    <w:rsid w:val="00D624D1"/>
    <w:rsid w:val="00D66520"/>
    <w:rsid w:val="00D71D8D"/>
    <w:rsid w:val="00D74B7A"/>
    <w:rsid w:val="00D80F81"/>
    <w:rsid w:val="00D84AE9"/>
    <w:rsid w:val="00D90741"/>
    <w:rsid w:val="00D9376D"/>
    <w:rsid w:val="00D943C3"/>
    <w:rsid w:val="00DA11E9"/>
    <w:rsid w:val="00DA2E86"/>
    <w:rsid w:val="00DA4EEB"/>
    <w:rsid w:val="00DC1876"/>
    <w:rsid w:val="00DC4393"/>
    <w:rsid w:val="00DC64DC"/>
    <w:rsid w:val="00DC75E1"/>
    <w:rsid w:val="00DC7A19"/>
    <w:rsid w:val="00DD1E56"/>
    <w:rsid w:val="00DE34CF"/>
    <w:rsid w:val="00E049DE"/>
    <w:rsid w:val="00E11A89"/>
    <w:rsid w:val="00E13F3D"/>
    <w:rsid w:val="00E20D6E"/>
    <w:rsid w:val="00E21EF8"/>
    <w:rsid w:val="00E26911"/>
    <w:rsid w:val="00E34898"/>
    <w:rsid w:val="00E34C5C"/>
    <w:rsid w:val="00E42691"/>
    <w:rsid w:val="00E45779"/>
    <w:rsid w:val="00E74F48"/>
    <w:rsid w:val="00E75843"/>
    <w:rsid w:val="00E77AF8"/>
    <w:rsid w:val="00E96FEC"/>
    <w:rsid w:val="00EA4595"/>
    <w:rsid w:val="00EA7C4F"/>
    <w:rsid w:val="00EB09B7"/>
    <w:rsid w:val="00EB1D6D"/>
    <w:rsid w:val="00EE7370"/>
    <w:rsid w:val="00EE7D7C"/>
    <w:rsid w:val="00EF165F"/>
    <w:rsid w:val="00F00FF6"/>
    <w:rsid w:val="00F02DF8"/>
    <w:rsid w:val="00F0528C"/>
    <w:rsid w:val="00F128A5"/>
    <w:rsid w:val="00F16AA1"/>
    <w:rsid w:val="00F25D98"/>
    <w:rsid w:val="00F2700A"/>
    <w:rsid w:val="00F300FB"/>
    <w:rsid w:val="00F309BF"/>
    <w:rsid w:val="00F34F6A"/>
    <w:rsid w:val="00F5171D"/>
    <w:rsid w:val="00F62183"/>
    <w:rsid w:val="00F67A23"/>
    <w:rsid w:val="00F9407C"/>
    <w:rsid w:val="00FA50D2"/>
    <w:rsid w:val="00FA556D"/>
    <w:rsid w:val="00FB1D89"/>
    <w:rsid w:val="00FB6386"/>
    <w:rsid w:val="00FC1055"/>
    <w:rsid w:val="00FE21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qFormat/>
    <w:rsid w:val="00F02DF8"/>
    <w:rPr>
      <w:rFonts w:ascii="Arial" w:hAnsi="Arial"/>
      <w:sz w:val="32"/>
      <w:lang w:val="en-GB" w:eastAsia="en-US"/>
    </w:rPr>
  </w:style>
  <w:style w:type="paragraph" w:styleId="ListParagraph">
    <w:name w:val="List Paragraph"/>
    <w:basedOn w:val="Normal"/>
    <w:uiPriority w:val="34"/>
    <w:qFormat/>
    <w:rsid w:val="00D74B7A"/>
    <w:pPr>
      <w:ind w:left="720"/>
      <w:contextualSpacing/>
    </w:pPr>
  </w:style>
  <w:style w:type="character" w:customStyle="1" w:styleId="TALChar">
    <w:name w:val="TAL Char"/>
    <w:link w:val="TAL"/>
    <w:qFormat/>
    <w:locked/>
    <w:rsid w:val="00480EFE"/>
    <w:rPr>
      <w:rFonts w:ascii="Arial" w:hAnsi="Arial"/>
      <w:sz w:val="18"/>
      <w:lang w:val="en-GB" w:eastAsia="en-US"/>
    </w:rPr>
  </w:style>
  <w:style w:type="character" w:customStyle="1" w:styleId="TACChar">
    <w:name w:val="TAC Char"/>
    <w:link w:val="TAC"/>
    <w:locked/>
    <w:rsid w:val="00480EFE"/>
    <w:rPr>
      <w:rFonts w:ascii="Arial" w:hAnsi="Arial"/>
      <w:sz w:val="18"/>
      <w:lang w:val="en-GB" w:eastAsia="en-US"/>
    </w:rPr>
  </w:style>
  <w:style w:type="character" w:customStyle="1" w:styleId="TFChar">
    <w:name w:val="TF Char"/>
    <w:link w:val="TF"/>
    <w:locked/>
    <w:rsid w:val="00480EFE"/>
    <w:rPr>
      <w:rFonts w:ascii="Arial" w:hAnsi="Arial"/>
      <w:b/>
      <w:lang w:val="en-GB" w:eastAsia="en-US"/>
    </w:rPr>
  </w:style>
  <w:style w:type="paragraph" w:styleId="NormalWeb">
    <w:name w:val="Normal (Web)"/>
    <w:basedOn w:val="Normal"/>
    <w:uiPriority w:val="99"/>
    <w:unhideWhenUsed/>
    <w:rsid w:val="00477364"/>
    <w:pPr>
      <w:spacing w:before="100" w:beforeAutospacing="1" w:after="100" w:afterAutospacing="1"/>
    </w:pPr>
    <w:rPr>
      <w:sz w:val="24"/>
      <w:szCs w:val="24"/>
      <w:lang w:val="en-US"/>
    </w:rPr>
  </w:style>
  <w:style w:type="character" w:customStyle="1" w:styleId="markpdnb5ce4t">
    <w:name w:val="markpdnb5ce4t"/>
    <w:basedOn w:val="DefaultParagraphFont"/>
    <w:rsid w:val="004773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09742">
      <w:bodyDiv w:val="1"/>
      <w:marLeft w:val="0"/>
      <w:marRight w:val="0"/>
      <w:marTop w:val="0"/>
      <w:marBottom w:val="0"/>
      <w:divBdr>
        <w:top w:val="none" w:sz="0" w:space="0" w:color="auto"/>
        <w:left w:val="none" w:sz="0" w:space="0" w:color="auto"/>
        <w:bottom w:val="none" w:sz="0" w:space="0" w:color="auto"/>
        <w:right w:val="none" w:sz="0" w:space="0" w:color="auto"/>
      </w:divBdr>
    </w:div>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83590818">
      <w:bodyDiv w:val="1"/>
      <w:marLeft w:val="0"/>
      <w:marRight w:val="0"/>
      <w:marTop w:val="0"/>
      <w:marBottom w:val="0"/>
      <w:divBdr>
        <w:top w:val="none" w:sz="0" w:space="0" w:color="auto"/>
        <w:left w:val="none" w:sz="0" w:space="0" w:color="auto"/>
        <w:bottom w:val="none" w:sz="0" w:space="0" w:color="auto"/>
        <w:right w:val="none" w:sz="0" w:space="0" w:color="auto"/>
      </w:divBdr>
    </w:div>
    <w:div w:id="436558300">
      <w:bodyDiv w:val="1"/>
      <w:marLeft w:val="0"/>
      <w:marRight w:val="0"/>
      <w:marTop w:val="0"/>
      <w:marBottom w:val="0"/>
      <w:divBdr>
        <w:top w:val="none" w:sz="0" w:space="0" w:color="auto"/>
        <w:left w:val="none" w:sz="0" w:space="0" w:color="auto"/>
        <w:bottom w:val="none" w:sz="0" w:space="0" w:color="auto"/>
        <w:right w:val="none" w:sz="0" w:space="0" w:color="auto"/>
      </w:divBdr>
    </w:div>
    <w:div w:id="1275557195">
      <w:bodyDiv w:val="1"/>
      <w:marLeft w:val="0"/>
      <w:marRight w:val="0"/>
      <w:marTop w:val="0"/>
      <w:marBottom w:val="0"/>
      <w:divBdr>
        <w:top w:val="none" w:sz="0" w:space="0" w:color="auto"/>
        <w:left w:val="none" w:sz="0" w:space="0" w:color="auto"/>
        <w:bottom w:val="none" w:sz="0" w:space="0" w:color="auto"/>
        <w:right w:val="none" w:sz="0" w:space="0" w:color="auto"/>
      </w:divBdr>
    </w:div>
    <w:div w:id="1528250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1535</TotalTime>
  <Pages>10</Pages>
  <Words>2961</Words>
  <Characters>16884</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229</cp:revision>
  <cp:lastPrinted>1900-01-01T08:00:00Z</cp:lastPrinted>
  <dcterms:created xsi:type="dcterms:W3CDTF">2022-04-15T19:39:00Z</dcterms:created>
  <dcterms:modified xsi:type="dcterms:W3CDTF">2023-02-20T14:30:00Z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