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BA0DC" w14:textId="3B168B0A" w:rsidR="001C40DF" w:rsidRDefault="001C40DF" w:rsidP="001C40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R5s23017</w:t>
      </w:r>
      <w:r>
        <w:rPr>
          <w:b/>
          <w:i/>
          <w:noProof/>
          <w:sz w:val="28"/>
        </w:rPr>
        <w:t>9</w:t>
      </w:r>
      <w:r>
        <w:rPr>
          <w:b/>
          <w:i/>
          <w:noProof/>
          <w:sz w:val="28"/>
        </w:rPr>
        <w:fldChar w:fldCharType="end"/>
      </w:r>
    </w:p>
    <w:p w14:paraId="4BC70BFC" w14:textId="77777777" w:rsidR="001C40DF" w:rsidRDefault="001C40DF" w:rsidP="001C40D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1C40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70D84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B560F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7E1CD" w:rsidR="001E41F3" w:rsidRPr="00745C21" w:rsidRDefault="001C40D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88D1E" w:rsidR="001E41F3" w:rsidRPr="00410371" w:rsidRDefault="001C40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29B72" w:rsidR="001E41F3" w:rsidRDefault="0068290A" w:rsidP="00423AB6">
            <w:pPr>
              <w:pStyle w:val="CRCoverPage"/>
              <w:spacing w:after="0"/>
              <w:rPr>
                <w:noProof/>
              </w:rPr>
            </w:pPr>
            <w:r w:rsidRPr="0068290A">
              <w:t>NR5GC FR1 : Addition of 5GMM Rel-16 RACS test case 9.1.9.</w:t>
            </w:r>
            <w:r w:rsidR="008B560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ADEC7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4523EE"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5454A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54A4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523EE">
              <w:t>9.1.9.</w:t>
            </w:r>
            <w:r w:rsidR="008B560F">
              <w:t>6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B66275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523EE">
              <w:t>9.1.9.</w:t>
            </w:r>
            <w:r w:rsidR="008B560F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32B24" w:rsidR="004D7D01" w:rsidRDefault="004523E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</w:t>
            </w:r>
            <w:r w:rsidR="008B560F">
              <w:t>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C4A6CC" w:rsidR="004D7D01" w:rsidRDefault="0015319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3FC052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0F15B" w:rsidR="004D7D01" w:rsidRDefault="00153191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R5-226409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83010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1D6C915" w14:textId="2139E6BB" w:rsidR="00153191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3191" w:rsidRPr="005E7B76">
        <w:rPr>
          <w:rFonts w:cs="Arial"/>
          <w:iCs/>
        </w:rPr>
        <w:t>Table of Contents</w:t>
      </w:r>
      <w:r w:rsidR="00153191">
        <w:tab/>
      </w:r>
      <w:r w:rsidR="00153191">
        <w:fldChar w:fldCharType="begin"/>
      </w:r>
      <w:r w:rsidR="00153191">
        <w:instrText xml:space="preserve"> PAGEREF _Toc118301084 \h </w:instrText>
      </w:r>
      <w:r w:rsidR="00153191">
        <w:fldChar w:fldCharType="separate"/>
      </w:r>
      <w:r w:rsidR="00153191">
        <w:t>2</w:t>
      </w:r>
      <w:r w:rsidR="00153191">
        <w:fldChar w:fldCharType="end"/>
      </w:r>
    </w:p>
    <w:p w14:paraId="27ECD929" w14:textId="4E2B02A4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_Toc118301085 \h </w:instrText>
      </w:r>
      <w:r>
        <w:fldChar w:fldCharType="separate"/>
      </w:r>
      <w:r>
        <w:t>3</w:t>
      </w:r>
      <w:r>
        <w:fldChar w:fldCharType="end"/>
      </w:r>
    </w:p>
    <w:p w14:paraId="4453CC05" w14:textId="02FDD04D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7B7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7B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_Toc118301086 \h </w:instrText>
      </w:r>
      <w:r>
        <w:fldChar w:fldCharType="separate"/>
      </w:r>
      <w:r>
        <w:t>3</w:t>
      </w:r>
      <w:r>
        <w:fldChar w:fldCharType="end"/>
      </w:r>
    </w:p>
    <w:p w14:paraId="5DC6A94A" w14:textId="36D28C29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_Toc118301087 \h </w:instrText>
      </w:r>
      <w:r>
        <w:fldChar w:fldCharType="separate"/>
      </w:r>
      <w:r>
        <w:t>3</w:t>
      </w:r>
      <w:r>
        <w:fldChar w:fldCharType="end"/>
      </w:r>
    </w:p>
    <w:p w14:paraId="2959750B" w14:textId="6EC5087C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_Toc118301088 \h </w:instrText>
      </w:r>
      <w:r>
        <w:fldChar w:fldCharType="separate"/>
      </w:r>
      <w:r>
        <w:t>3</w:t>
      </w:r>
      <w:r>
        <w:fldChar w:fldCharType="end"/>
      </w:r>
    </w:p>
    <w:p w14:paraId="67EBF5D2" w14:textId="1C3CF914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_Toc118301089 \h </w:instrText>
      </w:r>
      <w:r>
        <w:fldChar w:fldCharType="separate"/>
      </w:r>
      <w:r>
        <w:t>5</w:t>
      </w:r>
      <w:r>
        <w:fldChar w:fldCharType="end"/>
      </w:r>
    </w:p>
    <w:p w14:paraId="6242566C" w14:textId="49A8DAC8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_Toc118301090 \h </w:instrText>
      </w:r>
      <w:r>
        <w:fldChar w:fldCharType="separate"/>
      </w:r>
      <w:r>
        <w:t>7</w:t>
      </w:r>
      <w:r>
        <w:fldChar w:fldCharType="end"/>
      </w:r>
    </w:p>
    <w:p w14:paraId="25FA64F9" w14:textId="1F3E4D36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_Toc118301091 \h </w:instrText>
      </w:r>
      <w:r>
        <w:fldChar w:fldCharType="separate"/>
      </w:r>
      <w:r>
        <w:t>8</w:t>
      </w:r>
      <w:r>
        <w:fldChar w:fldCharType="end"/>
      </w:r>
    </w:p>
    <w:p w14:paraId="120061FA" w14:textId="5A881420" w:rsidR="00153191" w:rsidRDefault="0015319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7B7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7B76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_Toc118301092 \h </w:instrText>
      </w:r>
      <w:r>
        <w:fldChar w:fldCharType="separate"/>
      </w:r>
      <w:r>
        <w:t>8</w:t>
      </w:r>
      <w:r>
        <w:fldChar w:fldCharType="end"/>
      </w:r>
    </w:p>
    <w:p w14:paraId="33BB6C2B" w14:textId="01814B9B" w:rsidR="00153191" w:rsidRDefault="0015319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_Toc118301093 \h </w:instrText>
      </w:r>
      <w:r>
        <w:fldChar w:fldCharType="separate"/>
      </w:r>
      <w:r>
        <w:t>8</w:t>
      </w:r>
      <w:r>
        <w:fldChar w:fldCharType="end"/>
      </w:r>
    </w:p>
    <w:p w14:paraId="325A0C2F" w14:textId="383177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830108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6AF1DF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523EE">
        <w:t>9.1.9.</w:t>
      </w:r>
      <w:r w:rsidR="008B560F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8301086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741DBF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60BD0">
        <w:t>9.1.9.</w:t>
      </w:r>
      <w:r w:rsidR="008B560F">
        <w:t>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6DB23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95888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8301087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4DAAD972" w14:textId="6F48F330" w:rsidR="008B560F" w:rsidRDefault="008B560F" w:rsidP="008B560F">
      <w:pPr>
        <w:pStyle w:val="Heading2"/>
      </w:pPr>
      <w:bookmarkStart w:id="9" w:name="_Toc118301088"/>
      <w:r>
        <w:t>2.1 Change 1</w:t>
      </w:r>
      <w:bookmarkEnd w:id="9"/>
    </w:p>
    <w:p w14:paraId="2E64DB08" w14:textId="77777777" w:rsidR="008B560F" w:rsidRPr="003374D3" w:rsidRDefault="008B560F" w:rsidP="008B560F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560F" w14:paraId="2FAA1696" w14:textId="77777777" w:rsidTr="00DA2966">
        <w:trPr>
          <w:trHeight w:val="447"/>
        </w:trPr>
        <w:tc>
          <w:tcPr>
            <w:tcW w:w="1985" w:type="dxa"/>
          </w:tcPr>
          <w:p w14:paraId="6E339BF8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4CF35FAC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CB1036">
              <w:rPr>
                <w:rFonts w:ascii="Courier New" w:hAnsi="Courier New" w:cs="Courier New"/>
              </w:rPr>
              <w:t>f_TC_</w:t>
            </w:r>
            <w:r>
              <w:rPr>
                <w:rFonts w:ascii="Courier New" w:hAnsi="Courier New" w:cs="Courier New"/>
              </w:rPr>
              <w:t>9</w:t>
            </w:r>
            <w:r w:rsidRPr="00CB1036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1</w:t>
            </w:r>
            <w:r w:rsidRPr="00CB1036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9</w:t>
            </w:r>
            <w:r w:rsidRPr="00CB1036">
              <w:rPr>
                <w:rFonts w:ascii="Courier New" w:hAnsi="Courier New" w:cs="Courier New"/>
              </w:rPr>
              <w:t>_6_NR5GC</w:t>
            </w:r>
          </w:p>
        </w:tc>
      </w:tr>
      <w:tr w:rsidR="008B560F" w14:paraId="738285BA" w14:textId="77777777" w:rsidTr="00DA2966">
        <w:trPr>
          <w:trHeight w:val="452"/>
        </w:trPr>
        <w:tc>
          <w:tcPr>
            <w:tcW w:w="1985" w:type="dxa"/>
          </w:tcPr>
          <w:p w14:paraId="2B314ED0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00D481C1" w14:textId="5771C9BF" w:rsidR="008B560F" w:rsidRPr="00652F20" w:rsidRDefault="00110B45" w:rsidP="0011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SRB2  is not established during the test body so postamble signalling will use SRB1</w:t>
            </w:r>
          </w:p>
        </w:tc>
      </w:tr>
      <w:tr w:rsidR="008B560F" w14:paraId="7361FD06" w14:textId="77777777" w:rsidTr="00DA2966">
        <w:tc>
          <w:tcPr>
            <w:tcW w:w="1985" w:type="dxa"/>
          </w:tcPr>
          <w:p w14:paraId="71512EB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19D8772" w14:textId="164F2F50" w:rsidR="008B560F" w:rsidRPr="00BB6AB8" w:rsidRDefault="00110B45" w:rsidP="00110B45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noProof/>
              </w:rPr>
              <w:t>Pass SRB paramter to postamble function</w:t>
            </w:r>
          </w:p>
        </w:tc>
      </w:tr>
      <w:tr w:rsidR="008B560F" w14:paraId="6C375E3E" w14:textId="77777777" w:rsidTr="00DA2966">
        <w:tc>
          <w:tcPr>
            <w:tcW w:w="1985" w:type="dxa"/>
          </w:tcPr>
          <w:p w14:paraId="1134BC81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F3054F1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RACS_NR5GC</w:t>
            </w:r>
          </w:p>
        </w:tc>
      </w:tr>
      <w:tr w:rsidR="008B560F" w14:paraId="2C21C58D" w14:textId="77777777" w:rsidTr="00DA2966">
        <w:tc>
          <w:tcPr>
            <w:tcW w:w="1985" w:type="dxa"/>
          </w:tcPr>
          <w:p w14:paraId="23274F4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61A5AFF" w14:textId="77777777" w:rsidR="008B560F" w:rsidRDefault="008B560F" w:rsidP="00DA2966">
            <w:pPr>
              <w:rPr>
                <w:rFonts w:ascii="Arial" w:hAnsi="Arial"/>
                <w:highlight w:val="cyan"/>
              </w:rPr>
            </w:pPr>
          </w:p>
        </w:tc>
      </w:tr>
    </w:tbl>
    <w:p w14:paraId="26A46EB1" w14:textId="77777777" w:rsidR="008B560F" w:rsidRDefault="008B560F" w:rsidP="008B560F">
      <w:pPr>
        <w:rPr>
          <w:lang w:val="en-US"/>
        </w:rPr>
      </w:pPr>
    </w:p>
    <w:p w14:paraId="0D37462F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568F65E3" w14:textId="77777777" w:rsidTr="00DA2966">
        <w:tc>
          <w:tcPr>
            <w:tcW w:w="9855" w:type="dxa"/>
          </w:tcPr>
          <w:p w14:paraId="1C8C30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function </w:t>
            </w:r>
            <w:bookmarkStart w:id="10" w:name="_Hlk118247746"/>
            <w:r w:rsidRPr="00353D9A">
              <w:rPr>
                <w:rFonts w:ascii="Courier New" w:hAnsi="Courier New" w:cs="Courier New"/>
              </w:rPr>
              <w:t>f_TC_9_1_9_6_NR5GC</w:t>
            </w:r>
            <w:bookmarkEnd w:id="10"/>
            <w:r w:rsidRPr="00353D9A">
              <w:rPr>
                <w:rFonts w:ascii="Courier New" w:hAnsi="Courier New" w:cs="Courier New"/>
              </w:rPr>
              <w:t>() runs on NR5GC_PTC</w:t>
            </w:r>
          </w:p>
          <w:p w14:paraId="4925A86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{</w:t>
            </w:r>
          </w:p>
          <w:p w14:paraId="44BB4F1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//RACS / Change in radio capability / NW assigned URCID</w:t>
            </w:r>
          </w:p>
          <w:p w14:paraId="60D6EC7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NR_CellId_Type v_NGC_NASCellA := f_NR5GC_MapNASCell(ngc_CellA, NG_AllCellsOnSamePLMN);</w:t>
            </w:r>
          </w:p>
          <w:p w14:paraId="303B794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GMM_MobilityInfo_Type v_GMM_MobilityInfo;</w:t>
            </w:r>
          </w:p>
          <w:p w14:paraId="74A7D0D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NG_MobileIdentity v_GUTIToSend;</w:t>
            </w:r>
          </w:p>
          <w:p w14:paraId="650479B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NG_NAS_GutiParameters_Type v_GutiParams;</w:t>
            </w:r>
          </w:p>
          <w:p w14:paraId="77BF1E3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NAS_PlmnId v_PLMN;</w:t>
            </w:r>
          </w:p>
          <w:p w14:paraId="79F682D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TrackingAreaCode v_TAC;</w:t>
            </w:r>
          </w:p>
          <w:p w14:paraId="0107275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NG_NAS_DL_Message_Type v_MsgToSend;</w:t>
            </w:r>
          </w:p>
          <w:p w14:paraId="0A7CDA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NG_TrackingAreaIdList v_TAIList;</w:t>
            </w:r>
          </w:p>
          <w:p w14:paraId="72C3D79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5E338E6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f_NR5GC_Init_NAS(NR_1);</w:t>
            </w:r>
          </w:p>
          <w:p w14:paraId="7AEB822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37ECDF7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1546D0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f_NR_CellConfig_Def(v_NGC_NASCellA);</w:t>
            </w:r>
          </w:p>
          <w:p w14:paraId="58A640B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7D0D15C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v_GMM_MobilityInfo := f_NR5GC_Preamble_Steps1_13 (v_NGC_NASCellA);</w:t>
            </w:r>
          </w:p>
          <w:p w14:paraId="7A094BB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if (not match (v_GMM_MobilityInfo.GMMCap, cdr_NG_GMM_Cap_RACS))   {</w:t>
            </w:r>
          </w:p>
          <w:p w14:paraId="51AA457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f_NR_SetVerdictFailOrInconc(__FILE__, __LINE__, "Registration Request Message Failed");</w:t>
            </w:r>
          </w:p>
          <w:p w14:paraId="0C385ABA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}</w:t>
            </w:r>
          </w:p>
          <w:p w14:paraId="68FD394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</w:t>
            </w:r>
          </w:p>
          <w:p w14:paraId="558B63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v_PLMN := f_NR_Asn2Nas_PlmnId(f_NR_CellInfo_GetPLMN (v_NGC_NASCellA));</w:t>
            </w:r>
          </w:p>
          <w:p w14:paraId="5F6EAE7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v_GutiParams := f_NR5GC_CellInfo_GetGutiParameters (v_NGC_NASCellA);</w:t>
            </w:r>
          </w:p>
          <w:p w14:paraId="3427C5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v_GUTIToSend := f_NG_GutiParameters2MobileIdentity (v_PLMN, v_GutiParams);</w:t>
            </w:r>
          </w:p>
          <w:p w14:paraId="74BD6C8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v_TAC := f_NR_CellInfo_GetTAC (v_NGC_NASCellA);</w:t>
            </w:r>
          </w:p>
          <w:p w14:paraId="21FAA8C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v_TAIList := cs_NG_TAIListNonConsecutive(v_PLMN, {bit2oct(v_TAC)});</w:t>
            </w:r>
          </w:p>
          <w:p w14:paraId="282AAE3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86B5E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Registration Accepted</w:t>
            </w:r>
          </w:p>
          <w:p w14:paraId="1A0ECC9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v_MsgToSend := f_Get_NG_RegistrationAcceptMsg (Initial_Secure,</w:t>
            </w:r>
          </w:p>
          <w:p w14:paraId="44CC151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v_GMM_MobilityInfo,</w:t>
            </w:r>
          </w:p>
          <w:p w14:paraId="6452422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v_GUTIToSend,</w:t>
            </w:r>
          </w:p>
          <w:p w14:paraId="42C1162E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v_</w:t>
            </w:r>
            <w:r w:rsidRPr="00110B45">
              <w:rPr>
                <w:rFonts w:ascii="Courier New" w:hAnsi="Courier New" w:cs="Courier New"/>
              </w:rPr>
              <w:t>TAIList);</w:t>
            </w:r>
          </w:p>
          <w:p w14:paraId="047CC326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SRB.send(cas_NR_SRB_NasPdu_REQ(v_NGC_NASCellA, tsc_NR_RbId_SRB1, -, cs_NG_NAS_Request(tsc_SHT_IntegrityProtected_Ciphered, v_MsgToSend)));</w:t>
            </w:r>
          </w:p>
          <w:p w14:paraId="41573384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</w:p>
          <w:p w14:paraId="496016F5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f_NR5GC_RRC_Idle_Steps15_20(v_NGC_NASCellA, TESTMode_OFF, rrcConnectionRelease);</w:t>
            </w:r>
          </w:p>
          <w:p w14:paraId="065DA434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1710148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f_NR_TestBody_Set(true);</w:t>
            </w:r>
          </w:p>
          <w:p w14:paraId="774B0F4E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fl_TC_9_1_9_6_Body();</w:t>
            </w:r>
          </w:p>
          <w:p w14:paraId="15970F9C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f_NR_TestBody_Set(false);</w:t>
            </w:r>
          </w:p>
          <w:p w14:paraId="5F3E9947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</w:p>
          <w:p w14:paraId="7F8B2F2D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// Finish</w:t>
            </w:r>
          </w:p>
          <w:p w14:paraId="199DD14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f_NR_Postamble(v_NGC_NASCellA, STATE_CONNECTED_3A);</w:t>
            </w:r>
          </w:p>
          <w:p w14:paraId="5671607C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53D9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644A46F" w14:textId="77777777" w:rsidR="008B560F" w:rsidRDefault="008B560F" w:rsidP="008B560F">
      <w:pPr>
        <w:rPr>
          <w:b/>
          <w:bCs/>
          <w:lang w:val="en-US"/>
        </w:rPr>
      </w:pPr>
    </w:p>
    <w:p w14:paraId="2265108A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0F4F9FCB" w14:textId="77777777" w:rsidTr="00DA2966">
        <w:tc>
          <w:tcPr>
            <w:tcW w:w="9855" w:type="dxa"/>
          </w:tcPr>
          <w:p w14:paraId="1A384C4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353D9A">
              <w:rPr>
                <w:rFonts w:ascii="Courier New" w:hAnsi="Courier New" w:cs="Courier New"/>
              </w:rPr>
              <w:t>function f_TC_9_1_9_6_NR5GC() runs on NR5GC_PTC</w:t>
            </w:r>
          </w:p>
          <w:p w14:paraId="7CD351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{</w:t>
            </w:r>
          </w:p>
          <w:p w14:paraId="51E2ED6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//RACS / Change in radio capability / NW assigned URCID</w:t>
            </w:r>
          </w:p>
          <w:p w14:paraId="09BB9BE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NR_CellId_Type v_NGC_NASCellA := f_NR5GC_MapNASCell(ngc_CellA, NG_AllCellsOnSamePLMN);</w:t>
            </w:r>
          </w:p>
          <w:p w14:paraId="7D58F24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GMM_MobilityInfo_Type v_GMM_MobilityInfo;</w:t>
            </w:r>
          </w:p>
          <w:p w14:paraId="5853E70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NG_MobileIdentity v_GUTIToSend;</w:t>
            </w:r>
          </w:p>
          <w:p w14:paraId="25D227B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NG_NAS_GutiParameters_Type v_GutiParams;</w:t>
            </w:r>
          </w:p>
          <w:p w14:paraId="0A4B931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NAS_PlmnId v_PLMN;</w:t>
            </w:r>
          </w:p>
          <w:p w14:paraId="1055D45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TrackingAreaCode v_TAC;</w:t>
            </w:r>
          </w:p>
          <w:p w14:paraId="47C0977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NG_NAS_DL_Message_Type v_MsgToSend;</w:t>
            </w:r>
          </w:p>
          <w:p w14:paraId="427F02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NG_TrackingAreaIdList v_TAIList;</w:t>
            </w:r>
          </w:p>
          <w:p w14:paraId="1D88108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07EFBD2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f_NR5GC_Init_NAS(NR_1);</w:t>
            </w:r>
          </w:p>
          <w:p w14:paraId="13374E8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BCCDCC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0D3E6D3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f_NR_CellConfig_Def(v_NGC_NASCellA);</w:t>
            </w:r>
          </w:p>
          <w:p w14:paraId="2EF00C2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4A0E163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v_GMM_MobilityInfo := f_NR5GC_Preamble_Steps1_13 (v_NGC_NASCellA);</w:t>
            </w:r>
          </w:p>
          <w:p w14:paraId="1977401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if (not match (v_GMM_MobilityInfo.GMMCap, cdr_NG_GMM_Cap_RACS))   {</w:t>
            </w:r>
          </w:p>
          <w:p w14:paraId="0EE2220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f_NR_SetVerdictFailOrInconc(__FILE__, __LINE__, "Registration Request Message Failed");</w:t>
            </w:r>
          </w:p>
          <w:p w14:paraId="1440031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}</w:t>
            </w:r>
          </w:p>
          <w:p w14:paraId="76C36B0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</w:t>
            </w:r>
          </w:p>
          <w:p w14:paraId="41EF194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v_PLMN := f_NR_Asn2Nas_PlmnId(f_NR_CellInfo_GetPLMN (v_NGC_NASCellA));</w:t>
            </w:r>
          </w:p>
          <w:p w14:paraId="0CA8C7B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v_GutiParams := f_NR5GC_CellInfo_GetGutiParameters (v_NGC_NASCellA);</w:t>
            </w:r>
          </w:p>
          <w:p w14:paraId="420300B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v_GUTIToSend := f_NG_GutiParameters2MobileIdentity (v_PLMN, v_GutiParams);</w:t>
            </w:r>
          </w:p>
          <w:p w14:paraId="0840282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v_TAC := f_NR_CellInfo_GetTAC (v_NGC_NASCellA);</w:t>
            </w:r>
          </w:p>
          <w:p w14:paraId="205143A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lastRenderedPageBreak/>
              <w:t xml:space="preserve">    v_TAIList := cs_NG_TAIListNonConsecutive(v_PLMN, {bit2oct(v_TAC)});</w:t>
            </w:r>
          </w:p>
          <w:p w14:paraId="689DFFB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067EE58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r w:rsidRPr="002A105A">
              <w:rPr>
                <w:rFonts w:ascii="Courier New" w:hAnsi="Courier New" w:cs="Courier New"/>
              </w:rPr>
              <w:t>// Registration Accepted</w:t>
            </w:r>
          </w:p>
          <w:p w14:paraId="7E2F57CB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v_MsgToSend := f_Get_NG_RegistrationAcceptMsg (Initial_Secure,</w:t>
            </w:r>
          </w:p>
          <w:p w14:paraId="7947FEEE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v_GMM_MobilityInfo,</w:t>
            </w:r>
          </w:p>
          <w:p w14:paraId="5A0BD7C9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v_GUTIToSend,</w:t>
            </w:r>
          </w:p>
          <w:p w14:paraId="76FE5AA8" w14:textId="77777777" w:rsid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v_TAIList</w:t>
            </w:r>
            <w:r w:rsidRPr="00110B45">
              <w:rPr>
                <w:rFonts w:ascii="Courier New" w:hAnsi="Courier New" w:cs="Courier New"/>
              </w:rPr>
              <w:t>);</w:t>
            </w:r>
          </w:p>
          <w:p w14:paraId="7B5C1A0F" w14:textId="77777777" w:rsidR="00110B45" w:rsidRDefault="00110B45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64C3763" w14:textId="16E8C862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SRB.send(cas_NR_SRB_NasPdu_REQ(v_NGC_NASCellA, tsc_NR_RbId_SRB1, -, cs_NG_NAS_Request(tsc_SHT_IntegrityProtected_Ciphered, v_MsgToSend)));</w:t>
            </w:r>
          </w:p>
          <w:p w14:paraId="04F57FA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592EBD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f_NR5GC_RRC_Idle_Steps15_20(v_NGC_NASCellA, TESTMode_OFF, rrcConnectionRelease);</w:t>
            </w:r>
          </w:p>
          <w:p w14:paraId="71157D9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0800CD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f_NR_TestBody_Set(true);</w:t>
            </w:r>
          </w:p>
          <w:p w14:paraId="2B790E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fl_TC_9_1_9_6_Body();</w:t>
            </w:r>
          </w:p>
          <w:p w14:paraId="5E27D39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f_NR_TestBody_Set(false);</w:t>
            </w:r>
          </w:p>
          <w:p w14:paraId="38EDBD6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1387AE9A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Finish</w:t>
            </w:r>
          </w:p>
          <w:p w14:paraId="5741F46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f_NR_Postamble(v_NGC_NASCellA, STATE_CONNECTED_3A</w:t>
            </w:r>
            <w:r w:rsidRPr="00995760">
              <w:rPr>
                <w:rFonts w:ascii="Courier New" w:hAnsi="Courier New" w:cs="Courier New"/>
                <w:highlight w:val="yellow"/>
              </w:rPr>
              <w:t>, tsc_NR_RbId_SRB1);</w:t>
            </w:r>
          </w:p>
          <w:p w14:paraId="184AF96E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53D9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CB1F660" w14:textId="77777777" w:rsidR="008B560F" w:rsidRDefault="008B560F" w:rsidP="008B560F">
      <w:pPr>
        <w:rPr>
          <w:lang w:val="en-US"/>
        </w:rPr>
      </w:pPr>
    </w:p>
    <w:p w14:paraId="5245B397" w14:textId="679C2539" w:rsidR="008B560F" w:rsidRDefault="008B560F" w:rsidP="008B560F">
      <w:pPr>
        <w:pStyle w:val="Heading2"/>
      </w:pPr>
      <w:bookmarkStart w:id="11" w:name="_Toc118301089"/>
      <w:r>
        <w:t>2.2 Change 2</w:t>
      </w:r>
      <w:bookmarkEnd w:id="11"/>
    </w:p>
    <w:p w14:paraId="5707854A" w14:textId="77777777" w:rsidR="008B560F" w:rsidRPr="003374D3" w:rsidRDefault="008B560F" w:rsidP="008B560F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560F" w14:paraId="42AADDCF" w14:textId="77777777" w:rsidTr="00DA2966">
        <w:trPr>
          <w:trHeight w:val="447"/>
        </w:trPr>
        <w:tc>
          <w:tcPr>
            <w:tcW w:w="1985" w:type="dxa"/>
          </w:tcPr>
          <w:p w14:paraId="56915521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207BA663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137928">
              <w:rPr>
                <w:rFonts w:ascii="Courier New" w:hAnsi="Courier New" w:cs="Courier New"/>
              </w:rPr>
              <w:t>fl_TC_</w:t>
            </w:r>
            <w:r>
              <w:rPr>
                <w:rFonts w:ascii="Courier New" w:hAnsi="Courier New" w:cs="Courier New"/>
              </w:rPr>
              <w:t>9</w:t>
            </w:r>
            <w:r w:rsidRPr="00137928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1</w:t>
            </w:r>
            <w:r w:rsidRPr="00137928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9</w:t>
            </w:r>
            <w:r w:rsidRPr="00137928">
              <w:rPr>
                <w:rFonts w:ascii="Courier New" w:hAnsi="Courier New" w:cs="Courier New"/>
              </w:rPr>
              <w:t>_6_TestBody</w:t>
            </w:r>
          </w:p>
        </w:tc>
      </w:tr>
      <w:tr w:rsidR="008B560F" w14:paraId="5526AF69" w14:textId="77777777" w:rsidTr="00DA2966">
        <w:trPr>
          <w:trHeight w:val="452"/>
        </w:trPr>
        <w:tc>
          <w:tcPr>
            <w:tcW w:w="1985" w:type="dxa"/>
          </w:tcPr>
          <w:p w14:paraId="300C30BB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435BDDB" w14:textId="08A71DAA" w:rsidR="00110B45" w:rsidRDefault="00110B45" w:rsidP="001F2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the radio capability of the UE has changed, the UE will not include the NW-assigned UE radio capability ID in the REGISTRATION REQUEST at step 2 (also no UE radio capability ID was assigned during the preamble).</w:t>
            </w:r>
          </w:p>
          <w:p w14:paraId="357E9BAB" w14:textId="77777777" w:rsidR="008B560F" w:rsidRPr="001F230F" w:rsidRDefault="008B560F" w:rsidP="001F230F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8B560F" w14:paraId="130A8344" w14:textId="77777777" w:rsidTr="00DA2966">
        <w:tc>
          <w:tcPr>
            <w:tcW w:w="1985" w:type="dxa"/>
          </w:tcPr>
          <w:p w14:paraId="48242324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3D3CC39" w14:textId="77777777" w:rsidR="001F230F" w:rsidRDefault="008B560F" w:rsidP="001F230F">
            <w:pPr>
              <w:pStyle w:val="CRCoverPage"/>
              <w:spacing w:after="0"/>
              <w:rPr>
                <w:noProof/>
              </w:rPr>
            </w:pPr>
            <w:r w:rsidRPr="00593944">
              <w:rPr>
                <w:noProof/>
              </w:rPr>
              <w:t>Remove the check of UE Radio Capability ID at step 2</w:t>
            </w:r>
          </w:p>
          <w:p w14:paraId="5FC36242" w14:textId="77777777" w:rsidR="001F230F" w:rsidRDefault="001F230F" w:rsidP="001F230F">
            <w:pPr>
              <w:pStyle w:val="CRCoverPage"/>
              <w:spacing w:after="0"/>
              <w:rPr>
                <w:noProof/>
              </w:rPr>
            </w:pPr>
          </w:p>
          <w:p w14:paraId="2D64E74F" w14:textId="18B90A15" w:rsidR="001F230F" w:rsidRPr="00B0613A" w:rsidRDefault="001F230F" w:rsidP="001F230F">
            <w:pPr>
              <w:pStyle w:val="CRCoverPage"/>
              <w:spacing w:after="0"/>
              <w:rPr>
                <w:noProof/>
              </w:rPr>
            </w:pPr>
            <w:r w:rsidRPr="001F230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RAN5#97.</w:t>
            </w:r>
          </w:p>
        </w:tc>
      </w:tr>
      <w:tr w:rsidR="008B560F" w14:paraId="7D0E9399" w14:textId="77777777" w:rsidTr="00DA2966">
        <w:tc>
          <w:tcPr>
            <w:tcW w:w="1985" w:type="dxa"/>
          </w:tcPr>
          <w:p w14:paraId="155A78B6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4AD589A6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RACS_NR5GC</w:t>
            </w:r>
          </w:p>
        </w:tc>
      </w:tr>
      <w:tr w:rsidR="008B560F" w14:paraId="26AE068D" w14:textId="77777777" w:rsidTr="00DA2966">
        <w:tc>
          <w:tcPr>
            <w:tcW w:w="1985" w:type="dxa"/>
          </w:tcPr>
          <w:p w14:paraId="33413CC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8C69E26" w14:textId="77777777" w:rsidR="008B560F" w:rsidRDefault="008B560F" w:rsidP="00DA2966">
            <w:pPr>
              <w:rPr>
                <w:rFonts w:ascii="Arial" w:hAnsi="Arial"/>
                <w:highlight w:val="cyan"/>
              </w:rPr>
            </w:pPr>
          </w:p>
        </w:tc>
      </w:tr>
    </w:tbl>
    <w:p w14:paraId="7D3E1487" w14:textId="77777777" w:rsidR="008B560F" w:rsidRDefault="008B560F" w:rsidP="008B560F">
      <w:pPr>
        <w:rPr>
          <w:lang w:val="en-US"/>
        </w:rPr>
      </w:pPr>
    </w:p>
    <w:p w14:paraId="51A67FEB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4C424F8E" w14:textId="77777777" w:rsidTr="00DA2966">
        <w:tc>
          <w:tcPr>
            <w:tcW w:w="9855" w:type="dxa"/>
          </w:tcPr>
          <w:p w14:paraId="7B86446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>function fl_TC_9_1_9_6_Body() runs on NR5GC_PTC</w:t>
            </w:r>
          </w:p>
          <w:p w14:paraId="68FAB15A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{</w:t>
            </w:r>
          </w:p>
          <w:p w14:paraId="7472C1C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NR_CellId_Type v_NGC_NASCellA := f_NR5GC_MapNASCell(ngc_CellA, NG_AllCellsOnSamePLMN);</w:t>
            </w:r>
          </w:p>
          <w:p w14:paraId="7181DC3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GMM_MobilityInfo_Type v_GMM_MobilityInfo;</w:t>
            </w:r>
          </w:p>
          <w:p w14:paraId="1DE9346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NG_NAS_MSG_Indication_Type v_ReceivedMsg;</w:t>
            </w:r>
          </w:p>
          <w:p w14:paraId="168CC703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NG_NAS_DL_Message_Type v_MsgToSend;</w:t>
            </w:r>
          </w:p>
          <w:p w14:paraId="31BB854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NG_MobileIdentity v_GUTIToSend;</w:t>
            </w:r>
          </w:p>
          <w:p w14:paraId="01F49757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NG_NAS_GutiParameters_Type v_GutiParams;</w:t>
            </w:r>
          </w:p>
          <w:p w14:paraId="1F5E8DF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NAS_PlmnId v_PLMN;</w:t>
            </w:r>
          </w:p>
          <w:p w14:paraId="097920C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TrackingAreaCode v_TAC;</w:t>
            </w:r>
          </w:p>
          <w:p w14:paraId="06EAB62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NG_TrackingAreaIdList v_TAIList;</w:t>
            </w:r>
          </w:p>
          <w:p w14:paraId="7559C8E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07E5477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1" siclog@</w:t>
            </w:r>
          </w:p>
          <w:p w14:paraId="597B126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//Cause the UE to change the radio capability configuraiton.</w:t>
            </w:r>
          </w:p>
          <w:p w14:paraId="617DC39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f_UT_ChangeRAC_Id(UT);</w:t>
            </w:r>
          </w:p>
          <w:p w14:paraId="30C597A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</w:p>
          <w:p w14:paraId="2758B28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2" siclog@</w:t>
            </w:r>
          </w:p>
          <w:p w14:paraId="10C6718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lastRenderedPageBreak/>
              <w:t xml:space="preserve">    //Check: Does the UE transmit REGISTRATION REQUEST message including 'NG-RAN-RCU'? bit and the UE radio capability ID#1 (assigned during preamble)?</w:t>
            </w:r>
          </w:p>
          <w:p w14:paraId="27FD817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v_ReceivedMsg := f_NR_RRC_ConnEst_DefWithNas (v_NGC_NASCellA, tsc_NR_RRC_TI_Def, ?, tsc_SHT_IntegrityProtected);</w:t>
            </w:r>
          </w:p>
          <w:p w14:paraId="435C61A9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if (not f_Check_NG_RegistrationReqMsg (v_GMM_MobilityInfo, v_ReceivedMsg.Pdu, Mobility, -, -, -, -, -, -, -,</w:t>
            </w:r>
          </w:p>
          <w:p w14:paraId="4A1B6969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-, -, -, -, -, -, -, -, -, -,</w:t>
            </w:r>
          </w:p>
          <w:p w14:paraId="18A7B2E5" w14:textId="77777777" w:rsidR="008B560F" w:rsidRPr="00217587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-, -, -, -, -, cr_NG_Update ('1'B</w:t>
            </w:r>
            <w:r w:rsidRPr="00217587">
              <w:rPr>
                <w:rFonts w:ascii="Courier New" w:hAnsi="Courier New" w:cs="Courier New"/>
              </w:rPr>
              <w:t>)</w:t>
            </w:r>
            <w:r w:rsidRPr="00217587">
              <w:rPr>
                <w:rFonts w:ascii="Courier New" w:hAnsi="Courier New" w:cs="Courier New"/>
                <w:highlight w:val="yellow"/>
              </w:rPr>
              <w:t>, -, -, -, -,</w:t>
            </w:r>
          </w:p>
          <w:p w14:paraId="7486B52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  <w:highlight w:val="yellow"/>
              </w:rPr>
              <w:t xml:space="preserve">                                            -, cs_UERadioCapId('67'O, '01000000000010'O)</w:t>
            </w:r>
          </w:p>
          <w:p w14:paraId="6EE1BC8A" w14:textId="77777777" w:rsidR="008B560F" w:rsidRPr="001F230F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</w:t>
            </w:r>
            <w:r w:rsidRPr="001F230F">
              <w:rPr>
                <w:rFonts w:ascii="Courier New" w:hAnsi="Courier New" w:cs="Courier New"/>
              </w:rPr>
              <w:t>)) {</w:t>
            </w:r>
          </w:p>
          <w:p w14:paraId="650AECB2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F230F">
              <w:rPr>
                <w:rFonts w:ascii="Courier New" w:hAnsi="Courier New" w:cs="Courier New"/>
              </w:rPr>
              <w:t xml:space="preserve">      f_NR_SetVerdictFailOrInconc(__FILE__, __LINE__, "Registration Request Message Failed");</w:t>
            </w:r>
          </w:p>
          <w:p w14:paraId="6F275E8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}</w:t>
            </w:r>
          </w:p>
          <w:p w14:paraId="5462302B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f_NR_PreliminaryPass(__FILE__, __LINE__, "Step 2");</w:t>
            </w:r>
          </w:p>
          <w:p w14:paraId="55DEB44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BB67BF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v_PLMN := f_NR_Asn2Nas_PlmnId(f_NR_CellInfo_GetPLMN (v_NGC_NASCellA));</w:t>
            </w:r>
          </w:p>
          <w:p w14:paraId="02BE250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v_GutiParams := f_NR5GC_CellInfo_GetGutiParameters (v_NGC_NASCellA);</w:t>
            </w:r>
          </w:p>
          <w:p w14:paraId="539F0170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v_GUTIToSend := f_NG_GutiParameters2MobileIdentity (v_PLMN, v_GutiParams);</w:t>
            </w:r>
          </w:p>
          <w:p w14:paraId="1607109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v_TAC := f_NR_CellInfo_GetTAC (v_NGC_NASCellA);</w:t>
            </w:r>
          </w:p>
          <w:p w14:paraId="2815293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v_TAIList := cs_NG_TAIListNonConsecutive(v_PLMN, {bit2oct(v_TAC)});</w:t>
            </w:r>
          </w:p>
          <w:p w14:paraId="4EDBA03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</w:t>
            </w:r>
          </w:p>
          <w:p w14:paraId="5A9F1BE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3" siclog@</w:t>
            </w:r>
          </w:p>
          <w:p w14:paraId="24FE3B4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v_MsgToSend := f_Get_NG_RegistrationAcceptMsg (Mobility,</w:t>
            </w:r>
          </w:p>
          <w:p w14:paraId="483585E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v_GMM_MobilityInfo,</w:t>
            </w:r>
          </w:p>
          <w:p w14:paraId="48600BE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v_GUTIToSend,</w:t>
            </w:r>
          </w:p>
          <w:p w14:paraId="27B63E5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v_TAIList,</w:t>
            </w:r>
          </w:p>
          <w:p w14:paraId="158369A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6D77F1EB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D88B98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71438015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45959D5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17C2DCD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99E043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 -, cs_UERadioCapId('67'O, '01000000000001'O)</w:t>
            </w:r>
          </w:p>
          <w:p w14:paraId="2E144DA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);</w:t>
            </w:r>
          </w:p>
          <w:p w14:paraId="5BF2F44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SRB.send(cas_NR_SRB_NasPdu_REQ(v_NGC_NASCellA, tsc_NR_RbId_SRB1, -, cs_NG_NAS_Request(tsc_SHT_IntegrityProtected_Ciphered, v_MsgToSend)));</w:t>
            </w:r>
          </w:p>
          <w:p w14:paraId="12930D82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</w:p>
          <w:p w14:paraId="2E79FE6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"Steps 4" siclog@</w:t>
            </w:r>
          </w:p>
          <w:p w14:paraId="1921AEE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f_NR5GC_Registration_Complete(v_NGC_NASCellA);</w:t>
            </w:r>
          </w:p>
          <w:p w14:paraId="3C3EB213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995760">
              <w:rPr>
                <w:rFonts w:ascii="Courier New" w:hAnsi="Courier New" w:cs="Courier New"/>
              </w:rPr>
              <w:t xml:space="preserve">    } //End of fl_TC_9_1_9_6_Body</w:t>
            </w:r>
            <w:r w:rsidRPr="00137928">
              <w:rPr>
                <w:rFonts w:ascii="Courier New" w:hAnsi="Courier New" w:cs="Courier New"/>
              </w:rPr>
              <w:t>}</w:t>
            </w:r>
          </w:p>
        </w:tc>
      </w:tr>
    </w:tbl>
    <w:p w14:paraId="462BB1B8" w14:textId="042FAA21" w:rsidR="0015040D" w:rsidRDefault="0015040D" w:rsidP="0015040D"/>
    <w:p w14:paraId="6138B7C7" w14:textId="77777777" w:rsidR="001F230F" w:rsidRPr="0043309B" w:rsidRDefault="001F230F" w:rsidP="001F23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F230F" w14:paraId="32A75AF9" w14:textId="77777777" w:rsidTr="00DA2966">
        <w:tc>
          <w:tcPr>
            <w:tcW w:w="9855" w:type="dxa"/>
          </w:tcPr>
          <w:p w14:paraId="57EF323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17587">
              <w:rPr>
                <w:rFonts w:ascii="Courier New" w:hAnsi="Courier New" w:cs="Courier New"/>
              </w:rPr>
              <w:t>function fl_TC_9_1_9_6_Body() runs on NR5GC_PTC</w:t>
            </w:r>
          </w:p>
          <w:p w14:paraId="0E6681E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{</w:t>
            </w:r>
          </w:p>
          <w:p w14:paraId="0D91986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NR_CellId_Type v_NGC_NASCellA := f_NR5GC_MapNASCell(ngc_CellA, NG_AllCellsOnSamePLMN);</w:t>
            </w:r>
          </w:p>
          <w:p w14:paraId="258FED4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GMM_MobilityInfo_Type v_GMM_MobilityInfo;</w:t>
            </w:r>
          </w:p>
          <w:p w14:paraId="1D8E721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NG_NAS_MSG_Indication_Type v_ReceivedMsg;</w:t>
            </w:r>
          </w:p>
          <w:p w14:paraId="7CBAD5A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NG_NAS_DL_Message_Type v_MsgToSend;</w:t>
            </w:r>
          </w:p>
          <w:p w14:paraId="26A2916D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NG_MobileIdentity v_GUTIToSend;</w:t>
            </w:r>
          </w:p>
          <w:p w14:paraId="45B1D9E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NG_NAS_GutiParameters_Type v_GutiParams;</w:t>
            </w:r>
          </w:p>
          <w:p w14:paraId="5300CAC1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NAS_PlmnId v_PLMN;</w:t>
            </w:r>
          </w:p>
          <w:p w14:paraId="606F408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TrackingAreaCode v_TAC;</w:t>
            </w:r>
          </w:p>
          <w:p w14:paraId="270B62E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NG_TrackingAreaIdList v_TAIList;</w:t>
            </w:r>
          </w:p>
          <w:p w14:paraId="7ADDBB96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77265E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1" siclog@</w:t>
            </w:r>
          </w:p>
          <w:p w14:paraId="6ABB09E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//Cause the UE to change the radio capability configuraiton.</w:t>
            </w:r>
          </w:p>
          <w:p w14:paraId="2478DB36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f_UT_ChangeRAC_Id(UT);</w:t>
            </w:r>
          </w:p>
          <w:p w14:paraId="4B7E61B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4A784F3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2" siclog@</w:t>
            </w:r>
          </w:p>
          <w:p w14:paraId="0483329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//Check: Does the UE transmit REGISTRATION REQUEST message including 'NG-RAN-RCU'? bit and the UE radio capability ID#1 (assigned during preamble)?</w:t>
            </w:r>
          </w:p>
          <w:p w14:paraId="3837B2C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v_ReceivedMsg := f_NR_RRC_ConnEst_DefWithNas (v_NGC_NASCellA, tsc_NR_RRC_TI_Def, ?, tsc_SHT_IntegrityProtected);</w:t>
            </w:r>
          </w:p>
          <w:p w14:paraId="4BD153E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if (not f_Check_NG_RegistrationReqMsg (v_GMM_MobilityInfo, v_ReceivedMsg.Pdu, Mobility, -, -, -, -, -, -, -,</w:t>
            </w:r>
          </w:p>
          <w:p w14:paraId="388DA5A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-, -, -, -, -, -, -, -, -, -,</w:t>
            </w:r>
          </w:p>
          <w:p w14:paraId="2D19E45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-, -, -, -, -, cr_NG_Update ('1'B</w:t>
            </w:r>
            <w:r>
              <w:rPr>
                <w:rFonts w:ascii="Courier New" w:hAnsi="Courier New" w:cs="Courier New"/>
              </w:rPr>
              <w:t>)</w:t>
            </w:r>
          </w:p>
          <w:p w14:paraId="5559DF88" w14:textId="77777777" w:rsidR="001F230F" w:rsidRPr="001F230F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</w:t>
            </w:r>
            <w:r w:rsidRPr="001F230F">
              <w:rPr>
                <w:rFonts w:ascii="Courier New" w:hAnsi="Courier New" w:cs="Courier New"/>
              </w:rPr>
              <w:t>)) {</w:t>
            </w:r>
          </w:p>
          <w:p w14:paraId="73E13CE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F230F">
              <w:rPr>
                <w:rFonts w:ascii="Courier New" w:hAnsi="Courier New" w:cs="Courier New"/>
              </w:rPr>
              <w:t xml:space="preserve">      f_NR_SetVerdictFailOrInconc(__FILE__, __LINE__, "Registration Request Message Failed");</w:t>
            </w:r>
          </w:p>
          <w:p w14:paraId="22EA0AE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}</w:t>
            </w:r>
          </w:p>
          <w:p w14:paraId="07B07D4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f_NR_PreliminaryPass(__FILE__, __LINE__, "Step 2");</w:t>
            </w:r>
          </w:p>
          <w:p w14:paraId="18C4072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3354547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v_PLMN := f_NR_Asn2Nas_PlmnId(f_NR_CellInfo_GetPLMN (v_NGC_NASCellA));</w:t>
            </w:r>
          </w:p>
          <w:p w14:paraId="453A250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v_GutiParams := f_NR5GC_CellInfo_GetGutiParameters (v_NGC_NASCellA);</w:t>
            </w:r>
          </w:p>
          <w:p w14:paraId="62AAC99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v_GUTIToSend := f_NG_GutiParameters2MobileIdentity (v_PLMN, v_GutiParams);</w:t>
            </w:r>
          </w:p>
          <w:p w14:paraId="4D0590F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v_TAC := f_NR_CellInfo_GetTAC (v_NGC_NASCellA);</w:t>
            </w:r>
          </w:p>
          <w:p w14:paraId="6996E9A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v_TAIList := cs_NG_TAIListNonConsecutive(v_PLMN, {bit2oct(v_TAC)});</w:t>
            </w:r>
          </w:p>
          <w:p w14:paraId="5D8FC0E1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</w:t>
            </w:r>
          </w:p>
          <w:p w14:paraId="6EE75D9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3" siclog@</w:t>
            </w:r>
          </w:p>
          <w:p w14:paraId="3CFD57B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v_MsgToSend := f_Get_NG_RegistrationAcceptMsg (Mobility,</w:t>
            </w:r>
          </w:p>
          <w:p w14:paraId="5E1C0CBB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v_GMM_MobilityInfo,</w:t>
            </w:r>
          </w:p>
          <w:p w14:paraId="752153A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v_GUTIToSend,</w:t>
            </w:r>
          </w:p>
          <w:p w14:paraId="1A93E35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v_TAIList,</w:t>
            </w:r>
          </w:p>
          <w:p w14:paraId="36859C8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3ED2E70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3BF58DF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565362AA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57FD073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10AEC0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3B0D859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 -, cs_UERadioCapId('67'O, '01000000000001'O)</w:t>
            </w:r>
          </w:p>
          <w:p w14:paraId="10CB8CF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);</w:t>
            </w:r>
          </w:p>
          <w:p w14:paraId="6BEA8FCD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SRB.send(cas_NR_SRB_NasPdu_REQ(v_NGC_NASCellA, tsc_NR_RbId_SRB1, -, cs_NG_NAS_Request(tsc_SHT_IntegrityProtected_Ciphered, v_MsgToSend)));</w:t>
            </w:r>
          </w:p>
          <w:p w14:paraId="209BA9A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</w:p>
          <w:p w14:paraId="0EC8410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"Steps 4" siclog@</w:t>
            </w:r>
          </w:p>
          <w:p w14:paraId="3372E5A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f_NR5GC_Registration_Complete(v_NGC_NASCellA);</w:t>
            </w:r>
          </w:p>
          <w:p w14:paraId="59E14881" w14:textId="77777777" w:rsidR="001F230F" w:rsidRPr="00BB6AB8" w:rsidRDefault="001F23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217587">
              <w:rPr>
                <w:rFonts w:ascii="Courier New" w:hAnsi="Courier New" w:cs="Courier New"/>
              </w:rPr>
              <w:t xml:space="preserve">    } //End of fl_TC_9_1_9_6_Body</w:t>
            </w:r>
          </w:p>
        </w:tc>
      </w:tr>
    </w:tbl>
    <w:p w14:paraId="5959E1B1" w14:textId="77777777" w:rsidR="001F230F" w:rsidRDefault="001F230F" w:rsidP="001F230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18301090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4BD04E23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015316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18301091"/>
      <w:r w:rsidRPr="00854C55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3F4DE0CB" w14:textId="2FE28A93" w:rsidR="00007D89" w:rsidRPr="00954EDD" w:rsidRDefault="00173BE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18301092"/>
      <w:r w:rsidRPr="00173BE9">
        <w:rPr>
          <w:rFonts w:cs="Arial"/>
          <w:b/>
        </w:rPr>
        <w:t>Samsung SM-G996B</w:t>
      </w:r>
      <w:bookmarkEnd w:id="20"/>
    </w:p>
    <w:p w14:paraId="29B59B52" w14:textId="4CF1FB7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173BE9" w:rsidRPr="00173BE9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EC0B7F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173BE9">
        <w:t>9_1_9_</w:t>
      </w:r>
      <w:r w:rsidR="008B560F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7C40A1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>
        <w:rPr>
          <w:rFonts w:cs="Arial"/>
        </w:rPr>
        <w:t>9_1_9_</w:t>
      </w:r>
      <w:r w:rsidR="008B560F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18301093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66B0EE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12</w:t>
            </w:r>
            <w:r w:rsidR="008B560F">
              <w:rPr>
                <w:rFonts w:cs="Arial"/>
                <w:b/>
                <w:sz w:val="18"/>
              </w:rPr>
              <w:t>52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CE0F7F" w:rsidRPr="00CE0F7F">
              <w:rPr>
                <w:rFonts w:cs="Arial"/>
                <w:b/>
                <w:sz w:val="18"/>
              </w:rPr>
              <w:t xml:space="preserve">NR5GC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 5GMM Rel-16 RACS test case 9.1.9.</w:t>
            </w:r>
            <w:r w:rsidR="008B560F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5023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7071862">
    <w:abstractNumId w:val="5"/>
  </w:num>
  <w:num w:numId="3" w16cid:durableId="49378584">
    <w:abstractNumId w:val="1"/>
  </w:num>
  <w:num w:numId="4" w16cid:durableId="15741264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851580">
    <w:abstractNumId w:val="10"/>
  </w:num>
  <w:num w:numId="6" w16cid:durableId="1548492610">
    <w:abstractNumId w:val="7"/>
  </w:num>
  <w:num w:numId="7" w16cid:durableId="1840660722">
    <w:abstractNumId w:val="4"/>
  </w:num>
  <w:num w:numId="8" w16cid:durableId="1235627466">
    <w:abstractNumId w:val="12"/>
  </w:num>
  <w:num w:numId="9" w16cid:durableId="2038769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88069174">
    <w:abstractNumId w:val="9"/>
  </w:num>
  <w:num w:numId="11" w16cid:durableId="1573924052">
    <w:abstractNumId w:val="6"/>
  </w:num>
  <w:num w:numId="12" w16cid:durableId="233123303">
    <w:abstractNumId w:val="0"/>
  </w:num>
  <w:num w:numId="13" w16cid:durableId="350031719">
    <w:abstractNumId w:val="3"/>
  </w:num>
  <w:num w:numId="14" w16cid:durableId="1970433627">
    <w:abstractNumId w:val="11"/>
  </w:num>
  <w:num w:numId="15" w16cid:durableId="279848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C40DF"/>
    <w:rsid w:val="001D46C8"/>
    <w:rsid w:val="001E41F3"/>
    <w:rsid w:val="001E790C"/>
    <w:rsid w:val="001F230F"/>
    <w:rsid w:val="002313D0"/>
    <w:rsid w:val="002474B1"/>
    <w:rsid w:val="0026004D"/>
    <w:rsid w:val="002640DD"/>
    <w:rsid w:val="00275D12"/>
    <w:rsid w:val="00284FEB"/>
    <w:rsid w:val="002860C4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87FB5"/>
    <w:rsid w:val="00592D74"/>
    <w:rsid w:val="005972AE"/>
    <w:rsid w:val="005D5B00"/>
    <w:rsid w:val="005E2C44"/>
    <w:rsid w:val="00601DEF"/>
    <w:rsid w:val="00611656"/>
    <w:rsid w:val="00621188"/>
    <w:rsid w:val="006257ED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626E7"/>
    <w:rsid w:val="00870EE7"/>
    <w:rsid w:val="008863B9"/>
    <w:rsid w:val="00886692"/>
    <w:rsid w:val="00895872"/>
    <w:rsid w:val="008A0D7B"/>
    <w:rsid w:val="008A45A6"/>
    <w:rsid w:val="008B560F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5026"/>
    <w:rsid w:val="00CC68D0"/>
    <w:rsid w:val="00CE0F7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464</TotalTime>
  <Pages>8</Pages>
  <Words>1253</Words>
  <Characters>13359</Characters>
  <Application>Microsoft Office Word</Application>
  <DocSecurity>0</DocSecurity>
  <Lines>111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92</cp:revision>
  <cp:lastPrinted>1900-01-01T00:00:00Z</cp:lastPrinted>
  <dcterms:created xsi:type="dcterms:W3CDTF">2022-01-24T16:23:00Z</dcterms:created>
  <dcterms:modified xsi:type="dcterms:W3CDTF">2023-02-20T14:23:00Z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