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40F2" w14:textId="77777777" w:rsidR="00B12A77" w:rsidRDefault="00B12A77" w:rsidP="00B12A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R5s230176</w:t>
      </w:r>
      <w:r>
        <w:rPr>
          <w:b/>
          <w:i/>
          <w:noProof/>
          <w:sz w:val="28"/>
        </w:rPr>
        <w:fldChar w:fldCharType="end"/>
      </w:r>
    </w:p>
    <w:p w14:paraId="559856DC" w14:textId="77777777" w:rsidR="00B12A77" w:rsidRDefault="00B12A77" w:rsidP="00B12A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A77" w14:paraId="1E5E9878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12AF" w14:textId="77777777" w:rsidR="00B12A77" w:rsidRDefault="00B12A77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2A77" w14:paraId="1E441A52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C05B7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A77" w14:paraId="19B0F1E3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714A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1A3907BF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43C4850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EFD68" w14:textId="77777777" w:rsidR="00B12A77" w:rsidRPr="00410371" w:rsidRDefault="00B12A77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3C382D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3F56F" w14:textId="77777777" w:rsidR="00B12A77" w:rsidRPr="00410371" w:rsidRDefault="00B12A77" w:rsidP="00F675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2B6A0E" w14:textId="77777777" w:rsidR="00B12A77" w:rsidRDefault="00B12A77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086E8" w14:textId="77777777" w:rsidR="00B12A77" w:rsidRPr="00410371" w:rsidRDefault="00B12A77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945ABB" w14:textId="77777777" w:rsidR="00B12A77" w:rsidRDefault="00B12A77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999B6" w14:textId="77777777" w:rsidR="00B12A77" w:rsidRPr="00410371" w:rsidRDefault="00B12A77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ADCE5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09842877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F9F7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5E08B4F4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10565" w14:textId="77777777" w:rsidR="00B12A77" w:rsidRPr="00F25D98" w:rsidRDefault="00B12A77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A77" w14:paraId="60BBA884" w14:textId="77777777" w:rsidTr="00F6751A">
        <w:tc>
          <w:tcPr>
            <w:tcW w:w="9641" w:type="dxa"/>
            <w:gridSpan w:val="9"/>
          </w:tcPr>
          <w:p w14:paraId="0F12D680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CBCC0" w14:textId="77777777" w:rsidR="00B12A77" w:rsidRDefault="00B12A77" w:rsidP="00B12A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A77" w14:paraId="5FF796A7" w14:textId="77777777" w:rsidTr="00F6751A">
        <w:tc>
          <w:tcPr>
            <w:tcW w:w="2835" w:type="dxa"/>
          </w:tcPr>
          <w:p w14:paraId="2721E1B3" w14:textId="77777777" w:rsidR="00B12A77" w:rsidRDefault="00B12A77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C629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F67DD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2C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05945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D7426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DA59A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6EFF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D913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5B5BF6" w14:textId="77777777" w:rsidR="00B12A77" w:rsidRDefault="00B12A77" w:rsidP="00B12A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A77" w14:paraId="71FBAAA9" w14:textId="77777777" w:rsidTr="00F6751A">
        <w:tc>
          <w:tcPr>
            <w:tcW w:w="9640" w:type="dxa"/>
            <w:gridSpan w:val="11"/>
          </w:tcPr>
          <w:p w14:paraId="23E3B74C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4426C847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EFD3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62A6F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cdr_NR5GC_UENetworkCap_N1Disabled</w:t>
            </w:r>
            <w:r>
              <w:fldChar w:fldCharType="end"/>
            </w:r>
          </w:p>
        </w:tc>
      </w:tr>
      <w:tr w:rsidR="00B12A77" w14:paraId="615C0DCB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EDE3179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CB51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9E10F3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38A07C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A2243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12A77" w14:paraId="05E67F53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A10ED7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3072A" w14:textId="50B10834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2A77" w14:paraId="1ACD403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6AF34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EFEA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035CAFB4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F2634A2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E07D7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3F868B" w14:textId="77777777" w:rsidR="00B12A77" w:rsidRDefault="00B12A77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9484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C393" w14:textId="4B88208F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12A77" w14:paraId="0318A87A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5CD42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DD404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0B8DB3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7C36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2002C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EFAE85D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40BA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04D35" w14:textId="77777777" w:rsidR="00B12A77" w:rsidRDefault="00B12A77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EA991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C0C2B" w14:textId="77777777" w:rsidR="00B12A77" w:rsidRDefault="00B12A77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BCE6C" w14:textId="77777777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12A77" w14:paraId="61797666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B11D8A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70462" w14:textId="77777777" w:rsidR="00B12A77" w:rsidRDefault="00B12A77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007DB" w14:textId="77777777" w:rsidR="00B12A77" w:rsidRDefault="00B12A77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A37BE" w14:textId="77777777" w:rsidR="00B12A77" w:rsidRPr="007C2097" w:rsidRDefault="00B12A77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2A77" w14:paraId="03CCE69E" w14:textId="77777777" w:rsidTr="00F6751A">
        <w:tc>
          <w:tcPr>
            <w:tcW w:w="1843" w:type="dxa"/>
          </w:tcPr>
          <w:p w14:paraId="0BC002FF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F9F3E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A9A466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7EDC0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03281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004E4F57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6733A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3928BAFD" w14:textId="44BF61DF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B12A77" w14:paraId="0752AEC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B32EF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DD509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7B3885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19CF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C3EE" w14:textId="7D1A7C2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B12A77" w14:paraId="66A455D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1FCEC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0ADB2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5BDE76F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DA3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96A43" w14:textId="7C19E3B1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B12A77" w14:paraId="124FC1D0" w14:textId="77777777" w:rsidTr="00F6751A">
        <w:tc>
          <w:tcPr>
            <w:tcW w:w="2694" w:type="dxa"/>
            <w:gridSpan w:val="2"/>
          </w:tcPr>
          <w:p w14:paraId="0086A77E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4445F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81A118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B0A94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18437" w14:textId="08410380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B12A77" w14:paraId="18AF15DB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EBF22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74E9A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26C0D83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636F9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79BB8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D8A3B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CCF9A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51C71" w14:textId="7777777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020CB75C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2B20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BBC3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42664" w14:textId="1954183F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1C283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002EA" w14:textId="4055EFCE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7C128BA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EAB6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31AFD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48B4" w14:textId="4A32D518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517B4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B26F6" w14:textId="3BDD9438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22AAF7E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48CD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9D715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D2F27" w14:textId="334A4E59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69B92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B16EB" w14:textId="3E8BEEC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3733489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56483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DB847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73BBF47B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4D00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D6A18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A77" w:rsidRPr="008863B9" w14:paraId="327C4A10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03C1" w14:textId="77777777" w:rsidR="00B12A77" w:rsidRPr="008863B9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FBA56" w14:textId="77777777" w:rsidR="00B12A77" w:rsidRPr="008863B9" w:rsidRDefault="00B12A77" w:rsidP="00B12A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A77" w14:paraId="3DB9316D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212F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E6EB0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25447873"/>
      <w:bookmarkStart w:id="3" w:name="_Toc127786244"/>
      <w:r>
        <w:rPr>
          <w:rStyle w:val="Emphasis"/>
          <w:rFonts w:ascii="Arial" w:hAnsi="Arial" w:cs="Arial"/>
        </w:rPr>
        <w:lastRenderedPageBreak/>
        <w:t>Table of Contents</w:t>
      </w:r>
      <w:bookmarkEnd w:id="2"/>
      <w:bookmarkEnd w:id="3"/>
    </w:p>
    <w:p w14:paraId="49622A90" w14:textId="043AB06E" w:rsidR="002B22A7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22A7" w:rsidRPr="00FC5702">
        <w:rPr>
          <w:rFonts w:ascii="Arial" w:hAnsi="Arial" w:cs="Arial"/>
          <w:i/>
          <w:iCs/>
        </w:rPr>
        <w:t>Table of Contents</w:t>
      </w:r>
      <w:r w:rsidR="002B22A7">
        <w:tab/>
      </w:r>
      <w:r w:rsidR="002B22A7">
        <w:fldChar w:fldCharType="begin"/>
      </w:r>
      <w:r w:rsidR="002B22A7">
        <w:instrText xml:space="preserve"> PAGEREF _Toc127786244 \h </w:instrText>
      </w:r>
      <w:r w:rsidR="002B22A7">
        <w:fldChar w:fldCharType="separate"/>
      </w:r>
      <w:r w:rsidR="002B22A7">
        <w:t>2</w:t>
      </w:r>
      <w:r w:rsidR="002B22A7">
        <w:fldChar w:fldCharType="end"/>
      </w:r>
    </w:p>
    <w:p w14:paraId="5607A4B0" w14:textId="6C8B1DE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_Toc127786245 \h </w:instrText>
      </w:r>
      <w:r>
        <w:fldChar w:fldCharType="separate"/>
      </w:r>
      <w:r>
        <w:t>2</w:t>
      </w:r>
      <w:r>
        <w:fldChar w:fldCharType="end"/>
      </w:r>
    </w:p>
    <w:p w14:paraId="7E45CDA0" w14:textId="0A5CC45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_Toc127786246 \h </w:instrText>
      </w:r>
      <w:r>
        <w:fldChar w:fldCharType="separate"/>
      </w:r>
      <w:r>
        <w:t>2</w:t>
      </w:r>
      <w:r>
        <w:fldChar w:fldCharType="end"/>
      </w:r>
    </w:p>
    <w:p w14:paraId="56EE5D39" w14:textId="2BCCECF4" w:rsidR="002B22A7" w:rsidRDefault="002B22A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C57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C5702">
        <w:rPr>
          <w:b/>
        </w:rPr>
        <w:t>cdr_NR5GC_UENetworkCap_N1Disabled</w:t>
      </w:r>
      <w:r>
        <w:tab/>
      </w:r>
      <w:r>
        <w:fldChar w:fldCharType="begin"/>
      </w:r>
      <w:r>
        <w:instrText xml:space="preserve"> PAGEREF _Toc127786247 \h </w:instrText>
      </w:r>
      <w:r>
        <w:fldChar w:fldCharType="separate"/>
      </w:r>
      <w:r>
        <w:t>2</w:t>
      </w:r>
      <w:r>
        <w:fldChar w:fldCharType="end"/>
      </w:r>
    </w:p>
    <w:p w14:paraId="0A8A2008" w14:textId="60B98CFA" w:rsidR="00FF5FC7" w:rsidRDefault="00647F8D" w:rsidP="00FF5FC7">
      <w:pPr>
        <w:pStyle w:val="TOC1"/>
      </w:pPr>
      <w:r>
        <w:rPr>
          <w:rFonts w:cs="Arial"/>
        </w:rPr>
        <w:fldChar w:fldCharType="end"/>
      </w:r>
      <w:r w:rsidR="00FF5FC7">
        <w:rPr>
          <w:rFonts w:cs="Arial"/>
        </w:rPr>
        <w:fldChar w:fldCharType="begin"/>
      </w:r>
      <w:r w:rsidR="00FF5FC7">
        <w:rPr>
          <w:rFonts w:cs="Arial"/>
        </w:rPr>
        <w:instrText xml:space="preserve"> TOC \o "1-3" </w:instrText>
      </w:r>
      <w:r w:rsidR="00FF5FC7">
        <w:rPr>
          <w:rFonts w:cs="Arial"/>
        </w:rPr>
        <w:fldChar w:fldCharType="separate"/>
      </w:r>
    </w:p>
    <w:p w14:paraId="4C02BFEE" w14:textId="77777777" w:rsidR="00FF5FC7" w:rsidRPr="006E4704" w:rsidRDefault="00FF5FC7" w:rsidP="00FF5FC7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Pr="00717316">
        <w:rPr>
          <w:rFonts w:cs="Arial"/>
          <w:b/>
          <w:lang w:eastAsia="ja-JP"/>
        </w:rPr>
        <w:t xml:space="preserve"> </w:t>
      </w: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512229"/>
      <w:bookmarkStart w:id="19" w:name="_Toc114545017"/>
      <w:bookmarkStart w:id="20" w:name="_Toc114566506"/>
      <w:bookmarkStart w:id="21" w:name="_Toc114575225"/>
      <w:bookmarkStart w:id="22" w:name="_Toc114595884"/>
      <w:bookmarkStart w:id="23" w:name="_Toc114650955"/>
      <w:bookmarkStart w:id="24" w:name="_Toc114719834"/>
      <w:bookmarkStart w:id="25" w:name="_Toc114720501"/>
      <w:bookmarkStart w:id="26" w:name="_Toc114767867"/>
      <w:bookmarkStart w:id="27" w:name="_Toc114768623"/>
      <w:bookmarkStart w:id="28" w:name="_Toc114769718"/>
      <w:bookmarkStart w:id="29" w:name="_Toc114852799"/>
      <w:bookmarkStart w:id="30" w:name="_Toc115427994"/>
      <w:bookmarkStart w:id="31" w:name="_Toc116028725"/>
      <w:bookmarkStart w:id="32" w:name="_Toc116301627"/>
      <w:bookmarkStart w:id="33" w:name="_Toc116481402"/>
      <w:bookmarkStart w:id="34" w:name="_Toc123924684"/>
      <w:bookmarkStart w:id="35" w:name="_Toc124763656"/>
      <w:bookmarkStart w:id="36" w:name="_Toc125447874"/>
      <w:bookmarkStart w:id="37" w:name="_Hlk116565148"/>
      <w:bookmarkStart w:id="38" w:name="_Hlk114649573"/>
      <w:bookmarkStart w:id="39" w:name="_Hlk107318485"/>
      <w:bookmarkStart w:id="40" w:name="_Toc127786245"/>
      <w:r w:rsidRPr="006E4704">
        <w:rPr>
          <w:rFonts w:cs="Arial"/>
          <w:b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0"/>
    </w:p>
    <w:p w14:paraId="2089EB6C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66195F88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672C150" w14:textId="77777777" w:rsidR="00FF5FC7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25447875"/>
      <w:bookmarkStart w:id="44" w:name="_Toc127786246"/>
      <w:bookmarkEnd w:id="37"/>
      <w:bookmarkEnd w:id="38"/>
      <w:bookmarkEnd w:id="39"/>
      <w:r>
        <w:rPr>
          <w:b/>
        </w:rPr>
        <w:t>Corrections required</w:t>
      </w:r>
      <w:bookmarkEnd w:id="41"/>
      <w:bookmarkEnd w:id="42"/>
      <w:bookmarkEnd w:id="43"/>
      <w:bookmarkEnd w:id="44"/>
    </w:p>
    <w:p w14:paraId="56B5B225" w14:textId="7F517A76" w:rsidR="00647F8D" w:rsidRDefault="00B933FF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5447876"/>
      <w:bookmarkStart w:id="46" w:name="_Toc127786247"/>
      <w:r w:rsidRPr="00B933FF">
        <w:rPr>
          <w:b/>
        </w:rPr>
        <w:t>cdr_NR5GC_UENetworkCap_N1Disabled</w:t>
      </w:r>
      <w:bookmarkEnd w:id="45"/>
      <w:bookmarkEnd w:id="4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DBAF083" w:rsidR="00647F8D" w:rsidRPr="00E40CB8" w:rsidRDefault="00B933FF" w:rsidP="00607FC7">
            <w:pPr>
              <w:pStyle w:val="CRCoverPage"/>
              <w:spacing w:after="0"/>
              <w:rPr>
                <w:noProof/>
              </w:rPr>
            </w:pPr>
            <w:r w:rsidRPr="00B933FF">
              <w:rPr>
                <w:noProof/>
              </w:rPr>
              <w:t>cdr_NR5GC_UENetworkCap_N1Disabled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6CF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36F7B133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5CEBD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02ABC4B8" w14:textId="11E90101" w:rsidR="00684BE0" w:rsidRPr="00310CD9" w:rsidRDefault="00B933FF" w:rsidP="00B933F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3529DDD0" w:rsidR="00310CD9" w:rsidRPr="009E52D1" w:rsidRDefault="00B933FF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E0225F1" w:rsidR="00310CD9" w:rsidRDefault="00B933FF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>Eutra38_NR5GCProcedures.ttcn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310CD9" w:rsidRDefault="00310CD9" w:rsidP="00310CD9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04F2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>template (present) UE_NetworkCap cdr_NR5GC_UENetworkCap_N1Disabled (template (omit) IEI8_Type p_IEI)</w:t>
            </w:r>
          </w:p>
          <w:p w14:paraId="5528BBBE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cr_UENetworkCap_Any :=</w:t>
            </w:r>
          </w:p>
          <w:p w14:paraId="16B7538D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120D0571" w14:textId="111B0671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cIoT_proSeCap := ('1'B &amp; ? length (7)),</w:t>
            </w:r>
          </w:p>
          <w:p w14:paraId="189682E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09D33709" w14:textId="61281934" w:rsidR="00647F8D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235F5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>template (present) UE_NetworkCap cdr_NR5GC_UENetworkCap_N1Disabled (template (omit) IEI8_Type p_IEI)</w:t>
            </w:r>
          </w:p>
          <w:p w14:paraId="07FCC23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cr_UENetworkCap_Any :=</w:t>
            </w:r>
          </w:p>
          <w:p w14:paraId="06B2582C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02ED5453" w14:textId="28991089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lastRenderedPageBreak/>
              <w:t xml:space="preserve">    </w:t>
            </w:r>
            <w:r w:rsidRPr="00B933FF">
              <w:rPr>
                <w:rFonts w:ascii="Arial" w:hAnsi="Arial"/>
                <w:highlight w:val="yellow"/>
                <w:lang w:eastAsia="en-GB"/>
              </w:rPr>
              <w:t xml:space="preserve">//WA#11_1_7 </w:t>
            </w:r>
            <w:r w:rsidRPr="00B933FF">
              <w:rPr>
                <w:rFonts w:ascii="Arial" w:hAnsi="Arial"/>
                <w:highlight w:val="yellow"/>
                <w:lang w:eastAsia="en-GB"/>
              </w:rPr>
              <w:t xml:space="preserve">COMMENTED OUT </w:t>
            </w:r>
            <w:r w:rsidRPr="00B933FF">
              <w:rPr>
                <w:rFonts w:ascii="Arial" w:hAnsi="Arial"/>
                <w:highlight w:val="yellow"/>
                <w:lang w:eastAsia="en-GB"/>
              </w:rPr>
              <w:t>cIoT_proSeCap := ('1'B &amp; ? length (7)),</w:t>
            </w:r>
          </w:p>
          <w:p w14:paraId="65C89A7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1AC4730C" w14:textId="5BD9B3EC" w:rsidR="001D786B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sectPr w:rsidR="001D786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469E0" w14:textId="77777777" w:rsidR="00752E8A" w:rsidRDefault="00752E8A">
      <w:r>
        <w:separator/>
      </w:r>
    </w:p>
  </w:endnote>
  <w:endnote w:type="continuationSeparator" w:id="0">
    <w:p w14:paraId="3928AD4E" w14:textId="77777777" w:rsidR="00752E8A" w:rsidRDefault="0075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08A2" w14:textId="77777777" w:rsidR="0037092D" w:rsidRDefault="00370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D38C9" w14:textId="77777777" w:rsidR="0037092D" w:rsidRDefault="00370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9C7E" w14:textId="77777777" w:rsidR="0037092D" w:rsidRDefault="00370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059F9" w14:textId="77777777" w:rsidR="00752E8A" w:rsidRDefault="00752E8A">
      <w:r>
        <w:separator/>
      </w:r>
    </w:p>
  </w:footnote>
  <w:footnote w:type="continuationSeparator" w:id="0">
    <w:p w14:paraId="26AC0B8D" w14:textId="77777777" w:rsidR="00752E8A" w:rsidRDefault="00752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1"/>
  </w:num>
  <w:num w:numId="6">
    <w:abstractNumId w:val="14"/>
  </w:num>
  <w:num w:numId="7">
    <w:abstractNumId w:val="19"/>
  </w:num>
  <w:num w:numId="8">
    <w:abstractNumId w:val="4"/>
  </w:num>
  <w:num w:numId="9">
    <w:abstractNumId w:val="12"/>
  </w:num>
  <w:num w:numId="10">
    <w:abstractNumId w:val="7"/>
  </w:num>
  <w:num w:numId="11">
    <w:abstractNumId w:val="3"/>
  </w:num>
  <w:num w:numId="12">
    <w:abstractNumId w:val="18"/>
  </w:num>
  <w:num w:numId="13">
    <w:abstractNumId w:val="8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364A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2A7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5BDB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092D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85C1D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2E8A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29E1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2A77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3FF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AB8E1-2C2E-4D9A-B659-E5EDB5A3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1900-01-01T08:00:00Z</cp:lastPrinted>
  <dcterms:created xsi:type="dcterms:W3CDTF">2023-01-24T10:16:00Z</dcterms:created>
  <dcterms:modified xsi:type="dcterms:W3CDTF">2023-02-20T12:08:00Z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