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3164F" w14:textId="77777777" w:rsidR="00234822" w:rsidRDefault="00234822" w:rsidP="0023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R5s230173</w:t>
      </w:r>
      <w:r>
        <w:rPr>
          <w:b/>
          <w:i/>
          <w:noProof/>
          <w:sz w:val="28"/>
        </w:rPr>
        <w:fldChar w:fldCharType="end"/>
      </w:r>
    </w:p>
    <w:p w14:paraId="7DEBC743" w14:textId="77777777" w:rsidR="00234822" w:rsidRDefault="00234822" w:rsidP="0023482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4822" w14:paraId="4579D917" w14:textId="77777777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84B33" w14:textId="77777777" w:rsidR="00234822" w:rsidRDefault="00234822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4822" w14:paraId="441FAD39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A20F8" w14:textId="77777777" w:rsidR="00234822" w:rsidRDefault="00234822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4822" w14:paraId="1322E0D8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498A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6B4E993D" w14:textId="77777777" w:rsidTr="00F6751A">
        <w:tc>
          <w:tcPr>
            <w:tcW w:w="142" w:type="dxa"/>
            <w:tcBorders>
              <w:left w:val="single" w:sz="4" w:space="0" w:color="auto"/>
            </w:tcBorders>
          </w:tcPr>
          <w:p w14:paraId="3C186A4D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B2EFC8" w14:textId="77777777" w:rsidR="00234822" w:rsidRPr="00410371" w:rsidRDefault="00234822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A57D08" w14:textId="77777777" w:rsidR="00234822" w:rsidRDefault="00234822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BA90A6" w14:textId="77777777" w:rsidR="00234822" w:rsidRPr="00410371" w:rsidRDefault="00234822" w:rsidP="00F675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4BE3A1" w14:textId="77777777" w:rsidR="00234822" w:rsidRDefault="00234822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88195" w14:textId="77777777" w:rsidR="00234822" w:rsidRPr="00410371" w:rsidRDefault="00234822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40391F" w14:textId="77777777" w:rsidR="00234822" w:rsidRDefault="00234822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DC4E2D" w14:textId="77777777" w:rsidR="00234822" w:rsidRPr="00410371" w:rsidRDefault="00234822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AFEE1D" w14:textId="77777777" w:rsidR="00234822" w:rsidRDefault="00234822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234822" w14:paraId="24F61256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996AC" w14:textId="77777777" w:rsidR="00234822" w:rsidRDefault="00234822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234822" w14:paraId="62607489" w14:textId="77777777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A3C85" w14:textId="77777777" w:rsidR="00234822" w:rsidRPr="00F25D98" w:rsidRDefault="00234822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4822" w14:paraId="6ACFDA6B" w14:textId="77777777" w:rsidTr="00F6751A">
        <w:tc>
          <w:tcPr>
            <w:tcW w:w="9641" w:type="dxa"/>
            <w:gridSpan w:val="9"/>
          </w:tcPr>
          <w:p w14:paraId="29638AC8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B2AD0" w14:textId="77777777" w:rsidR="00234822" w:rsidRDefault="00234822" w:rsidP="00234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4822" w14:paraId="03B2EA73" w14:textId="77777777" w:rsidTr="00F6751A">
        <w:tc>
          <w:tcPr>
            <w:tcW w:w="2835" w:type="dxa"/>
          </w:tcPr>
          <w:p w14:paraId="38A655CA" w14:textId="77777777" w:rsidR="00234822" w:rsidRDefault="00234822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35F342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C212C1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F8C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091A3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FE165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6DD56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60E3F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D7735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D8E81E" w14:textId="77777777" w:rsidR="00234822" w:rsidRDefault="00234822" w:rsidP="00234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4822" w14:paraId="2A377F41" w14:textId="77777777" w:rsidTr="00F6751A">
        <w:tc>
          <w:tcPr>
            <w:tcW w:w="9640" w:type="dxa"/>
            <w:gridSpan w:val="11"/>
          </w:tcPr>
          <w:p w14:paraId="794D6C0F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1D422408" w14:textId="77777777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199823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E410C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f_TC_7_1_6_4_EUTRA</w:t>
            </w:r>
            <w:r>
              <w:fldChar w:fldCharType="end"/>
            </w:r>
          </w:p>
        </w:tc>
      </w:tr>
      <w:tr w:rsidR="00234822" w14:paraId="17FF0F40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0D6D0301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8E467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69ABC7F8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2EF8B6D5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AE625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34822" w14:paraId="2EA426E2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7E236D93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FA39A" w14:textId="676A9462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34822" w14:paraId="1622C135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6A748111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868A2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42890022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4E5AC420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22F078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6FF433" w14:textId="77777777" w:rsidR="00234822" w:rsidRDefault="00234822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22BE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9A12D" w14:textId="2F163ED3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34822" w14:paraId="22DC986C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1CD6E874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A06448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41C8F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88447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7419A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0B5061DC" w14:textId="77777777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03B28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7A31CA" w14:textId="77777777" w:rsidR="00234822" w:rsidRDefault="00234822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4FE6D" w14:textId="77777777" w:rsidR="00234822" w:rsidRDefault="00234822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198F5" w14:textId="77777777" w:rsidR="00234822" w:rsidRDefault="00234822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59E22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34822" w14:paraId="35574D4D" w14:textId="77777777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C6F0CB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0543E" w14:textId="77777777" w:rsidR="00234822" w:rsidRDefault="00234822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7CA6B6" w14:textId="77777777" w:rsidR="00234822" w:rsidRDefault="00234822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48C4D" w14:textId="77777777" w:rsidR="00234822" w:rsidRPr="007C2097" w:rsidRDefault="00234822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4822" w14:paraId="34D45F3D" w14:textId="77777777" w:rsidTr="00F6751A">
        <w:tc>
          <w:tcPr>
            <w:tcW w:w="1843" w:type="dxa"/>
          </w:tcPr>
          <w:p w14:paraId="713D48F4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4AB81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3A24AF90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665CD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E275" w14:textId="77777777" w:rsidR="00234822" w:rsidRPr="00234822" w:rsidRDefault="00234822" w:rsidP="002348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 xml:space="preserve">In TDD Mode, at Step 9, the return value of the function f_DRX_NormalSF would be negative due to parameter p_CountY being set to 0, while it is expected to be an integer (0…infinity). </w:t>
            </w:r>
          </w:p>
          <w:p w14:paraId="00AEB105" w14:textId="77777777" w:rsidR="00234822" w:rsidRPr="00234822" w:rsidRDefault="00234822" w:rsidP="002348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 xml:space="preserve">This will cause runtime error. </w:t>
            </w:r>
          </w:p>
          <w:p w14:paraId="578C3D9E" w14:textId="7DE01A8E" w:rsidR="00234822" w:rsidRDefault="00234822" w:rsidP="0023482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234822">
              <w:rPr>
                <w:rFonts w:ascii="Arial" w:hAnsi="Arial" w:cs="Arial"/>
                <w:noProof/>
              </w:rPr>
              <w:t>In TDD Mode, at Step 9, parameter p_CountY should be set to 1.</w:t>
            </w:r>
          </w:p>
        </w:tc>
      </w:tr>
      <w:tr w:rsidR="00234822" w14:paraId="232C82F8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006FF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93CC0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00900CE4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292D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D8F51" w14:textId="2BFC77E2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  <w:r w:rsidRPr="00234822">
              <w:rPr>
                <w:rFonts w:ascii="Arial" w:hAnsi="Arial" w:cs="Arial"/>
                <w:noProof/>
                <w:lang w:val="en-SG"/>
              </w:rPr>
              <w:t xml:space="preserve">Changed the second input parameter from 0 </w:t>
            </w:r>
            <w:r w:rsidRPr="00234822">
              <w:rPr>
                <w:rFonts w:ascii="Arial" w:hAnsi="Arial" w:cs="Arial"/>
                <w:noProof/>
                <w:lang w:val="en-SG"/>
              </w:rPr>
              <w:sym w:font="Wingdings" w:char="F0E0"/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1 in function f_DRX_NormalSF at step 9 (for TDD mode)</w:t>
            </w:r>
          </w:p>
        </w:tc>
      </w:tr>
      <w:tr w:rsidR="00234822" w14:paraId="709DC5E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B40F9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86880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13A9E0E6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BD6D51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A88C" w14:textId="01996100" w:rsidR="00234822" w:rsidRDefault="008A29A7" w:rsidP="0023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  <w:r w:rsidR="00234822">
              <w:rPr>
                <w:noProof/>
              </w:rPr>
              <w:t xml:space="preserve"> </w:t>
            </w:r>
          </w:p>
        </w:tc>
      </w:tr>
      <w:tr w:rsidR="00234822" w14:paraId="7124EE86" w14:textId="77777777" w:rsidTr="00F6751A">
        <w:tc>
          <w:tcPr>
            <w:tcW w:w="2694" w:type="dxa"/>
            <w:gridSpan w:val="2"/>
          </w:tcPr>
          <w:p w14:paraId="77258974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7264A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45D9A857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F7E72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2A752" w14:textId="7DD10179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7.1.6.4</w:t>
            </w:r>
          </w:p>
        </w:tc>
      </w:tr>
      <w:tr w:rsidR="00234822" w14:paraId="223AF52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BEA3F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64828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3B188A3A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AE195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CEEDD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4770A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C7A3E9" w14:textId="77777777" w:rsidR="00234822" w:rsidRDefault="00234822" w:rsidP="00234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E7DD10" w14:textId="77777777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0BB6D3CD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B9DA0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AD2B4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1F31E" w14:textId="54066A7E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8BAC9" w14:textId="77777777" w:rsidR="00234822" w:rsidRDefault="00234822" w:rsidP="00234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298A5" w14:textId="0374EF23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06D3BF4F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81B7D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37736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0FC35" w14:textId="15304F00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82977" w14:textId="77777777" w:rsidR="00234822" w:rsidRDefault="00234822" w:rsidP="0023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B7425" w14:textId="3806B3F5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0DDF1FA5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EE397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DB993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50C34" w14:textId="795363B3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41EB87" w14:textId="77777777" w:rsidR="00234822" w:rsidRDefault="00234822" w:rsidP="0023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55C35" w14:textId="74329837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7F0DFF99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DADDF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40EF1" w14:textId="77777777" w:rsidR="00234822" w:rsidRDefault="00234822" w:rsidP="00234822">
            <w:pPr>
              <w:pStyle w:val="CRCoverPage"/>
              <w:spacing w:after="0"/>
              <w:rPr>
                <w:noProof/>
              </w:rPr>
            </w:pPr>
          </w:p>
        </w:tc>
      </w:tr>
      <w:tr w:rsidR="00234822" w14:paraId="2681B8FD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39ECB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FC8A9" w14:textId="77777777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4822" w:rsidRPr="008863B9" w14:paraId="3A5F2954" w14:textId="77777777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28139" w14:textId="77777777" w:rsidR="00234822" w:rsidRPr="008863B9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45434" w14:textId="77777777" w:rsidR="00234822" w:rsidRPr="008863B9" w:rsidRDefault="00234822" w:rsidP="002348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4822" w14:paraId="425EA0F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15E91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5E5D2" w14:textId="77777777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7438968"/>
      <w:bookmarkStart w:id="1" w:name="_GoBack"/>
      <w:bookmarkEnd w:id="1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C4E35A5" w14:textId="7473B3C1" w:rsidR="00234822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4822" w:rsidRPr="00F514D8">
        <w:rPr>
          <w:rFonts w:ascii="Arial" w:hAnsi="Arial" w:cs="Arial"/>
          <w:iCs/>
        </w:rPr>
        <w:t>Table of Contents</w:t>
      </w:r>
      <w:r w:rsidR="00234822">
        <w:tab/>
      </w:r>
      <w:r w:rsidR="00234822">
        <w:fldChar w:fldCharType="begin"/>
      </w:r>
      <w:r w:rsidR="00234822">
        <w:instrText xml:space="preserve"> PAGEREF _Toc127438968 \h </w:instrText>
      </w:r>
      <w:r w:rsidR="00234822">
        <w:fldChar w:fldCharType="separate"/>
      </w:r>
      <w:r w:rsidR="00234822">
        <w:t>2</w:t>
      </w:r>
      <w:r w:rsidR="00234822">
        <w:fldChar w:fldCharType="end"/>
      </w:r>
    </w:p>
    <w:p w14:paraId="0F6CFCA5" w14:textId="12B04F51" w:rsidR="00234822" w:rsidRDefault="002348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14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14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_Toc127438969 \h </w:instrText>
      </w:r>
      <w:r>
        <w:fldChar w:fldCharType="separate"/>
      </w:r>
      <w:r>
        <w:t>2</w:t>
      </w:r>
      <w:r>
        <w:fldChar w:fldCharType="end"/>
      </w:r>
    </w:p>
    <w:p w14:paraId="6325099A" w14:textId="54AAF0C9" w:rsidR="00234822" w:rsidRDefault="002348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14D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14D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_Toc127438970 \h </w:instrText>
      </w:r>
      <w:r>
        <w:fldChar w:fldCharType="separate"/>
      </w:r>
      <w:r>
        <w:t>2</w:t>
      </w:r>
      <w:r>
        <w:fldChar w:fldCharType="end"/>
      </w:r>
    </w:p>
    <w:p w14:paraId="1EEE339C" w14:textId="0018A720" w:rsidR="00234822" w:rsidRDefault="0023482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14D8">
        <w:rPr>
          <w:rFonts w:ascii="Arial" w:hAnsi="Arial"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14D8">
        <w:rPr>
          <w:rFonts w:ascii="Arial" w:hAnsi="Arial" w:cs="Arial"/>
          <w:b/>
        </w:rPr>
        <w:t xml:space="preserve">function </w:t>
      </w:r>
      <w:r w:rsidRPr="00F514D8">
        <w:rPr>
          <w:rFonts w:ascii="Arial" w:hAnsi="Arial" w:cs="Arial"/>
          <w:b/>
          <w:color w:val="000000"/>
          <w:lang w:eastAsia="en-GB"/>
        </w:rPr>
        <w:t>f_TC_7_1_6_4_EUTRA()</w:t>
      </w:r>
      <w:r>
        <w:tab/>
      </w:r>
      <w:r>
        <w:fldChar w:fldCharType="begin"/>
      </w:r>
      <w:r>
        <w:instrText xml:space="preserve"> PAGEREF _Toc127438971 \h </w:instrText>
      </w:r>
      <w:r>
        <w:fldChar w:fldCharType="separate"/>
      </w:r>
      <w:r>
        <w:t>2</w:t>
      </w:r>
      <w:r>
        <w:fldChar w:fldCharType="end"/>
      </w:r>
    </w:p>
    <w:p w14:paraId="25F511A4" w14:textId="6F8C16A9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127438969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2350055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234822"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2F7AD2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876989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27438970"/>
      <w:r>
        <w:rPr>
          <w:b/>
        </w:rPr>
        <w:t>Corrections required</w:t>
      </w:r>
      <w:bookmarkEnd w:id="40"/>
      <w:bookmarkEnd w:id="41"/>
      <w:bookmarkEnd w:id="42"/>
    </w:p>
    <w:p w14:paraId="7BDC75D4" w14:textId="4F8FE781" w:rsidR="00CE415D" w:rsidRPr="00234822" w:rsidRDefault="00234822" w:rsidP="00234822">
      <w:pPr>
        <w:pStyle w:val="Heading2"/>
        <w:numPr>
          <w:ilvl w:val="1"/>
          <w:numId w:val="1"/>
        </w:numPr>
        <w:rPr>
          <w:rFonts w:ascii="Arial" w:hAnsi="Arial" w:cs="Arial"/>
          <w:b/>
          <w:sz w:val="28"/>
          <w:szCs w:val="28"/>
        </w:rPr>
      </w:pPr>
      <w:bookmarkStart w:id="43" w:name="_Toc127438971"/>
      <w:r w:rsidRPr="00234822">
        <w:rPr>
          <w:rFonts w:ascii="Arial" w:hAnsi="Arial" w:cs="Arial"/>
          <w:b/>
          <w:sz w:val="28"/>
          <w:szCs w:val="28"/>
        </w:rPr>
        <w:t xml:space="preserve">function </w:t>
      </w:r>
      <w:r w:rsidRPr="00234822">
        <w:rPr>
          <w:rFonts w:ascii="Arial" w:hAnsi="Arial" w:cs="Arial"/>
          <w:b/>
          <w:color w:val="000000"/>
          <w:sz w:val="28"/>
          <w:szCs w:val="28"/>
          <w:lang w:eastAsia="en-GB"/>
        </w:rPr>
        <w:t>f_TC_7_1_6_4_EUTRA()</w:t>
      </w:r>
      <w:bookmarkEnd w:id="43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0CA459A2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304D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D9F4" w14:textId="575CD69B" w:rsidR="00C67A18" w:rsidRPr="00234822" w:rsidRDefault="002040A7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234822">
              <w:rPr>
                <w:rFonts w:ascii="Arial" w:hAnsi="Arial" w:cs="Arial"/>
                <w:color w:val="000000"/>
                <w:lang w:eastAsia="en-GB"/>
              </w:rPr>
              <w:t>f_TC_7_1_6_4_EUTRA()</w:t>
            </w:r>
          </w:p>
        </w:tc>
      </w:tr>
      <w:tr w:rsidR="00163394" w:rsidRPr="00B76627" w14:paraId="7C64E7C4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5639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F5A" w14:textId="77777777" w:rsidR="00234822" w:rsidRPr="00234822" w:rsidRDefault="001225AD" w:rsidP="00D322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>In TDD Mode, at Step 9, the return value of the function f_DRX_NormalSF would be negative due to parameter p_CountY being set to 0</w:t>
            </w:r>
            <w:r w:rsidR="00234822" w:rsidRPr="00234822">
              <w:rPr>
                <w:rFonts w:ascii="Arial" w:hAnsi="Arial" w:cs="Arial"/>
              </w:rPr>
              <w:t>, while</w:t>
            </w:r>
            <w:r w:rsidR="003149AB" w:rsidRPr="00234822">
              <w:rPr>
                <w:rFonts w:ascii="Arial" w:hAnsi="Arial" w:cs="Arial"/>
              </w:rPr>
              <w:t xml:space="preserve"> it is expected </w:t>
            </w:r>
            <w:r w:rsidR="00234822" w:rsidRPr="00234822">
              <w:rPr>
                <w:rFonts w:ascii="Arial" w:hAnsi="Arial" w:cs="Arial"/>
              </w:rPr>
              <w:t xml:space="preserve">to be </w:t>
            </w:r>
            <w:r w:rsidR="003149AB" w:rsidRPr="00234822">
              <w:rPr>
                <w:rFonts w:ascii="Arial" w:hAnsi="Arial" w:cs="Arial"/>
              </w:rPr>
              <w:t xml:space="preserve">an integer (0…infinity). </w:t>
            </w:r>
          </w:p>
          <w:p w14:paraId="28B8AD14" w14:textId="77777777" w:rsidR="00234822" w:rsidRPr="00234822" w:rsidRDefault="003149AB" w:rsidP="00D322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>This will cause runtime error.</w:t>
            </w:r>
            <w:r w:rsidR="00234822" w:rsidRPr="00234822">
              <w:rPr>
                <w:rFonts w:ascii="Arial" w:hAnsi="Arial" w:cs="Arial"/>
              </w:rPr>
              <w:t xml:space="preserve"> </w:t>
            </w:r>
          </w:p>
          <w:p w14:paraId="1F6B8F4B" w14:textId="0BF3F2DD" w:rsidR="00163394" w:rsidRPr="00234822" w:rsidRDefault="00234822" w:rsidP="00D322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ja-JP"/>
              </w:rPr>
            </w:pPr>
            <w:r w:rsidRPr="00234822">
              <w:rPr>
                <w:rFonts w:ascii="Arial" w:hAnsi="Arial" w:cs="Arial"/>
                <w:color w:val="000000"/>
                <w:shd w:val="clear" w:color="auto" w:fill="FFFFFF"/>
              </w:rPr>
              <w:t xml:space="preserve">In TDD Mode, at Step 9, parameter p_CountY </w:t>
            </w:r>
            <w:r w:rsidRPr="00234822">
              <w:rPr>
                <w:rFonts w:ascii="Arial" w:hAnsi="Arial" w:cs="Arial"/>
                <w:color w:val="000000"/>
                <w:shd w:val="clear" w:color="auto" w:fill="FFFFFF"/>
              </w:rPr>
              <w:t xml:space="preserve">should be set </w:t>
            </w:r>
            <w:r w:rsidRPr="00234822">
              <w:rPr>
                <w:rFonts w:ascii="Arial" w:hAnsi="Arial" w:cs="Arial"/>
                <w:color w:val="000000"/>
                <w:shd w:val="clear" w:color="auto" w:fill="FFFFFF"/>
              </w:rPr>
              <w:t>to 1</w:t>
            </w:r>
            <w:r w:rsidRPr="0023482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</w:tr>
      <w:tr w:rsidR="00163394" w:rsidRPr="00B76627" w14:paraId="25A2212A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3AE5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4439" w14:textId="38399ED1" w:rsidR="00163394" w:rsidRPr="00234822" w:rsidRDefault="003149AB" w:rsidP="00163394">
            <w:pPr>
              <w:pStyle w:val="CRCoverPage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  <w:noProof/>
                <w:lang w:val="en-SG"/>
              </w:rPr>
              <w:t>Change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t>d</w:t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the second input parameter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t xml:space="preserve"> from</w:t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0 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sym w:font="Wingdings" w:char="F0E0"/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1 in function f_DRX_NormalSF at step 9 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t>(for TDD mode)</w:t>
            </w:r>
          </w:p>
        </w:tc>
      </w:tr>
      <w:tr w:rsidR="00163394" w:rsidRPr="00B76627" w14:paraId="7C311DA6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15A8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039" w14:textId="6703862D" w:rsidR="00163394" w:rsidRPr="00234822" w:rsidRDefault="002040A7">
            <w:pPr>
              <w:spacing w:after="0"/>
              <w:rPr>
                <w:rFonts w:ascii="Arial" w:hAnsi="Arial" w:cs="Arial"/>
                <w:color w:val="000000"/>
              </w:rPr>
            </w:pPr>
            <w:r w:rsidRPr="00234822">
              <w:rPr>
                <w:rFonts w:ascii="Arial" w:hAnsi="Arial" w:cs="Arial"/>
                <w:color w:val="000000"/>
              </w:rPr>
              <w:t>LTE\7_1\MAC_716.ttcn</w:t>
            </w:r>
          </w:p>
        </w:tc>
      </w:tr>
    </w:tbl>
    <w:p w14:paraId="3C66FDE8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14:paraId="562787CB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78070573" w14:textId="77777777" w:rsidTr="002C636C">
        <w:tc>
          <w:tcPr>
            <w:tcW w:w="9855" w:type="dxa"/>
          </w:tcPr>
          <w:p w14:paraId="1AD38B17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f_TC_7_1_6_4_EUTRA()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408BC07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 L2/MAC</w:t>
            </w:r>
          </w:p>
          <w:p w14:paraId="4C640154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 7.1.6.4 : DRX Operation / Short cycle configured / DRX command MAC control element reception</w:t>
            </w:r>
          </w:p>
          <w:p w14:paraId="3393DAC5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*/</w:t>
            </w:r>
          </w:p>
          <w:p w14:paraId="4A3C7695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tsc_LongDRXCycle := 640;</w:t>
            </w:r>
          </w:p>
          <w:p w14:paraId="0C9E02C1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tsc_ShortDRXCycle := 64;</w:t>
            </w:r>
          </w:p>
          <w:p w14:paraId="24DC6AAD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tsc_DrxStartOffset := 4;</w:t>
            </w:r>
          </w:p>
          <w:p w14:paraId="36F52A0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tsc_OnDurationTimer := 20;</w:t>
            </w:r>
          </w:p>
          <w:p w14:paraId="765AAE8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tsc_ShortDRXCycleTimer := 10;</w:t>
            </w:r>
          </w:p>
          <w:p w14:paraId="0FE561C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tsc_DRXRetranTimer := 6;</w:t>
            </w:r>
          </w:p>
          <w:p w14:paraId="6DE5041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tsc_SubFrameX := 6;</w:t>
            </w:r>
          </w:p>
          <w:p w14:paraId="05DB6078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tsc_SubFrameY := 2;</w:t>
            </w:r>
          </w:p>
          <w:p w14:paraId="3041D2A5" w14:textId="0C2E6B97" w:rsidR="00747E23" w:rsidRDefault="00D35BE9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 xml:space="preserve"> 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tsc_SubFrameZ := 6;</w:t>
            </w:r>
          </w:p>
          <w:p w14:paraId="6BE247B6" w14:textId="77777777" w:rsidR="007330A0" w:rsidRPr="00D35BE9" w:rsidRDefault="007330A0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47D3F46" w14:textId="77777777" w:rsidR="007006F5" w:rsidRPr="007330A0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153BDE6F" w14:textId="77777777" w:rsidR="00D35BE9" w:rsidRPr="00D35BE9" w:rsidRDefault="00D35BE9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E07004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//@siclog "Step 9" siclog@</w:t>
            </w:r>
          </w:p>
          <w:p w14:paraId="2DA317B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 := f_EUTRA_TimingInfoAdd(v_Timing3, 1);</w:t>
            </w:r>
          </w:p>
          <w:p w14:paraId="64D077A1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f_SS_ConfigCRC_ErrorMode(eutra_Cell1,</w:t>
            </w:r>
          </w:p>
          <w:p w14:paraId="2C8A3A46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cs_DL_SCH_CRC_C_RNTI_Error(Normal),</w:t>
            </w:r>
          </w:p>
          <w:p w14:paraId="4DEA60A7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cs_TimingInfo_EUTRA_NB(v_Timing));</w:t>
            </w:r>
          </w:p>
          <w:p w14:paraId="338ABC9D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f_EUTRA_TimingInfoAdd(v_Timing3, v_HARQRTTTimer);</w:t>
            </w:r>
          </w:p>
          <w:p w14:paraId="6C72939F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(v_EUTRA_FDD_TDD_Mode == FDD) {</w:t>
            </w:r>
          </w:p>
          <w:p w14:paraId="02962AA2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v_NormalSF := f_DRX_NormalSF(v_Timing4.Subframe.Number, tsc_DRXRetranTimer - tsc_SubFrameZ, v_EUTRA_FDD_TDD_Mode);</w:t>
            </w:r>
          </w:p>
          <w:p w14:paraId="55EE43A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30A6E784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(v_EUTRA_FDD_TDD_Mode == TDD) {</w:t>
            </w:r>
          </w:p>
          <w:p w14:paraId="0E0C8F1E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v_NormalSF := f_DRX_NormalSF( v_Timing4.Subframe.Number, 0, v_EUTRA_FDD_TDD_Mode);</w:t>
            </w:r>
          </w:p>
          <w:p w14:paraId="12DB356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7E9CC9DE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5FF949D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f_EUTRA_TimingInfoAdd(v_Timing4, v_NormalSF);</w:t>
            </w:r>
          </w:p>
          <w:p w14:paraId="799301F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17BE5AE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DRB.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(cas_DRB_COMMOM_REQ_MAC_PDU(eutra_Cell1,</w:t>
            </w:r>
          </w:p>
          <w:p w14:paraId="7CB266E5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tsc_RbId_DRB1,</w:t>
            </w:r>
          </w:p>
          <w:p w14:paraId="63225F9E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cs_TimingInfo_EUTRA_NB(v_Timing4),</w:t>
            </w:r>
          </w:p>
          <w:p w14:paraId="38BB172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                                   cs_MAC_PDUList_1 ( cs_MAC_PDU_DRX_Command_10Padding ),</w:t>
            </w:r>
          </w:p>
          <w:p w14:paraId="78130186" w14:textId="77777777" w:rsidR="00D35BE9" w:rsidRDefault="00D35BE9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cs_HarqProcessAssignment_Specific(4)));</w:t>
            </w:r>
          </w:p>
          <w:p w14:paraId="75DC9B27" w14:textId="77777777" w:rsidR="007330A0" w:rsidRP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754BCD11" w14:textId="37EF72C7" w:rsidR="007330A0" w:rsidRPr="007006F5" w:rsidRDefault="007330A0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0690BC8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18F5CD01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4" w:name="OLE_LINK4"/>
      <w:bookmarkStart w:id="45" w:name="OLE_LINK5"/>
    </w:p>
    <w:p w14:paraId="28C64E92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386FBEEA" w14:textId="77777777" w:rsidTr="00C915E8">
        <w:tc>
          <w:tcPr>
            <w:tcW w:w="10435" w:type="dxa"/>
          </w:tcPr>
          <w:p w14:paraId="5AC0FB26" w14:textId="77777777" w:rsidR="00BA0180" w:rsidRPr="00B76627" w:rsidRDefault="00BA0180" w:rsidP="00ED54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14:paraId="38D4F86A" w14:textId="77777777" w:rsidTr="00C915E8">
        <w:tc>
          <w:tcPr>
            <w:tcW w:w="10435" w:type="dxa"/>
          </w:tcPr>
          <w:p w14:paraId="1A89D7A6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f_TC_7_1_6_4_EUTRA()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3522AEC8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 L2/MAC</w:t>
            </w:r>
          </w:p>
          <w:p w14:paraId="0E980055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 7.1.6.4 : DRX Operation / Short cycle configured / DRX command MAC control element reception</w:t>
            </w:r>
          </w:p>
          <w:p w14:paraId="78516FE7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*/</w:t>
            </w:r>
          </w:p>
          <w:p w14:paraId="673EE581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tsc_LongDRXCycle := 640;</w:t>
            </w:r>
          </w:p>
          <w:p w14:paraId="72F777F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tsc_ShortDRXCycle := 64;</w:t>
            </w:r>
          </w:p>
          <w:p w14:paraId="1AC2A42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tsc_DrxStartOffset := 4;</w:t>
            </w:r>
          </w:p>
          <w:p w14:paraId="382099E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tsc_OnDurationTimer := 20;</w:t>
            </w:r>
          </w:p>
          <w:p w14:paraId="55BDFB8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tsc_ShortDRXCycleTimer := 10;</w:t>
            </w:r>
          </w:p>
          <w:p w14:paraId="746843F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tsc_DRXRetranTimer := 6;</w:t>
            </w:r>
          </w:p>
          <w:p w14:paraId="5F050CB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tsc_SubFrameX := 6;</w:t>
            </w:r>
          </w:p>
          <w:p w14:paraId="5FC6819B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tsc_SubFrameY := 2;</w:t>
            </w:r>
          </w:p>
          <w:p w14:paraId="5D66F411" w14:textId="77777777" w:rsid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 xml:space="preserve"> 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tsc_SubFrameZ := 6;</w:t>
            </w:r>
          </w:p>
          <w:p w14:paraId="51AE2B6F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21C51373" w14:textId="77777777" w:rsidR="007330A0" w:rsidRP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087D941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16A6481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//@siclog "Step 9" siclog@</w:t>
            </w:r>
          </w:p>
          <w:p w14:paraId="04294E8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 := f_EUTRA_TimingInfoAdd(v_Timing3, 1);</w:t>
            </w:r>
          </w:p>
          <w:p w14:paraId="3FB6BAFB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f_SS_ConfigCRC_ErrorMode(eutra_Cell1,</w:t>
            </w:r>
          </w:p>
          <w:p w14:paraId="60300786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cs_DL_SCH_CRC_C_RNTI_Error(Normal),</w:t>
            </w:r>
          </w:p>
          <w:p w14:paraId="2D9D7F71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cs_TimingInfo_EUTRA_NB(v_Timing));</w:t>
            </w:r>
          </w:p>
          <w:p w14:paraId="0E2ECAC6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f_EUTRA_TimingInfoAdd(v_Timing3, v_HARQRTTTimer);</w:t>
            </w:r>
          </w:p>
          <w:p w14:paraId="3425D4A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(v_EUTRA_FDD_TDD_Mode == FDD) {</w:t>
            </w:r>
          </w:p>
          <w:p w14:paraId="2A5C4338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v_NormalSF := f_DRX_NormalSF(v_Timing4.Subframe.Number, tsc_DRXRetranTimer - tsc_SubFrameZ, v_EUTRA_FDD_TDD_Mode);</w:t>
            </w:r>
          </w:p>
          <w:p w14:paraId="308B7D6F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7257C6B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(v_EUTRA_FDD_TDD_Mode == TDD) {</w:t>
            </w:r>
          </w:p>
          <w:p w14:paraId="2C704270" w14:textId="09CF4366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v_NormalSF := f_DRX_NormalSF( v_Timing4.Subframe.Number, </w:t>
            </w:r>
            <w:r w:rsidR="00A87761" w:rsidRPr="00A87761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v_EUTRA_FDD_TDD_Mode);</w:t>
            </w:r>
          </w:p>
          <w:p w14:paraId="69B18D3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5B845319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7E74BC2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f_EUTRA_TimingInfoAdd(v_Timing4, v_NormalSF);</w:t>
            </w:r>
          </w:p>
          <w:p w14:paraId="5F63D8DF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1483CAA4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DRB.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(cas_DRB_COMMOM_REQ_MAC_PDU(eutra_Cell1,</w:t>
            </w:r>
          </w:p>
          <w:p w14:paraId="1F01B113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tsc_RbId_DRB1,</w:t>
            </w:r>
          </w:p>
          <w:p w14:paraId="1EF2E1E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cs_TimingInfo_EUTRA_NB(v_Timing4),</w:t>
            </w:r>
          </w:p>
          <w:p w14:paraId="66D1E12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cs_MAC_PDUList_1 ( cs_MAC_PDU_DRX_Command_10Padding ),</w:t>
            </w:r>
          </w:p>
          <w:p w14:paraId="1CB7FE92" w14:textId="77777777" w:rsid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cs_HarqProcessAssignment_Specific(4)));</w:t>
            </w:r>
          </w:p>
          <w:p w14:paraId="59ADF99C" w14:textId="77777777" w:rsidR="007330A0" w:rsidRP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3E239ED" w14:textId="784F7008" w:rsidR="003A71A2" w:rsidRDefault="003A71A2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3F7F5F"/>
                <w:lang w:val="en-US" w:eastAsia="zh-CN"/>
              </w:rPr>
            </w:pPr>
          </w:p>
        </w:tc>
      </w:tr>
      <w:bookmarkEnd w:id="37"/>
      <w:bookmarkEnd w:id="38"/>
      <w:bookmarkEnd w:id="44"/>
      <w:bookmarkEnd w:id="45"/>
    </w:tbl>
    <w:p w14:paraId="5D4AC0A4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17CD2E05" w14:textId="77777777" w:rsidR="003A71A2" w:rsidRDefault="006365D3" w:rsidP="006365D3">
      <w:pPr>
        <w:pStyle w:val="Heading2"/>
        <w:rPr>
          <w:b/>
          <w:lang w:eastAsia="en-GB"/>
        </w:rPr>
      </w:pPr>
      <w:r>
        <w:rPr>
          <w:b/>
          <w:lang w:eastAsia="en-GB"/>
        </w:rPr>
        <w:t xml:space="preserve"> </w:t>
      </w:r>
    </w:p>
    <w:p w14:paraId="356B3282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6C7D8402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263E3850" w14:textId="77777777"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1B469" w14:textId="77777777" w:rsidR="00F70C1F" w:rsidRDefault="00F70C1F">
      <w:r>
        <w:separator/>
      </w:r>
    </w:p>
  </w:endnote>
  <w:endnote w:type="continuationSeparator" w:id="0">
    <w:p w14:paraId="49E69C70" w14:textId="77777777" w:rsidR="00F70C1F" w:rsidRDefault="00F70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996FE" w14:textId="77777777" w:rsidR="008A29A7" w:rsidRDefault="008A29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71985" w14:textId="77777777" w:rsidR="008A29A7" w:rsidRDefault="008A29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7AE9A" w14:textId="77777777" w:rsidR="008A29A7" w:rsidRDefault="008A2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20BCF" w14:textId="77777777" w:rsidR="00F70C1F" w:rsidRDefault="00F70C1F">
      <w:r>
        <w:separator/>
      </w:r>
    </w:p>
  </w:footnote>
  <w:footnote w:type="continuationSeparator" w:id="0">
    <w:p w14:paraId="54A43FD7" w14:textId="77777777" w:rsidR="00F70C1F" w:rsidRDefault="00F70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2B07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25AD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200092"/>
    <w:rsid w:val="00200229"/>
    <w:rsid w:val="002040A7"/>
    <w:rsid w:val="0020565F"/>
    <w:rsid w:val="00206B7F"/>
    <w:rsid w:val="00210BD5"/>
    <w:rsid w:val="002113AA"/>
    <w:rsid w:val="002125EB"/>
    <w:rsid w:val="00212665"/>
    <w:rsid w:val="002176E7"/>
    <w:rsid w:val="002207CE"/>
    <w:rsid w:val="00221B6D"/>
    <w:rsid w:val="00227F0B"/>
    <w:rsid w:val="00230A79"/>
    <w:rsid w:val="0023107F"/>
    <w:rsid w:val="002311A8"/>
    <w:rsid w:val="00234075"/>
    <w:rsid w:val="00234822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96F3E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3BED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9A7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3C65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35BE9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2868"/>
    <w:rsid w:val="00DF6713"/>
    <w:rsid w:val="00E02127"/>
    <w:rsid w:val="00E0229B"/>
    <w:rsid w:val="00E04B5D"/>
    <w:rsid w:val="00E05449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2F04"/>
    <w:rsid w:val="00EB3043"/>
    <w:rsid w:val="00EB5698"/>
    <w:rsid w:val="00EB78CD"/>
    <w:rsid w:val="00EC02C4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0C1F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482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EA18F-4A98-40F7-A4E0-1D8F151D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2023-02-16T11:27:00Z</dcterms:created>
  <dcterms:modified xsi:type="dcterms:W3CDTF">2023-02-16T11:27:00Z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