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D6FCF" w14:textId="445A428E" w:rsidR="00E65CF8" w:rsidRDefault="00E65CF8" w:rsidP="00A13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E65CF8">
        <w:rPr>
          <w:b/>
          <w:bCs/>
          <w:i/>
          <w:iCs/>
          <w:sz w:val="24"/>
          <w:szCs w:val="24"/>
        </w:rPr>
        <w:t>R5s230166</w:t>
      </w:r>
    </w:p>
    <w:p w14:paraId="53F749DD" w14:textId="77777777" w:rsidR="00E65CF8" w:rsidRDefault="00E65CF8" w:rsidP="00E65CF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</w:fldSimple>
      <w:r>
        <w:rPr>
          <w:b/>
          <w:noProof/>
          <w:sz w:val="24"/>
        </w:rPr>
        <w:t xml:space="preserve">2 -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</w:fldSimple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5DCE10" w:rsidR="001E41F3" w:rsidRPr="00410371" w:rsidRDefault="00E65C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9F56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5D0FE7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70CC10" w:rsidR="001E41F3" w:rsidRDefault="00356896" w:rsidP="00423AB6">
            <w:pPr>
              <w:pStyle w:val="CRCoverPage"/>
              <w:spacing w:after="0"/>
              <w:rPr>
                <w:noProof/>
              </w:rPr>
            </w:pPr>
            <w:r>
              <w:t>Correction</w:t>
            </w:r>
            <w:r w:rsidR="00320AF8" w:rsidRPr="00320AF8">
              <w:t xml:space="preserve"> </w:t>
            </w:r>
            <w:r w:rsidR="00E65CF8">
              <w:t>to</w:t>
            </w:r>
            <w:r w:rsidR="00320AF8" w:rsidRPr="00320AF8">
              <w:t xml:space="preserve"> </w:t>
            </w:r>
            <w:r w:rsidR="00EB7F02">
              <w:t>NR5GC IRAT</w:t>
            </w:r>
            <w:r w:rsidR="00320AF8" w:rsidRPr="00320AF8">
              <w:t xml:space="preserve"> test case </w:t>
            </w:r>
            <w:r w:rsidR="00012FCE">
              <w:t>8.1.4.</w:t>
            </w:r>
            <w:r w:rsidR="00EB7F02">
              <w:t>2.1.2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5592A" w:rsidR="001E41F3" w:rsidRDefault="00E65CF8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B886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5D0FE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D0FE7">
              <w:rPr>
                <w:noProof/>
              </w:rPr>
              <w:t>01</w:t>
            </w:r>
            <w:r w:rsidR="008B560F">
              <w:rPr>
                <w:noProof/>
              </w:rPr>
              <w:t>-</w:t>
            </w:r>
            <w:r w:rsidR="005D0FE7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7A766" w:rsidR="001E41F3" w:rsidRDefault="00505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DA999A" w:rsidR="005421FA" w:rsidRDefault="005421FA" w:rsidP="00E65CF8">
            <w:pPr>
              <w:pStyle w:val="CRCoverPage"/>
              <w:spacing w:after="0"/>
              <w:rPr>
                <w:noProof/>
              </w:rPr>
            </w:pPr>
            <w:r w:rsidRPr="005421FA">
              <w:rPr>
                <w:rFonts w:cs="Arial"/>
              </w:rPr>
              <w:t>Prose 36.508 T</w:t>
            </w:r>
            <w:r>
              <w:t xml:space="preserve">able 4.7.2-27: TRACKING AREA UPDATE REQUEST </w:t>
            </w:r>
            <w:r w:rsidR="00594C85">
              <w:t xml:space="preserve">is saying </w:t>
            </w:r>
            <w:r>
              <w:t>EPS bearer context status</w:t>
            </w:r>
            <w:r w:rsidRPr="005421FA">
              <w:rPr>
                <w:rFonts w:cs="Arial"/>
              </w:rPr>
              <w:t xml:space="preserve"> </w:t>
            </w:r>
            <w:r w:rsidR="00594C85" w:rsidRPr="005421FA">
              <w:rPr>
                <w:rFonts w:cs="Arial"/>
              </w:rPr>
              <w:t>can be</w:t>
            </w:r>
            <w:r>
              <w:rPr>
                <w:rFonts w:cs="Arial"/>
              </w:rPr>
              <w:t xml:space="preserve"> present or not</w:t>
            </w:r>
            <w:r w:rsidRPr="005421FA">
              <w:rPr>
                <w:rFonts w:cs="Arial"/>
              </w:rPr>
              <w:t>.</w:t>
            </w:r>
            <w:r w:rsidR="00594C85">
              <w:rPr>
                <w:rFonts w:cs="Arial"/>
              </w:rPr>
              <w:t xml:space="preserve"> Prose CR </w:t>
            </w:r>
            <w:r w:rsidR="00594C85" w:rsidRPr="00594C85">
              <w:rPr>
                <w:rFonts w:cs="Arial"/>
              </w:rPr>
              <w:t>R5-227426</w:t>
            </w:r>
            <w:r w:rsidR="00594C85">
              <w:rPr>
                <w:rFonts w:cs="Arial"/>
              </w:rPr>
              <w:t xml:space="preserve"> change 1 is not included on TTCN “</w:t>
            </w:r>
            <w:r w:rsidR="00594C85">
              <w:rPr>
                <w:rStyle w:val="ui-provider"/>
              </w:rPr>
              <w:t>the UE may include EPS Bearer Context Status which has EPS Bearer ID 10 and EPS Bearer ID 7 as both active, </w:t>
            </w:r>
            <w:proofErr w:type="gramStart"/>
            <w:r w:rsidR="00594C85">
              <w:rPr>
                <w:rStyle w:val="ui-provider"/>
              </w:rPr>
              <w:t>or</w:t>
            </w:r>
            <w:proofErr w:type="gramEnd"/>
            <w:r w:rsidR="00594C85">
              <w:rPr>
                <w:rStyle w:val="ui-provider"/>
              </w:rPr>
              <w:t xml:space="preserve"> the </w:t>
            </w:r>
            <w:r w:rsidR="00594C85" w:rsidRPr="00594C85">
              <w:rPr>
                <w:rStyle w:val="ui-provider"/>
                <w:b/>
                <w:bCs/>
              </w:rPr>
              <w:t>UE may not include this IE at all as this is optional</w:t>
            </w:r>
            <w:r w:rsidR="00594C85">
              <w:rPr>
                <w:rStyle w:val="ui-provider"/>
              </w:rPr>
              <w:t>.</w:t>
            </w:r>
            <w:r w:rsidR="00594C85">
              <w:rPr>
                <w:rFonts w:cs="Arial"/>
              </w:rPr>
              <w:t>”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5EA77" w14:textId="295DCF01" w:rsidR="005421FA" w:rsidRDefault="005421FA" w:rsidP="00E65CF8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 xml:space="preserve">Added if present for </w:t>
            </w:r>
            <w:proofErr w:type="spellStart"/>
            <w:r>
              <w:t>cr_EPS_BearerContextStatus_Any</w:t>
            </w:r>
            <w:proofErr w:type="spellEnd"/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26DC99" w:rsidR="004D7D01" w:rsidRDefault="00083D29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 may fail this case.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F4BD8" w:rsidR="004D7D01" w:rsidRDefault="000A248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8.1.4.</w:t>
            </w:r>
            <w:r w:rsidR="005051E5">
              <w:t>2.1.2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AE68E85" w14:textId="4BC550D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C6232D">
        <w:t>2</w:t>
      </w:r>
      <w:r w:rsidR="00C6232D">
        <w:fldChar w:fldCharType="end"/>
      </w:r>
    </w:p>
    <w:p w14:paraId="79F66F89" w14:textId="6304BCD0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>
        <w:t>3</w:t>
      </w:r>
      <w:r>
        <w:fldChar w:fldCharType="end"/>
      </w:r>
    </w:p>
    <w:p w14:paraId="7372D8DB" w14:textId="2542BD11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>
        <w:t>3</w:t>
      </w:r>
      <w:r>
        <w:fldChar w:fldCharType="end"/>
      </w:r>
    </w:p>
    <w:p w14:paraId="17F64B43" w14:textId="19876550" w:rsidR="00C6232D" w:rsidRDefault="00C6232D">
      <w:pPr>
        <w:pStyle w:val="TOC2"/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>
        <w:t>3</w:t>
      </w:r>
      <w:r>
        <w:fldChar w:fldCharType="end"/>
      </w:r>
    </w:p>
    <w:p w14:paraId="499DC2A9" w14:textId="3749838F" w:rsidR="005421FA" w:rsidRDefault="005421FA" w:rsidP="005421F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4441B8B1" w14:textId="77777777" w:rsidR="005421FA" w:rsidRDefault="005421FA" w:rsidP="005421F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</w:p>
    <w:p w14:paraId="7A467D8F" w14:textId="28573C56" w:rsidR="005421FA" w:rsidRDefault="005421F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2055A709" w14:textId="07BC8BB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D6150B" w14:textId="77777777" w:rsidR="00447F5C" w:rsidRDefault="00447F5C" w:rsidP="00447F5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3736576"/>
      <w:r>
        <w:rPr>
          <w:b/>
          <w:lang w:eastAsia="ja-JP"/>
        </w:rPr>
        <w:lastRenderedPageBreak/>
        <w:t>Overview</w:t>
      </w:r>
      <w:bookmarkEnd w:id="2"/>
      <w:bookmarkEnd w:id="3"/>
    </w:p>
    <w:p w14:paraId="0FF23A64" w14:textId="77777777" w:rsidR="00447F5C" w:rsidRPr="00E47023" w:rsidRDefault="00447F5C" w:rsidP="00447F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47023">
        <w:rPr>
          <w:rFonts w:cs="Arial"/>
        </w:rPr>
        <w:t>This document lists all the changes needed to correct issues in the ATS iWD-TTCN3-B202</w:t>
      </w:r>
      <w:r>
        <w:rPr>
          <w:rFonts w:cs="Arial"/>
        </w:rPr>
        <w:t>2</w:t>
      </w:r>
      <w:r w:rsidRPr="00E47023">
        <w:rPr>
          <w:rFonts w:cs="Arial"/>
        </w:rPr>
        <w:t>-09_D22wk</w:t>
      </w:r>
      <w:r>
        <w:rPr>
          <w:rFonts w:cs="Arial"/>
        </w:rPr>
        <w:t>49</w:t>
      </w:r>
      <w:r w:rsidRPr="00E47023">
        <w:rPr>
          <w:rFonts w:cs="Arial"/>
          <w:color w:val="FF0000"/>
          <w:lang w:eastAsia="ja-JP"/>
        </w:rPr>
        <w:t xml:space="preserve"> </w:t>
      </w:r>
      <w:r w:rsidRPr="00E47023">
        <w:rPr>
          <w:rFonts w:cs="Arial"/>
        </w:rPr>
        <w:t>related to the title of this CR.</w:t>
      </w:r>
    </w:p>
    <w:p w14:paraId="5AB6B750" w14:textId="77777777" w:rsidR="00447F5C" w:rsidRPr="00E47023" w:rsidRDefault="00447F5C" w:rsidP="00447F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 w:rsidRPr="00E47023">
        <w:rPr>
          <w:rFonts w:cs="Arial"/>
          <w:b/>
          <w:sz w:val="24"/>
          <w:lang w:eastAsia="ja-JP"/>
        </w:rPr>
        <w:t>Contact:</w:t>
      </w:r>
      <w:r w:rsidRPr="00E47023">
        <w:rPr>
          <w:rFonts w:cs="Arial"/>
          <w:b/>
          <w:sz w:val="24"/>
          <w:lang w:eastAsia="ja-JP"/>
        </w:rPr>
        <w:tab/>
      </w:r>
      <w:r w:rsidRPr="00E47023">
        <w:rPr>
          <w:rFonts w:cs="Arial"/>
          <w:sz w:val="24"/>
          <w:lang w:eastAsia="ja-JP"/>
        </w:rPr>
        <w:t>Kalahasti, Narendra</w:t>
      </w:r>
      <w:r w:rsidRPr="00E47023">
        <w:rPr>
          <w:rFonts w:cs="Arial"/>
          <w:sz w:val="24"/>
          <w:lang w:eastAsia="ja-JP"/>
        </w:rPr>
        <w:br/>
      </w:r>
      <w:r w:rsidRPr="00E47023">
        <w:rPr>
          <w:rFonts w:cs="Arial"/>
          <w:b/>
          <w:lang w:eastAsia="ja-JP"/>
        </w:rPr>
        <w:tab/>
      </w:r>
      <w:r w:rsidRPr="00E47023">
        <w:rPr>
          <w:rFonts w:cs="Arial"/>
          <w:lang w:eastAsia="ja-JP"/>
        </w:rPr>
        <w:t>Narendra.Kalahasti@anritsu.com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1171995"/>
      <w:r w:rsidRPr="00854C55">
        <w:rPr>
          <w:b/>
        </w:rPr>
        <w:t>Corrections require</w:t>
      </w:r>
      <w:bookmarkEnd w:id="4"/>
      <w:bookmarkEnd w:id="5"/>
      <w:r w:rsidR="00FC2058">
        <w:rPr>
          <w:b/>
        </w:rPr>
        <w:t>d</w:t>
      </w:r>
      <w:bookmarkEnd w:id="6"/>
    </w:p>
    <w:p w14:paraId="6474AEAB" w14:textId="5DC65E28" w:rsidR="00F523B6" w:rsidRDefault="00F523B6" w:rsidP="00F523B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5A05D8">
        <w:rPr>
          <w:b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523B6" w14:paraId="070B452E" w14:textId="77777777" w:rsidTr="007C4B8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B98C" w14:textId="77777777" w:rsidR="00F523B6" w:rsidRDefault="00F523B6" w:rsidP="007C4B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317D" w14:textId="4ED994FC" w:rsidR="00F523B6" w:rsidRDefault="005A05D8" w:rsidP="007C4B8D">
            <w:pPr>
              <w:spacing w:after="0"/>
            </w:pPr>
            <w:r>
              <w:t xml:space="preserve">fl_TC_8_1_4_2_1_2_NR5GC_EUTRA_TestBody </w:t>
            </w:r>
            <w:r w:rsidR="00F523B6">
              <w:t>()</w:t>
            </w:r>
          </w:p>
        </w:tc>
      </w:tr>
      <w:tr w:rsidR="00F523B6" w14:paraId="593E982D" w14:textId="77777777" w:rsidTr="007C4B8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B519" w14:textId="77777777" w:rsidR="00F523B6" w:rsidRDefault="00F523B6" w:rsidP="007C4B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38C" w14:textId="67A4C1AA" w:rsidR="00F523B6" w:rsidRPr="00E65CF8" w:rsidRDefault="00594C85" w:rsidP="00E65CF8">
            <w:pPr>
              <w:rPr>
                <w:rFonts w:ascii="Arial" w:hAnsi="Arial" w:cs="Arial"/>
              </w:rPr>
            </w:pPr>
            <w:r w:rsidRPr="00E65CF8">
              <w:rPr>
                <w:rFonts w:cs="Arial"/>
              </w:rPr>
              <w:t xml:space="preserve">Prose 36.508 Table 4.7.2-27: TRACKING AREA UPDATE REQUEST is saying EPS bearer context status can be present or not. Prose CR R5-227426 change 1 is not included on TTCN “the UE may include EPS Bearer Context Status which has EPS Bearer ID 10 and EPS Bearer ID 7 as both active, </w:t>
            </w:r>
            <w:proofErr w:type="gramStart"/>
            <w:r w:rsidRPr="00E65CF8">
              <w:rPr>
                <w:rFonts w:cs="Arial"/>
              </w:rPr>
              <w:t>or</w:t>
            </w:r>
            <w:proofErr w:type="gramEnd"/>
            <w:r w:rsidRPr="00E65CF8">
              <w:rPr>
                <w:rFonts w:cs="Arial"/>
              </w:rPr>
              <w:t xml:space="preserve"> the </w:t>
            </w:r>
            <w:r w:rsidRPr="00E65CF8">
              <w:rPr>
                <w:rFonts w:cs="Arial"/>
                <w:b/>
                <w:bCs/>
              </w:rPr>
              <w:t>UE may not include this IE at all as this is optional.</w:t>
            </w:r>
            <w:r w:rsidRPr="00E65CF8">
              <w:rPr>
                <w:rFonts w:cs="Arial"/>
              </w:rPr>
              <w:t>”</w:t>
            </w:r>
          </w:p>
        </w:tc>
      </w:tr>
      <w:tr w:rsidR="00F523B6" w14:paraId="1B906492" w14:textId="77777777" w:rsidTr="007C4B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D9C7" w14:textId="77777777" w:rsidR="00F523B6" w:rsidRDefault="00F523B6" w:rsidP="007C4B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828F" w14:textId="630AE0AD" w:rsidR="00F523B6" w:rsidRPr="003D4E6C" w:rsidRDefault="00F51A93" w:rsidP="00E65CF8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if present for </w:t>
            </w:r>
            <w:proofErr w:type="spellStart"/>
            <w:r>
              <w:t>cr_EPS_BearerContextStatus_Any</w:t>
            </w:r>
            <w:proofErr w:type="spellEnd"/>
          </w:p>
        </w:tc>
      </w:tr>
      <w:tr w:rsidR="00F523B6" w14:paraId="30A16578" w14:textId="77777777" w:rsidTr="007C4B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E67F" w14:textId="77777777" w:rsidR="00F523B6" w:rsidRDefault="00F523B6" w:rsidP="007C4B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51D" w14:textId="2BC6E238" w:rsidR="00F523B6" w:rsidRDefault="00707ABA" w:rsidP="007C4B8D">
            <w:pPr>
              <w:spacing w:after="0"/>
              <w:rPr>
                <w:rFonts w:ascii="Arial" w:hAnsi="Arial" w:cs="Arial"/>
              </w:rPr>
            </w:pPr>
            <w:r w:rsidRPr="00707ABA">
              <w:rPr>
                <w:rFonts w:ascii="Arial" w:hAnsi="Arial" w:cs="Arial"/>
              </w:rPr>
              <w:t>IRAT_Handover_NR5GC_EUTRA</w:t>
            </w:r>
          </w:p>
        </w:tc>
      </w:tr>
      <w:tr w:rsidR="00F523B6" w14:paraId="0745EC85" w14:textId="77777777" w:rsidTr="007C4B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70DB" w14:textId="77777777" w:rsidR="00F523B6" w:rsidRDefault="00F523B6" w:rsidP="007C4B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473E" w14:textId="77777777" w:rsidR="00F523B6" w:rsidRDefault="00F523B6" w:rsidP="007C4B8D">
            <w:pPr>
              <w:rPr>
                <w:rFonts w:ascii="Arial" w:hAnsi="Arial"/>
                <w:highlight w:val="cyan"/>
              </w:rPr>
            </w:pPr>
          </w:p>
        </w:tc>
      </w:tr>
    </w:tbl>
    <w:p w14:paraId="208F5960" w14:textId="77777777" w:rsidR="00F523B6" w:rsidRDefault="00F523B6" w:rsidP="00F523B6"/>
    <w:p w14:paraId="36646E0D" w14:textId="77777777" w:rsidR="00F523B6" w:rsidRDefault="00F523B6" w:rsidP="00F523B6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23B6" w14:paraId="02D3502A" w14:textId="77777777" w:rsidTr="007C4B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D9DE" w14:textId="77777777" w:rsidR="004D7F53" w:rsidRDefault="004D7F53" w:rsidP="004D7F53">
            <w:r>
              <w:t xml:space="preserve">  function fl_TC_8_1_4_2_1_2_NR5GC_EUTRA_</w:t>
            </w:r>
            <w:proofErr w:type="gramStart"/>
            <w:r>
              <w:t>TestBody(</w:t>
            </w:r>
            <w:proofErr w:type="gramEnd"/>
            <w:r>
              <w:t>) runs on EUTRA_Multi5GS_PTC</w:t>
            </w:r>
          </w:p>
          <w:p w14:paraId="5BDE0D43" w14:textId="77777777" w:rsidR="004D7F53" w:rsidRDefault="004D7F53" w:rsidP="004D7F53">
            <w:r>
              <w:t xml:space="preserve">  {</w:t>
            </w:r>
          </w:p>
          <w:p w14:paraId="70AFA797" w14:textId="77777777" w:rsidR="004D7F53" w:rsidRDefault="004D7F53" w:rsidP="004D7F53">
            <w:r>
              <w:t xml:space="preserve">    var </w:t>
            </w:r>
            <w:proofErr w:type="spellStart"/>
            <w:r>
              <w:t>EUTRA_NR_CoOrd_GUTI_Type</w:t>
            </w:r>
            <w:proofErr w:type="spellEnd"/>
            <w:r>
              <w:t xml:space="preserve"> </w:t>
            </w:r>
            <w:proofErr w:type="spellStart"/>
            <w:r>
              <w:t>v_CoOrd_</w:t>
            </w:r>
            <w:proofErr w:type="gramStart"/>
            <w:r>
              <w:t>Guti</w:t>
            </w:r>
            <w:proofErr w:type="spellEnd"/>
            <w:r>
              <w:t>;</w:t>
            </w:r>
            <w:proofErr w:type="gramEnd"/>
          </w:p>
          <w:p w14:paraId="1DBD4D69" w14:textId="77777777" w:rsidR="004D7F53" w:rsidRDefault="004D7F53" w:rsidP="004D7F53"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SecurityRx</w:t>
            </w:r>
            <w:proofErr w:type="spellEnd"/>
            <w:r>
              <w:t>;</w:t>
            </w:r>
            <w:proofErr w:type="gramEnd"/>
          </w:p>
          <w:p w14:paraId="024F6ADF" w14:textId="77777777" w:rsidR="004D7F53" w:rsidRDefault="004D7F53" w:rsidP="004D7F53">
            <w:r>
              <w:t xml:space="preserve">    var template (value) </w:t>
            </w:r>
            <w:proofErr w:type="spellStart"/>
            <w:r>
              <w:t>MobileIdentity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MappedGUTI</w:t>
            </w:r>
            <w:proofErr w:type="spellEnd"/>
            <w:r>
              <w:t>;</w:t>
            </w:r>
            <w:proofErr w:type="gramEnd"/>
          </w:p>
          <w:p w14:paraId="3D73F723" w14:textId="4A2B9E03" w:rsidR="004D7F53" w:rsidRDefault="0008085A" w:rsidP="004D7F53">
            <w:r>
              <w:t>-----skipping code--</w:t>
            </w:r>
          </w:p>
          <w:p w14:paraId="24DCC58B" w14:textId="77777777" w:rsidR="004D7F53" w:rsidRDefault="004D7F53" w:rsidP="004D7F53">
            <w:r>
              <w:t xml:space="preserve">    </w:t>
            </w:r>
          </w:p>
          <w:p w14:paraId="44933871" w14:textId="77777777" w:rsidR="004D7F53" w:rsidRDefault="004D7F53" w:rsidP="004D7F53">
            <w:r>
              <w:t xml:space="preserve">    // 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EE923CF" w14:textId="77777777" w:rsidR="004D7F53" w:rsidRDefault="004D7F53" w:rsidP="004D7F53">
            <w:r>
              <w:t xml:space="preserve">    </w:t>
            </w:r>
            <w:proofErr w:type="spellStart"/>
            <w:r>
              <w:t>SRB.receive</w:t>
            </w:r>
            <w:proofErr w:type="spellEnd"/>
            <w:proofErr w:type="gramStart"/>
            <w:r>
              <w:t>( car</w:t>
            </w:r>
            <w:proofErr w:type="gramEnd"/>
            <w:r>
              <w:t xml:space="preserve">_SRB1_RrcPdu_IND( eutra_Cell1, cr_RRCConnectionReconfigurationComplete_r15))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310FB775" w14:textId="77777777" w:rsidR="004D7F53" w:rsidRDefault="004D7F53" w:rsidP="004D7F53">
            <w:r>
              <w:t xml:space="preserve">    </w:t>
            </w:r>
            <w:proofErr w:type="spellStart"/>
            <w:r>
              <w:t>f_EUTRA_NR_</w:t>
            </w:r>
            <w:proofErr w:type="gramStart"/>
            <w:r>
              <w:t>SendCoOrd</w:t>
            </w:r>
            <w:proofErr w:type="spellEnd"/>
            <w:r>
              <w:t>(</w:t>
            </w:r>
            <w:proofErr w:type="gramEnd"/>
            <w:r>
              <w:t xml:space="preserve">NR, </w:t>
            </w:r>
            <w:proofErr w:type="spellStart"/>
            <w:r>
              <w:t>cms_EUTRA_NR_OctetData</w:t>
            </w:r>
            <w:proofErr w:type="spellEnd"/>
            <w:r>
              <w:t xml:space="preserve">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42FDD5A0" w14:textId="77777777" w:rsidR="004D7F53" w:rsidRDefault="004D7F53" w:rsidP="004D7F53">
            <w:r>
              <w:t xml:space="preserve">    /* SS automatically checks that UE transmit an </w:t>
            </w:r>
            <w:proofErr w:type="spellStart"/>
            <w:r>
              <w:t>RRCConnectionReconfigurationComplete</w:t>
            </w:r>
            <w:proofErr w:type="spellEnd"/>
            <w:r>
              <w:t xml:space="preserve"> using the indicated</w:t>
            </w:r>
          </w:p>
          <w:p w14:paraId="1EF937F7" w14:textId="77777777" w:rsidR="004D7F53" w:rsidRDefault="004D7F53" w:rsidP="004D7F53">
            <w:r>
              <w:t xml:space="preserve">       security key and the indicated security algorithms */</w:t>
            </w:r>
          </w:p>
          <w:p w14:paraId="59E4B43A" w14:textId="77777777" w:rsidR="004D7F53" w:rsidRDefault="004D7F53" w:rsidP="004D7F53">
            <w:r>
              <w:t xml:space="preserve">    </w:t>
            </w:r>
            <w:proofErr w:type="spellStart"/>
            <w:r>
              <w:t>f_EUTRA_</w:t>
            </w:r>
            <w:proofErr w:type="gramStart"/>
            <w:r>
              <w:t>PreliminaryPass</w:t>
            </w:r>
            <w:proofErr w:type="spellEnd"/>
            <w:r>
              <w:t>( _</w:t>
            </w:r>
            <w:proofErr w:type="gramEnd"/>
            <w:r>
              <w:t>_FILE__, __LINE__, "Step 2" );</w:t>
            </w:r>
          </w:p>
          <w:p w14:paraId="35E3096F" w14:textId="77777777" w:rsidR="004D7F53" w:rsidRDefault="004D7F53" w:rsidP="004D7F53">
            <w:r>
              <w:lastRenderedPageBreak/>
              <w:t xml:space="preserve">    </w:t>
            </w:r>
          </w:p>
          <w:p w14:paraId="61EDC489" w14:textId="77777777" w:rsidR="004D7F53" w:rsidRDefault="004D7F53" w:rsidP="004D7F53">
            <w:r>
              <w:t xml:space="preserve">    //Configure UL grant configuration</w:t>
            </w:r>
          </w:p>
          <w:p w14:paraId="7999941B" w14:textId="77777777" w:rsidR="004D7F53" w:rsidRDefault="004D7F53" w:rsidP="004D7F53">
            <w:r>
              <w:t xml:space="preserve">    </w:t>
            </w:r>
            <w:proofErr w:type="spellStart"/>
            <w:r>
              <w:t>f_EUTRA_SS_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gramEnd"/>
            <w:r>
              <w:t xml:space="preserve">eutra_Cell1, </w:t>
            </w:r>
            <w:proofErr w:type="spellStart"/>
            <w:r>
              <w:t>cas_PUCCH_Synch_Config_REQ</w:t>
            </w:r>
            <w:proofErr w:type="spellEnd"/>
            <w:r>
              <w:t xml:space="preserve">(eutra_Cell1, </w:t>
            </w:r>
            <w:proofErr w:type="spellStart"/>
            <w:r>
              <w:t>cs_TimingInfo_Now</w:t>
            </w:r>
            <w:proofErr w:type="spellEnd"/>
            <w:r>
              <w:t xml:space="preserve">, </w:t>
            </w:r>
            <w:proofErr w:type="spellStart"/>
            <w:r>
              <w:t>cs_UplinkTimeAlignment_Synch_Auto_Def</w:t>
            </w:r>
            <w:proofErr w:type="spellEnd"/>
            <w:r>
              <w:t>));</w:t>
            </w:r>
          </w:p>
          <w:p w14:paraId="13D3D5EF" w14:textId="77777777" w:rsidR="004D7F53" w:rsidRDefault="004D7F53" w:rsidP="004D7F53"/>
          <w:p w14:paraId="40C2EAB2" w14:textId="77777777" w:rsidR="004D7F53" w:rsidRDefault="004D7F53" w:rsidP="004D7F53">
            <w:r>
              <w:t xml:space="preserve">    // 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0B28356" w14:textId="77777777" w:rsidR="004D7F53" w:rsidRDefault="004D7F53" w:rsidP="004D7F53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(car_SRB2_NasPdu_</w:t>
            </w:r>
            <w:proofErr w:type="gramStart"/>
            <w:r>
              <w:t>IND(</w:t>
            </w:r>
            <w:proofErr w:type="gramEnd"/>
            <w:r>
              <w:t>eutra_Cell1,</w:t>
            </w:r>
          </w:p>
          <w:p w14:paraId="2B653776" w14:textId="77777777" w:rsidR="004D7F53" w:rsidRDefault="004D7F53" w:rsidP="004D7F53">
            <w:r>
              <w:t xml:space="preserve">                                    </w:t>
            </w:r>
            <w:proofErr w:type="spellStart"/>
            <w:r>
              <w:t>cr_NAS_</w:t>
            </w:r>
            <w:proofErr w:type="gramStart"/>
            <w:r>
              <w:t>Indication</w:t>
            </w:r>
            <w:proofErr w:type="spellEnd"/>
            <w:r>
              <w:t>(</w:t>
            </w:r>
            <w:proofErr w:type="spellStart"/>
            <w:proofErr w:type="gramEnd"/>
            <w:r>
              <w:t>tsc_SHT_IntegrityProtected</w:t>
            </w:r>
            <w:proofErr w:type="spellEnd"/>
            <w:r>
              <w:t>,</w:t>
            </w:r>
          </w:p>
          <w:p w14:paraId="650D6CB4" w14:textId="77777777" w:rsidR="004D7F53" w:rsidRDefault="004D7F53" w:rsidP="004D7F53">
            <w:r>
              <w:t xml:space="preserve">                                                      cr_TAU_Request_N1ToS1((</w:t>
            </w:r>
            <w:proofErr w:type="spellStart"/>
            <w:r>
              <w:t>tsc_EpsUpdate_TaUpdate</w:t>
            </w:r>
            <w:proofErr w:type="spellEnd"/>
            <w:r>
              <w:t xml:space="preserve">, </w:t>
            </w:r>
            <w:proofErr w:type="spellStart"/>
            <w:r>
              <w:t>tsc_EpsUpdate_Combined_IMSIAttach</w:t>
            </w:r>
            <w:proofErr w:type="spellEnd"/>
            <w:r>
              <w:t xml:space="preserve">, </w:t>
            </w:r>
            <w:proofErr w:type="spellStart"/>
            <w:r>
              <w:t>tsc_EpsUpdate_Combined_TaLaUpdate</w:t>
            </w:r>
            <w:proofErr w:type="spellEnd"/>
            <w:r>
              <w:t>),</w:t>
            </w:r>
          </w:p>
          <w:p w14:paraId="4F101021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v_SecurityRx.KSI</w:t>
            </w:r>
            <w:proofErr w:type="spellEnd"/>
            <w:r>
              <w:t>,</w:t>
            </w:r>
          </w:p>
          <w:p w14:paraId="36479A8E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cr_DRXparameter_Any</w:t>
            </w:r>
            <w:proofErr w:type="spellEnd"/>
            <w:r>
              <w:t xml:space="preserve"> ('5C'O) ifpresent,</w:t>
            </w:r>
          </w:p>
          <w:p w14:paraId="740107E2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v_AdditionalUpdateType</w:t>
            </w:r>
            <w:proofErr w:type="spellEnd"/>
            <w:r>
              <w:t>,</w:t>
            </w:r>
          </w:p>
          <w:p w14:paraId="6698622F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v_MappedGUTI</w:t>
            </w:r>
            <w:proofErr w:type="spellEnd"/>
            <w:r>
              <w:t>,</w:t>
            </w:r>
          </w:p>
          <w:p w14:paraId="7EFB934A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v_TAI</w:t>
            </w:r>
            <w:proofErr w:type="spellEnd"/>
            <w:r>
              <w:t xml:space="preserve"> </w:t>
            </w:r>
            <w:proofErr w:type="spellStart"/>
            <w:r>
              <w:t>ifpresent</w:t>
            </w:r>
            <w:proofErr w:type="spellEnd"/>
            <w:r>
              <w:t>,</w:t>
            </w:r>
          </w:p>
          <w:p w14:paraId="144E8582" w14:textId="77777777" w:rsidR="004D7F53" w:rsidRDefault="004D7F53" w:rsidP="004D7F53">
            <w:r>
              <w:t xml:space="preserve">                                                                            -,</w:t>
            </w:r>
          </w:p>
          <w:p w14:paraId="23647703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tsc_NasKsi_MappedSecurityContext</w:t>
            </w:r>
            <w:proofErr w:type="spellEnd"/>
            <w:r>
              <w:t>,</w:t>
            </w:r>
          </w:p>
          <w:p w14:paraId="60367D10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cdr_NAS_KeySetIdentifier_tlv</w:t>
            </w:r>
            <w:proofErr w:type="spellEnd"/>
            <w:r>
              <w:t xml:space="preserve"> </w:t>
            </w:r>
            <w:proofErr w:type="gramStart"/>
            <w:r>
              <w:t>(?,</w:t>
            </w:r>
            <w:proofErr w:type="gramEnd"/>
            <w:r>
              <w:t xml:space="preserve"> ?) ifpresent,</w:t>
            </w:r>
          </w:p>
          <w:p w14:paraId="2568B9E3" w14:textId="77777777" w:rsidR="004D7F53" w:rsidRDefault="004D7F53" w:rsidP="004D7F53">
            <w:r>
              <w:t xml:space="preserve">                                                                            -, -,</w:t>
            </w:r>
          </w:p>
          <w:p w14:paraId="3DB00298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cr_EPS_BearerContextStatus_Any</w:t>
            </w:r>
            <w:proofErr w:type="spellEnd"/>
            <w:r>
              <w:t xml:space="preserve">))))-&gt; value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  /</w:t>
            </w:r>
            <w:proofErr w:type="gramEnd"/>
            <w:r>
              <w:t>/ @sic R5s221153 sic@</w:t>
            </w:r>
          </w:p>
          <w:p w14:paraId="246065D9" w14:textId="77777777" w:rsidR="004D7F53" w:rsidRDefault="004D7F53" w:rsidP="004D7F53"/>
          <w:p w14:paraId="21300D80" w14:textId="77777777" w:rsidR="004D7F53" w:rsidRDefault="004D7F53" w:rsidP="004D7F53">
            <w:r>
              <w:t xml:space="preserve">    // @siclog "Step 4-5"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B82AEE8" w14:textId="77777777" w:rsidR="004D7F53" w:rsidRDefault="004D7F53" w:rsidP="004D7F53">
            <w:r>
              <w:t xml:space="preserve">    f_EUTRA38_TrackingAreaUpdateFromN1_WithoutReq (eutra_Cell1,</w:t>
            </w:r>
          </w:p>
          <w:p w14:paraId="6F7CD817" w14:textId="77777777" w:rsidR="004D7F53" w:rsidRDefault="004D7F53" w:rsidP="004D7F53">
            <w:r>
              <w:t xml:space="preserve">                                                   </w:t>
            </w:r>
            <w:proofErr w:type="spellStart"/>
            <w:r>
              <w:t>v_</w:t>
            </w:r>
            <w:proofErr w:type="gramStart"/>
            <w:r>
              <w:t>ReceivedMsg.Signalling.Nas</w:t>
            </w:r>
            <w:proofErr w:type="spellEnd"/>
            <w:proofErr w:type="gramEnd"/>
            <w:r>
              <w:t>[0],</w:t>
            </w:r>
          </w:p>
          <w:p w14:paraId="237AD415" w14:textId="77777777" w:rsidR="004D7F53" w:rsidRDefault="004D7F53" w:rsidP="004D7F53">
            <w:r>
              <w:t xml:space="preserve">                                                   -, </w:t>
            </w:r>
            <w:proofErr w:type="spellStart"/>
            <w:r>
              <w:t>noRrcConnectionRelease</w:t>
            </w:r>
            <w:proofErr w:type="spellEnd"/>
            <w:r>
              <w:t>,</w:t>
            </w:r>
          </w:p>
          <w:p w14:paraId="3A26E87F" w14:textId="77777777" w:rsidR="004D7F53" w:rsidRDefault="004D7F53" w:rsidP="004D7F53">
            <w:r>
              <w:t xml:space="preserve">                                                   -, true</w:t>
            </w:r>
            <w:proofErr w:type="gramStart"/>
            <w:r>
              <w:t>);</w:t>
            </w:r>
            <w:proofErr w:type="gramEnd"/>
          </w:p>
          <w:p w14:paraId="01B212D4" w14:textId="77777777" w:rsidR="004D7F53" w:rsidRDefault="004D7F53" w:rsidP="004D7F53"/>
          <w:p w14:paraId="2788F575" w14:textId="77777777" w:rsidR="004D7F53" w:rsidRDefault="004D7F53" w:rsidP="004D7F53">
            <w:r>
              <w:t xml:space="preserve">    // 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C3D43F3" w14:textId="77777777" w:rsidR="004D7F53" w:rsidRDefault="004D7F53" w:rsidP="004D7F53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EPSBearerId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f_Get_EPSBearerIdForAPNType</w:t>
            </w:r>
            <w:proofErr w:type="spellEnd"/>
            <w:r>
              <w:t>(</w:t>
            </w:r>
            <w:proofErr w:type="spellStart"/>
            <w:r>
              <w:t>Internet_DNN</w:t>
            </w:r>
            <w:proofErr w:type="spellEnd"/>
            <w:r>
              <w:t>);</w:t>
            </w:r>
          </w:p>
          <w:p w14:paraId="6564A5D4" w14:textId="77777777" w:rsidR="004D7F53" w:rsidRDefault="004D7F53" w:rsidP="004D7F53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v_EPSBearerId</w:t>
            </w:r>
            <w:proofErr w:type="spellEnd"/>
            <w:r>
              <w:t>)) {</w:t>
            </w:r>
          </w:p>
          <w:p w14:paraId="613AAD13" w14:textId="77777777" w:rsidR="004D7F53" w:rsidRDefault="004D7F53" w:rsidP="004D7F53">
            <w:r>
              <w:t xml:space="preserve">      </w:t>
            </w:r>
            <w:proofErr w:type="spellStart"/>
            <w:r>
              <w:t>v_RbId_</w:t>
            </w:r>
            <w:proofErr w:type="gramStart"/>
            <w:r>
              <w:t>DRB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cs_RadioBearerId_DRB</w:t>
            </w:r>
            <w:proofErr w:type="spellEnd"/>
            <w:r>
              <w:t>((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v_EPSBearerId</w:t>
            </w:r>
            <w:proofErr w:type="spellEnd"/>
            <w:r>
              <w:t>) - 4));</w:t>
            </w:r>
          </w:p>
          <w:p w14:paraId="230EA3CC" w14:textId="77777777" w:rsidR="004D7F53" w:rsidRDefault="004D7F53" w:rsidP="004D7F53">
            <w:r>
              <w:t xml:space="preserve">      // @sic R5s220853 sic@</w:t>
            </w:r>
          </w:p>
          <w:p w14:paraId="03AE8030" w14:textId="77777777" w:rsidR="004D7F53" w:rsidRDefault="004D7F53" w:rsidP="004D7F53">
            <w:r>
              <w:t xml:space="preserve">      </w:t>
            </w:r>
            <w:proofErr w:type="spellStart"/>
            <w:r>
              <w:t>f_EUTRA_</w:t>
            </w:r>
            <w:proofErr w:type="gramStart"/>
            <w:r>
              <w:t>CheckDataPath</w:t>
            </w:r>
            <w:proofErr w:type="spellEnd"/>
            <w:r>
              <w:t>(</w:t>
            </w:r>
            <w:proofErr w:type="gramEnd"/>
            <w:r>
              <w:t xml:space="preserve">eutra_Cell1, PDCP, </w:t>
            </w:r>
            <w:proofErr w:type="spellStart"/>
            <w:r>
              <w:t>defaultBearer</w:t>
            </w:r>
            <w:proofErr w:type="spellEnd"/>
            <w:r>
              <w:t xml:space="preserve">, "Step 6", </w:t>
            </w:r>
            <w:proofErr w:type="spellStart"/>
            <w:r>
              <w:t>v_RbId_DRB</w:t>
            </w:r>
            <w:proofErr w:type="spellEnd"/>
            <w:r>
              <w:t xml:space="preserve">, -, -, </w:t>
            </w:r>
            <w:proofErr w:type="spellStart"/>
            <w:r>
              <w:t>f_GetMultiPdnIndex</w:t>
            </w:r>
            <w:proofErr w:type="spellEnd"/>
            <w:r>
              <w:t xml:space="preserve"> (</w:t>
            </w:r>
            <w:proofErr w:type="spellStart"/>
            <w:r>
              <w:t>Internet_DNN</w:t>
            </w:r>
            <w:proofErr w:type="spellEnd"/>
            <w:r>
              <w:t>));</w:t>
            </w:r>
          </w:p>
          <w:p w14:paraId="587851F5" w14:textId="77777777" w:rsidR="004D7F53" w:rsidRDefault="004D7F53" w:rsidP="004D7F53">
            <w:r>
              <w:t xml:space="preserve">    }</w:t>
            </w:r>
          </w:p>
          <w:p w14:paraId="1AECF767" w14:textId="77777777" w:rsidR="004D7F53" w:rsidRDefault="004D7F53" w:rsidP="004D7F53">
            <w:r>
              <w:lastRenderedPageBreak/>
              <w:t xml:space="preserve">    // @sic R5s220853 sic@</w:t>
            </w:r>
          </w:p>
          <w:p w14:paraId="0FDBE444" w14:textId="77777777" w:rsidR="004D7F53" w:rsidRDefault="004D7F53" w:rsidP="004D7F53">
            <w:r>
              <w:t xml:space="preserve">    </w:t>
            </w:r>
            <w:proofErr w:type="spellStart"/>
            <w:r>
              <w:t>f_EUTRA_NR_</w:t>
            </w:r>
            <w:proofErr w:type="gramStart"/>
            <w:r>
              <w:t>SendCoOrd</w:t>
            </w:r>
            <w:proofErr w:type="spellEnd"/>
            <w:r>
              <w:t>(</w:t>
            </w:r>
            <w:proofErr w:type="gramEnd"/>
            <w:r>
              <w:t xml:space="preserve">NR, </w:t>
            </w:r>
            <w:proofErr w:type="spellStart"/>
            <w:r>
              <w:t>cms_EUTRA_NR_Trigger</w:t>
            </w:r>
            <w:proofErr w:type="spellEnd"/>
            <w:r>
              <w:t xml:space="preserve"> ("Check Data"));</w:t>
            </w:r>
          </w:p>
          <w:p w14:paraId="01D0C0E0" w14:textId="77777777" w:rsidR="004D7F53" w:rsidRDefault="004D7F53" w:rsidP="004D7F53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(NR, "Step 7"</w:t>
            </w:r>
            <w:proofErr w:type="gramStart"/>
            <w:r>
              <w:t>);</w:t>
            </w:r>
            <w:proofErr w:type="gramEnd"/>
          </w:p>
          <w:p w14:paraId="78557E18" w14:textId="4083FF62" w:rsidR="00F523B6" w:rsidRDefault="004D7F53" w:rsidP="004D7F53">
            <w:r>
              <w:t xml:space="preserve">  }</w:t>
            </w:r>
          </w:p>
        </w:tc>
      </w:tr>
    </w:tbl>
    <w:p w14:paraId="7FB70F08" w14:textId="77777777" w:rsidR="00F523B6" w:rsidRDefault="00F523B6" w:rsidP="00F523B6"/>
    <w:p w14:paraId="2CC89375" w14:textId="77777777" w:rsidR="00F523B6" w:rsidRDefault="00F523B6" w:rsidP="00F523B6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23B6" w14:paraId="60524B44" w14:textId="77777777" w:rsidTr="007C4B8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F95C" w14:textId="77777777" w:rsidR="00BA5699" w:rsidRDefault="00F523B6" w:rsidP="00BA5699">
            <w:r>
              <w:t xml:space="preserve">      </w:t>
            </w:r>
            <w:r w:rsidR="00BA5699">
              <w:t>function fl_TC_8_1_4_2_1_2_NR5GC_EUTRA_</w:t>
            </w:r>
            <w:proofErr w:type="gramStart"/>
            <w:r w:rsidR="00BA5699">
              <w:t>TestBody(</w:t>
            </w:r>
            <w:proofErr w:type="gramEnd"/>
            <w:r w:rsidR="00BA5699">
              <w:t>) runs on EUTRA_Multi5GS_PTC</w:t>
            </w:r>
          </w:p>
          <w:p w14:paraId="7AD71689" w14:textId="77777777" w:rsidR="00BA5699" w:rsidRDefault="00BA5699" w:rsidP="00BA5699">
            <w:r>
              <w:t xml:space="preserve">  {</w:t>
            </w:r>
          </w:p>
          <w:p w14:paraId="288876FD" w14:textId="77777777" w:rsidR="00BA5699" w:rsidRDefault="00BA5699" w:rsidP="00BA5699">
            <w:r>
              <w:t xml:space="preserve">    var </w:t>
            </w:r>
            <w:proofErr w:type="spellStart"/>
            <w:r>
              <w:t>EUTRA_NR_CoOrd_GUTI_Type</w:t>
            </w:r>
            <w:proofErr w:type="spellEnd"/>
            <w:r>
              <w:t xml:space="preserve"> </w:t>
            </w:r>
            <w:proofErr w:type="spellStart"/>
            <w:r>
              <w:t>v_CoOrd_</w:t>
            </w:r>
            <w:proofErr w:type="gramStart"/>
            <w:r>
              <w:t>Guti</w:t>
            </w:r>
            <w:proofErr w:type="spellEnd"/>
            <w:r>
              <w:t>;</w:t>
            </w:r>
            <w:proofErr w:type="gramEnd"/>
          </w:p>
          <w:p w14:paraId="16498D12" w14:textId="77777777" w:rsidR="00BA5699" w:rsidRDefault="00BA5699" w:rsidP="00BA5699"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SecurityRx</w:t>
            </w:r>
            <w:proofErr w:type="spellEnd"/>
            <w:r>
              <w:t>;</w:t>
            </w:r>
            <w:proofErr w:type="gramEnd"/>
          </w:p>
          <w:p w14:paraId="1EB5B81E" w14:textId="77777777" w:rsidR="00BA5699" w:rsidRDefault="00BA5699" w:rsidP="00BA5699">
            <w:r>
              <w:t xml:space="preserve">    var template (value) </w:t>
            </w:r>
            <w:proofErr w:type="spellStart"/>
            <w:r>
              <w:t>MobileIdentity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MappedGUTI</w:t>
            </w:r>
            <w:proofErr w:type="spellEnd"/>
            <w:r>
              <w:t>;</w:t>
            </w:r>
            <w:proofErr w:type="gramEnd"/>
          </w:p>
          <w:p w14:paraId="416C3F62" w14:textId="0173494B" w:rsidR="00BA5699" w:rsidRDefault="00BA5699" w:rsidP="0008085A">
            <w:r>
              <w:t xml:space="preserve">    </w:t>
            </w:r>
            <w:r w:rsidR="0008085A">
              <w:t>----skipping code</w:t>
            </w:r>
          </w:p>
          <w:p w14:paraId="70C86253" w14:textId="77777777" w:rsidR="00BA5699" w:rsidRDefault="00BA5699" w:rsidP="00BA5699">
            <w:r>
              <w:t xml:space="preserve">    </w:t>
            </w:r>
          </w:p>
          <w:p w14:paraId="5270EE2E" w14:textId="77777777" w:rsidR="00BA5699" w:rsidRDefault="00BA5699" w:rsidP="00BA5699">
            <w:r>
              <w:t xml:space="preserve">    // 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6E476E" w14:textId="77777777" w:rsidR="00BA5699" w:rsidRDefault="00BA5699" w:rsidP="00BA5699">
            <w:r>
              <w:t xml:space="preserve">    </w:t>
            </w:r>
            <w:proofErr w:type="spellStart"/>
            <w:r>
              <w:t>SRB.receive</w:t>
            </w:r>
            <w:proofErr w:type="spellEnd"/>
            <w:proofErr w:type="gramStart"/>
            <w:r>
              <w:t>( car</w:t>
            </w:r>
            <w:proofErr w:type="gramEnd"/>
            <w:r>
              <w:t xml:space="preserve">_SRB1_RrcPdu_IND( eutra_Cell1, cr_RRCConnectionReconfigurationComplete_r15))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0EB7364F" w14:textId="77777777" w:rsidR="00BA5699" w:rsidRDefault="00BA5699" w:rsidP="00BA5699">
            <w:r>
              <w:t xml:space="preserve">    </w:t>
            </w:r>
            <w:proofErr w:type="spellStart"/>
            <w:r>
              <w:t>f_EUTRA_NR_</w:t>
            </w:r>
            <w:proofErr w:type="gramStart"/>
            <w:r>
              <w:t>SendCoOrd</w:t>
            </w:r>
            <w:proofErr w:type="spellEnd"/>
            <w:r>
              <w:t>(</w:t>
            </w:r>
            <w:proofErr w:type="gramEnd"/>
            <w:r>
              <w:t xml:space="preserve">NR, </w:t>
            </w:r>
            <w:proofErr w:type="spellStart"/>
            <w:r>
              <w:t>cms_EUTRA_NR_OctetData</w:t>
            </w:r>
            <w:proofErr w:type="spellEnd"/>
            <w:r>
              <w:t xml:space="preserve">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25AB2508" w14:textId="77777777" w:rsidR="00BA5699" w:rsidRDefault="00BA5699" w:rsidP="00BA5699">
            <w:r>
              <w:t xml:space="preserve">    /* SS automatically checks that UE transmit an </w:t>
            </w:r>
            <w:proofErr w:type="spellStart"/>
            <w:r>
              <w:t>RRCConnectionReconfigurationComplete</w:t>
            </w:r>
            <w:proofErr w:type="spellEnd"/>
            <w:r>
              <w:t xml:space="preserve"> using the indicated</w:t>
            </w:r>
          </w:p>
          <w:p w14:paraId="31B85D74" w14:textId="77777777" w:rsidR="00BA5699" w:rsidRDefault="00BA5699" w:rsidP="00BA5699">
            <w:r>
              <w:t xml:space="preserve">       security key and the indicated security algorithms */</w:t>
            </w:r>
          </w:p>
          <w:p w14:paraId="08E5F1CD" w14:textId="77777777" w:rsidR="00BA5699" w:rsidRDefault="00BA5699" w:rsidP="00BA5699">
            <w:r>
              <w:t xml:space="preserve">    </w:t>
            </w:r>
            <w:proofErr w:type="spellStart"/>
            <w:r>
              <w:t>f_EUTRA_</w:t>
            </w:r>
            <w:proofErr w:type="gramStart"/>
            <w:r>
              <w:t>PreliminaryPass</w:t>
            </w:r>
            <w:proofErr w:type="spellEnd"/>
            <w:r>
              <w:t>( _</w:t>
            </w:r>
            <w:proofErr w:type="gramEnd"/>
            <w:r>
              <w:t>_FILE__, __LINE__, "Step 2" );</w:t>
            </w:r>
          </w:p>
          <w:p w14:paraId="787A03F6" w14:textId="77777777" w:rsidR="00BA5699" w:rsidRDefault="00BA5699" w:rsidP="00BA5699">
            <w:r>
              <w:t xml:space="preserve">    </w:t>
            </w:r>
          </w:p>
          <w:p w14:paraId="7BF6E0EF" w14:textId="77777777" w:rsidR="00BA5699" w:rsidRDefault="00BA5699" w:rsidP="00BA5699">
            <w:r>
              <w:t xml:space="preserve">    //Configure UL grant configuration</w:t>
            </w:r>
          </w:p>
          <w:p w14:paraId="492038AB" w14:textId="77777777" w:rsidR="00BA5699" w:rsidRDefault="00BA5699" w:rsidP="00BA5699">
            <w:r>
              <w:t xml:space="preserve">    </w:t>
            </w:r>
            <w:proofErr w:type="spellStart"/>
            <w:r>
              <w:t>f_EUTRA_SS_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gramEnd"/>
            <w:r>
              <w:t xml:space="preserve">eutra_Cell1, </w:t>
            </w:r>
            <w:proofErr w:type="spellStart"/>
            <w:r>
              <w:t>cas_PUCCH_Synch_Config_REQ</w:t>
            </w:r>
            <w:proofErr w:type="spellEnd"/>
            <w:r>
              <w:t xml:space="preserve">(eutra_Cell1, </w:t>
            </w:r>
            <w:proofErr w:type="spellStart"/>
            <w:r>
              <w:t>cs_TimingInfo_Now</w:t>
            </w:r>
            <w:proofErr w:type="spellEnd"/>
            <w:r>
              <w:t xml:space="preserve">, </w:t>
            </w:r>
            <w:proofErr w:type="spellStart"/>
            <w:r>
              <w:t>cs_UplinkTimeAlignment_Synch_Auto_Def</w:t>
            </w:r>
            <w:proofErr w:type="spellEnd"/>
            <w:r>
              <w:t>));</w:t>
            </w:r>
          </w:p>
          <w:p w14:paraId="742ADE18" w14:textId="77777777" w:rsidR="00BA5699" w:rsidRDefault="00BA5699" w:rsidP="00BA5699"/>
          <w:p w14:paraId="2B974717" w14:textId="77777777" w:rsidR="00BA5699" w:rsidRDefault="00BA5699" w:rsidP="00BA5699">
            <w:r>
              <w:t xml:space="preserve">    // 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58F074F" w14:textId="77777777" w:rsidR="00BA5699" w:rsidRDefault="00BA5699" w:rsidP="00BA5699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(car_SRB2_NasPdu_</w:t>
            </w:r>
            <w:proofErr w:type="gramStart"/>
            <w:r>
              <w:t>IND(</w:t>
            </w:r>
            <w:proofErr w:type="gramEnd"/>
            <w:r>
              <w:t>eutra_Cell1,</w:t>
            </w:r>
          </w:p>
          <w:p w14:paraId="3B184641" w14:textId="77777777" w:rsidR="00BA5699" w:rsidRDefault="00BA5699" w:rsidP="00BA5699">
            <w:r>
              <w:t xml:space="preserve">                                    </w:t>
            </w:r>
            <w:proofErr w:type="spellStart"/>
            <w:r>
              <w:t>cr_NAS_</w:t>
            </w:r>
            <w:proofErr w:type="gramStart"/>
            <w:r>
              <w:t>Indication</w:t>
            </w:r>
            <w:proofErr w:type="spellEnd"/>
            <w:r>
              <w:t>(</w:t>
            </w:r>
            <w:proofErr w:type="spellStart"/>
            <w:proofErr w:type="gramEnd"/>
            <w:r>
              <w:t>tsc_SHT_IntegrityProtected</w:t>
            </w:r>
            <w:proofErr w:type="spellEnd"/>
            <w:r>
              <w:t>,</w:t>
            </w:r>
          </w:p>
          <w:p w14:paraId="2D4BFC50" w14:textId="77777777" w:rsidR="00BA5699" w:rsidRDefault="00BA5699" w:rsidP="00BA5699">
            <w:r>
              <w:t xml:space="preserve">                                                      cr_TAU_Request_N1ToS1((</w:t>
            </w:r>
            <w:proofErr w:type="spellStart"/>
            <w:r>
              <w:t>tsc_EpsUpdate_TaUpdate</w:t>
            </w:r>
            <w:proofErr w:type="spellEnd"/>
            <w:r>
              <w:t xml:space="preserve">, </w:t>
            </w:r>
            <w:proofErr w:type="spellStart"/>
            <w:r>
              <w:t>tsc_EpsUpdate_Combined_IMSIAttach</w:t>
            </w:r>
            <w:proofErr w:type="spellEnd"/>
            <w:r>
              <w:t xml:space="preserve">, </w:t>
            </w:r>
            <w:proofErr w:type="spellStart"/>
            <w:r>
              <w:t>tsc_EpsUpdate_Combined_TaLaUpdate</w:t>
            </w:r>
            <w:proofErr w:type="spellEnd"/>
            <w:r>
              <w:t>),</w:t>
            </w:r>
          </w:p>
          <w:p w14:paraId="571B5497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v_SecurityRx.KSI</w:t>
            </w:r>
            <w:proofErr w:type="spellEnd"/>
            <w:r>
              <w:t>,</w:t>
            </w:r>
          </w:p>
          <w:p w14:paraId="4E89024A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cr_DRXparameter_Any</w:t>
            </w:r>
            <w:proofErr w:type="spellEnd"/>
            <w:r>
              <w:t xml:space="preserve"> ('5C'O) ifpresent,</w:t>
            </w:r>
          </w:p>
          <w:p w14:paraId="7929BE20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v_AdditionalUpdateType</w:t>
            </w:r>
            <w:proofErr w:type="spellEnd"/>
            <w:r>
              <w:t>,</w:t>
            </w:r>
          </w:p>
          <w:p w14:paraId="516FCB62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v_MappedGUTI</w:t>
            </w:r>
            <w:proofErr w:type="spellEnd"/>
            <w:r>
              <w:t>,</w:t>
            </w:r>
          </w:p>
          <w:p w14:paraId="48DA4EE2" w14:textId="77777777" w:rsidR="00BA5699" w:rsidRDefault="00BA5699" w:rsidP="00BA5699">
            <w:r>
              <w:lastRenderedPageBreak/>
              <w:t xml:space="preserve">                                                                            </w:t>
            </w:r>
            <w:proofErr w:type="spellStart"/>
            <w:r>
              <w:t>v_TAI</w:t>
            </w:r>
            <w:proofErr w:type="spellEnd"/>
            <w:r>
              <w:t xml:space="preserve"> </w:t>
            </w:r>
            <w:proofErr w:type="spellStart"/>
            <w:r>
              <w:t>ifpresent</w:t>
            </w:r>
            <w:proofErr w:type="spellEnd"/>
            <w:r>
              <w:t>,</w:t>
            </w:r>
          </w:p>
          <w:p w14:paraId="7A111D99" w14:textId="77777777" w:rsidR="00BA5699" w:rsidRDefault="00BA5699" w:rsidP="00BA5699">
            <w:r>
              <w:t xml:space="preserve">                                                                            -,</w:t>
            </w:r>
          </w:p>
          <w:p w14:paraId="7DA96D31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tsc_NasKsi_MappedSecurityContext</w:t>
            </w:r>
            <w:proofErr w:type="spellEnd"/>
            <w:r>
              <w:t>,</w:t>
            </w:r>
          </w:p>
          <w:p w14:paraId="67CEDF51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cdr_NAS_KeySetIdentifier_tlv</w:t>
            </w:r>
            <w:proofErr w:type="spellEnd"/>
            <w:r>
              <w:t xml:space="preserve"> </w:t>
            </w:r>
            <w:proofErr w:type="gramStart"/>
            <w:r>
              <w:t>(?,</w:t>
            </w:r>
            <w:proofErr w:type="gramEnd"/>
            <w:r>
              <w:t xml:space="preserve"> ?) ifpresent,</w:t>
            </w:r>
          </w:p>
          <w:p w14:paraId="065A23A3" w14:textId="77777777" w:rsidR="00BA5699" w:rsidRDefault="00BA5699" w:rsidP="00BA5699">
            <w:r>
              <w:t xml:space="preserve">                                                                            -, -,</w:t>
            </w:r>
          </w:p>
          <w:p w14:paraId="4B15C555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cr_EPS_BearerContextStatus_</w:t>
            </w:r>
            <w:r w:rsidRPr="00BA5699">
              <w:rPr>
                <w:highlight w:val="yellow"/>
              </w:rPr>
              <w:t>Any</w:t>
            </w:r>
            <w:proofErr w:type="spellEnd"/>
            <w:r w:rsidRPr="00BA5699">
              <w:rPr>
                <w:highlight w:val="yellow"/>
              </w:rPr>
              <w:t xml:space="preserve"> </w:t>
            </w:r>
            <w:proofErr w:type="spellStart"/>
            <w:r w:rsidRPr="00BA5699">
              <w:rPr>
                <w:highlight w:val="yellow"/>
              </w:rPr>
              <w:t>ifpresent</w:t>
            </w:r>
            <w:proofErr w:type="spellEnd"/>
            <w:r>
              <w:t xml:space="preserve">))))-&gt; value </w:t>
            </w:r>
            <w:proofErr w:type="spellStart"/>
            <w:r>
              <w:t>v_ReceivedMsg</w:t>
            </w:r>
            <w:proofErr w:type="spellEnd"/>
            <w:r>
              <w:t>;  // @sic R5s221153 sic@</w:t>
            </w:r>
          </w:p>
          <w:p w14:paraId="1D4032A9" w14:textId="77777777" w:rsidR="00BA5699" w:rsidRDefault="00BA5699" w:rsidP="00BA5699"/>
          <w:p w14:paraId="42E43CA2" w14:textId="77777777" w:rsidR="00BA5699" w:rsidRDefault="00BA5699" w:rsidP="00BA5699">
            <w:r>
              <w:t xml:space="preserve">    // @siclog "Step 4-5"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F6F861" w14:textId="77777777" w:rsidR="00BA5699" w:rsidRDefault="00BA5699" w:rsidP="00BA5699">
            <w:r>
              <w:t xml:space="preserve">    f_EUTRA38_TrackingAreaUpdateFromN1_WithoutReq (eutra_Cell1,</w:t>
            </w:r>
          </w:p>
          <w:p w14:paraId="45A37FCC" w14:textId="77777777" w:rsidR="00BA5699" w:rsidRDefault="00BA5699" w:rsidP="00BA5699">
            <w:r>
              <w:t xml:space="preserve">                                                   </w:t>
            </w:r>
            <w:proofErr w:type="spellStart"/>
            <w:r>
              <w:t>v_</w:t>
            </w:r>
            <w:proofErr w:type="gramStart"/>
            <w:r>
              <w:t>ReceivedMsg.Signalling.Nas</w:t>
            </w:r>
            <w:proofErr w:type="spellEnd"/>
            <w:proofErr w:type="gramEnd"/>
            <w:r>
              <w:t>[0],</w:t>
            </w:r>
          </w:p>
          <w:p w14:paraId="2C6A97CB" w14:textId="77777777" w:rsidR="00BA5699" w:rsidRDefault="00BA5699" w:rsidP="00BA5699">
            <w:r>
              <w:t xml:space="preserve">                                                   -, </w:t>
            </w:r>
            <w:proofErr w:type="spellStart"/>
            <w:r>
              <w:t>noRrcConnectionRelease</w:t>
            </w:r>
            <w:proofErr w:type="spellEnd"/>
            <w:r>
              <w:t>,</w:t>
            </w:r>
          </w:p>
          <w:p w14:paraId="104E02B1" w14:textId="77777777" w:rsidR="00BA5699" w:rsidRDefault="00BA5699" w:rsidP="00BA5699">
            <w:r>
              <w:t xml:space="preserve">                                                   -, true</w:t>
            </w:r>
            <w:proofErr w:type="gramStart"/>
            <w:r>
              <w:t>);</w:t>
            </w:r>
            <w:proofErr w:type="gramEnd"/>
          </w:p>
          <w:p w14:paraId="1BC9FFC5" w14:textId="77777777" w:rsidR="00BA5699" w:rsidRDefault="00BA5699" w:rsidP="00BA5699"/>
          <w:p w14:paraId="2F65D646" w14:textId="77777777" w:rsidR="00BA5699" w:rsidRDefault="00BA5699" w:rsidP="00BA5699">
            <w:r>
              <w:t xml:space="preserve">    // 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0DA0DA0" w14:textId="77777777" w:rsidR="00BA5699" w:rsidRDefault="00BA5699" w:rsidP="00BA569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EPSBearerId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f_Get_EPSBearerIdForAPNType</w:t>
            </w:r>
            <w:proofErr w:type="spellEnd"/>
            <w:r>
              <w:t>(</w:t>
            </w:r>
            <w:proofErr w:type="spellStart"/>
            <w:r>
              <w:t>Internet_DNN</w:t>
            </w:r>
            <w:proofErr w:type="spellEnd"/>
            <w:r>
              <w:t>);</w:t>
            </w:r>
          </w:p>
          <w:p w14:paraId="784996ED" w14:textId="77777777" w:rsidR="00BA5699" w:rsidRDefault="00BA5699" w:rsidP="00BA569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v_EPSBearerId</w:t>
            </w:r>
            <w:proofErr w:type="spellEnd"/>
            <w:r>
              <w:t>)) {</w:t>
            </w:r>
          </w:p>
          <w:p w14:paraId="3A300034" w14:textId="77777777" w:rsidR="00BA5699" w:rsidRDefault="00BA5699" w:rsidP="00BA5699">
            <w:r>
              <w:t xml:space="preserve">      </w:t>
            </w:r>
            <w:proofErr w:type="spellStart"/>
            <w:r>
              <w:t>v_RbId_</w:t>
            </w:r>
            <w:proofErr w:type="gramStart"/>
            <w:r>
              <w:t>DRB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cs_RadioBearerId_DRB</w:t>
            </w:r>
            <w:proofErr w:type="spellEnd"/>
            <w:r>
              <w:t>((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v_EPSBearerId</w:t>
            </w:r>
            <w:proofErr w:type="spellEnd"/>
            <w:r>
              <w:t>) - 4));</w:t>
            </w:r>
          </w:p>
          <w:p w14:paraId="5E849957" w14:textId="77777777" w:rsidR="00BA5699" w:rsidRDefault="00BA5699" w:rsidP="00BA5699">
            <w:r>
              <w:t xml:space="preserve">      // @sic R5s220853 sic@</w:t>
            </w:r>
          </w:p>
          <w:p w14:paraId="1FFB7F44" w14:textId="77777777" w:rsidR="00BA5699" w:rsidRDefault="00BA5699" w:rsidP="00BA5699">
            <w:r>
              <w:t xml:space="preserve">      </w:t>
            </w:r>
            <w:proofErr w:type="spellStart"/>
            <w:r>
              <w:t>f_EUTRA_</w:t>
            </w:r>
            <w:proofErr w:type="gramStart"/>
            <w:r>
              <w:t>CheckDataPath</w:t>
            </w:r>
            <w:proofErr w:type="spellEnd"/>
            <w:r>
              <w:t>(</w:t>
            </w:r>
            <w:proofErr w:type="gramEnd"/>
            <w:r>
              <w:t xml:space="preserve">eutra_Cell1, PDCP, </w:t>
            </w:r>
            <w:proofErr w:type="spellStart"/>
            <w:r>
              <w:t>defaultBearer</w:t>
            </w:r>
            <w:proofErr w:type="spellEnd"/>
            <w:r>
              <w:t xml:space="preserve">, "Step 6", </w:t>
            </w:r>
            <w:proofErr w:type="spellStart"/>
            <w:r>
              <w:t>v_RbId_DRB</w:t>
            </w:r>
            <w:proofErr w:type="spellEnd"/>
            <w:r>
              <w:t xml:space="preserve">, -, -, </w:t>
            </w:r>
            <w:proofErr w:type="spellStart"/>
            <w:r>
              <w:t>f_GetMultiPdnIndex</w:t>
            </w:r>
            <w:proofErr w:type="spellEnd"/>
            <w:r>
              <w:t xml:space="preserve"> (</w:t>
            </w:r>
            <w:proofErr w:type="spellStart"/>
            <w:r>
              <w:t>Internet_DNN</w:t>
            </w:r>
            <w:proofErr w:type="spellEnd"/>
            <w:r>
              <w:t>));</w:t>
            </w:r>
          </w:p>
          <w:p w14:paraId="0E4E1352" w14:textId="77777777" w:rsidR="00BA5699" w:rsidRDefault="00BA5699" w:rsidP="00BA5699">
            <w:r>
              <w:t xml:space="preserve">    }</w:t>
            </w:r>
          </w:p>
          <w:p w14:paraId="6447EC6E" w14:textId="77777777" w:rsidR="00BA5699" w:rsidRDefault="00BA5699" w:rsidP="00BA5699">
            <w:r>
              <w:t xml:space="preserve">    // @sic R5s220853 sic@</w:t>
            </w:r>
          </w:p>
          <w:p w14:paraId="36462848" w14:textId="77777777" w:rsidR="00BA5699" w:rsidRDefault="00BA5699" w:rsidP="00BA5699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(NR, </w:t>
            </w:r>
            <w:proofErr w:type="spellStart"/>
            <w:r>
              <w:t>cms_EUTRA_NR_Trigger</w:t>
            </w:r>
            <w:proofErr w:type="spellEnd"/>
            <w:r>
              <w:t xml:space="preserve"> ("Check Data"));</w:t>
            </w:r>
          </w:p>
          <w:p w14:paraId="3C841059" w14:textId="77777777" w:rsidR="00BA5699" w:rsidRDefault="00BA5699" w:rsidP="00BA5699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(NR, "Step 7");</w:t>
            </w:r>
          </w:p>
          <w:p w14:paraId="528F58E6" w14:textId="3173F708" w:rsidR="00F523B6" w:rsidRDefault="00BA5699" w:rsidP="00BA5699">
            <w:pPr>
              <w:ind w:firstLine="204"/>
            </w:pPr>
            <w:r>
              <w:t xml:space="preserve">  }</w:t>
            </w:r>
          </w:p>
        </w:tc>
      </w:tr>
    </w:tbl>
    <w:p w14:paraId="74EDDE43" w14:textId="77777777" w:rsidR="00F523B6" w:rsidRDefault="00F523B6">
      <w:pPr>
        <w:rPr>
          <w:noProof/>
        </w:rPr>
      </w:pPr>
    </w:p>
    <w:sectPr w:rsidR="00F523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BE490" w14:textId="77777777" w:rsidR="00577386" w:rsidRDefault="00577386">
      <w:r>
        <w:separator/>
      </w:r>
    </w:p>
  </w:endnote>
  <w:endnote w:type="continuationSeparator" w:id="0">
    <w:p w14:paraId="55A81D1D" w14:textId="77777777" w:rsidR="00577386" w:rsidRDefault="00577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DA562" w14:textId="77777777" w:rsidR="00577386" w:rsidRDefault="00577386">
      <w:r>
        <w:separator/>
      </w:r>
    </w:p>
  </w:footnote>
  <w:footnote w:type="continuationSeparator" w:id="0">
    <w:p w14:paraId="46DE14CB" w14:textId="77777777" w:rsidR="00577386" w:rsidRDefault="00577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57BC4"/>
    <w:multiLevelType w:val="hybridMultilevel"/>
    <w:tmpl w:val="9A74DBB6"/>
    <w:lvl w:ilvl="0" w:tplc="650E4B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95E28"/>
    <w:multiLevelType w:val="hybridMultilevel"/>
    <w:tmpl w:val="2CC4CC5C"/>
    <w:lvl w:ilvl="0" w:tplc="A25E74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80D0C"/>
    <w:multiLevelType w:val="hybridMultilevel"/>
    <w:tmpl w:val="74F205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4D397C"/>
    <w:multiLevelType w:val="hybridMultilevel"/>
    <w:tmpl w:val="2EA031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3"/>
  </w:num>
  <w:num w:numId="3" w16cid:durableId="1083718607">
    <w:abstractNumId w:val="4"/>
  </w:num>
  <w:num w:numId="4" w16cid:durableId="12107976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8"/>
  </w:num>
  <w:num w:numId="6" w16cid:durableId="1221668658">
    <w:abstractNumId w:val="17"/>
  </w:num>
  <w:num w:numId="7" w16cid:durableId="1811633016">
    <w:abstractNumId w:val="11"/>
  </w:num>
  <w:num w:numId="8" w16cid:durableId="1058895011">
    <w:abstractNumId w:val="32"/>
  </w:num>
  <w:num w:numId="9" w16cid:durableId="17244496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7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29"/>
  </w:num>
  <w:num w:numId="15" w16cid:durableId="257107239">
    <w:abstractNumId w:val="7"/>
  </w:num>
  <w:num w:numId="16" w16cid:durableId="840659352">
    <w:abstractNumId w:val="5"/>
  </w:num>
  <w:num w:numId="17" w16cid:durableId="1128938593">
    <w:abstractNumId w:val="18"/>
  </w:num>
  <w:num w:numId="18" w16cid:durableId="239678638">
    <w:abstractNumId w:val="21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3"/>
  </w:num>
  <w:num w:numId="21" w16cid:durableId="541209329">
    <w:abstractNumId w:val="14"/>
  </w:num>
  <w:num w:numId="22" w16cid:durableId="1286503583">
    <w:abstractNumId w:val="3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4"/>
  </w:num>
  <w:num w:numId="27" w16cid:durableId="1253931199">
    <w:abstractNumId w:val="10"/>
  </w:num>
  <w:num w:numId="28" w16cid:durableId="1093166998">
    <w:abstractNumId w:val="25"/>
  </w:num>
  <w:num w:numId="29" w16cid:durableId="291787887">
    <w:abstractNumId w:val="1"/>
  </w:num>
  <w:num w:numId="30" w16cid:durableId="1548642084">
    <w:abstractNumId w:val="22"/>
  </w:num>
  <w:num w:numId="31" w16cid:durableId="611521266">
    <w:abstractNumId w:val="26"/>
  </w:num>
  <w:num w:numId="32" w16cid:durableId="431390238">
    <w:abstractNumId w:val="20"/>
  </w:num>
  <w:num w:numId="33" w16cid:durableId="256643895">
    <w:abstractNumId w:val="30"/>
  </w:num>
  <w:num w:numId="34" w16cid:durableId="383066691">
    <w:abstractNumId w:val="31"/>
  </w:num>
  <w:num w:numId="35" w16cid:durableId="1051031527">
    <w:abstractNumId w:val="12"/>
  </w:num>
  <w:num w:numId="36" w16cid:durableId="637955900">
    <w:abstractNumId w:val="6"/>
  </w:num>
  <w:num w:numId="37" w16cid:durableId="3038507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16"/>
    <w:rsid w:val="0000348F"/>
    <w:rsid w:val="00007D89"/>
    <w:rsid w:val="00012FCE"/>
    <w:rsid w:val="00015316"/>
    <w:rsid w:val="0002095F"/>
    <w:rsid w:val="00022E4A"/>
    <w:rsid w:val="00023D78"/>
    <w:rsid w:val="00042B86"/>
    <w:rsid w:val="000454EB"/>
    <w:rsid w:val="00045EBF"/>
    <w:rsid w:val="000506D9"/>
    <w:rsid w:val="00057721"/>
    <w:rsid w:val="00062540"/>
    <w:rsid w:val="00074B95"/>
    <w:rsid w:val="00075B9F"/>
    <w:rsid w:val="00076FC9"/>
    <w:rsid w:val="0008085A"/>
    <w:rsid w:val="00083D2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14F7F"/>
    <w:rsid w:val="00124142"/>
    <w:rsid w:val="001336F6"/>
    <w:rsid w:val="00145D43"/>
    <w:rsid w:val="001461F1"/>
    <w:rsid w:val="0015040D"/>
    <w:rsid w:val="00153191"/>
    <w:rsid w:val="00163481"/>
    <w:rsid w:val="00173BE9"/>
    <w:rsid w:val="00174F31"/>
    <w:rsid w:val="00181636"/>
    <w:rsid w:val="00182A57"/>
    <w:rsid w:val="00192C46"/>
    <w:rsid w:val="001957ED"/>
    <w:rsid w:val="001A08B3"/>
    <w:rsid w:val="001A168C"/>
    <w:rsid w:val="001A1C81"/>
    <w:rsid w:val="001A36C2"/>
    <w:rsid w:val="001A78C4"/>
    <w:rsid w:val="001A7B60"/>
    <w:rsid w:val="001B52F0"/>
    <w:rsid w:val="001B7A65"/>
    <w:rsid w:val="001C3B08"/>
    <w:rsid w:val="001D46C8"/>
    <w:rsid w:val="001E41F3"/>
    <w:rsid w:val="001E70B3"/>
    <w:rsid w:val="001E790C"/>
    <w:rsid w:val="001F230F"/>
    <w:rsid w:val="002021C8"/>
    <w:rsid w:val="0022013D"/>
    <w:rsid w:val="00225EB8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4FEB"/>
    <w:rsid w:val="002860C4"/>
    <w:rsid w:val="0029333C"/>
    <w:rsid w:val="002A1F34"/>
    <w:rsid w:val="002B5741"/>
    <w:rsid w:val="002C103D"/>
    <w:rsid w:val="002C11E5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56896"/>
    <w:rsid w:val="003609EF"/>
    <w:rsid w:val="0036231A"/>
    <w:rsid w:val="00374DD4"/>
    <w:rsid w:val="0038527D"/>
    <w:rsid w:val="003908BC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4375C"/>
    <w:rsid w:val="00444216"/>
    <w:rsid w:val="00445272"/>
    <w:rsid w:val="00447F5C"/>
    <w:rsid w:val="004511AB"/>
    <w:rsid w:val="004523EE"/>
    <w:rsid w:val="00457F71"/>
    <w:rsid w:val="00473E31"/>
    <w:rsid w:val="00491E2E"/>
    <w:rsid w:val="00493085"/>
    <w:rsid w:val="00495888"/>
    <w:rsid w:val="00495D31"/>
    <w:rsid w:val="004B5DDC"/>
    <w:rsid w:val="004B75B7"/>
    <w:rsid w:val="004C3C4E"/>
    <w:rsid w:val="004C652C"/>
    <w:rsid w:val="004D2755"/>
    <w:rsid w:val="004D730A"/>
    <w:rsid w:val="004D7D01"/>
    <w:rsid w:val="004D7F53"/>
    <w:rsid w:val="004F1599"/>
    <w:rsid w:val="004F4020"/>
    <w:rsid w:val="005047B0"/>
    <w:rsid w:val="005051E5"/>
    <w:rsid w:val="005141D9"/>
    <w:rsid w:val="0051580D"/>
    <w:rsid w:val="00534BD9"/>
    <w:rsid w:val="005412D5"/>
    <w:rsid w:val="005421FA"/>
    <w:rsid w:val="00547111"/>
    <w:rsid w:val="005509A1"/>
    <w:rsid w:val="00553AC4"/>
    <w:rsid w:val="005600CD"/>
    <w:rsid w:val="00564DEC"/>
    <w:rsid w:val="00566861"/>
    <w:rsid w:val="00570959"/>
    <w:rsid w:val="00573828"/>
    <w:rsid w:val="00574A7C"/>
    <w:rsid w:val="00574BDF"/>
    <w:rsid w:val="00577386"/>
    <w:rsid w:val="00587D51"/>
    <w:rsid w:val="00587FB5"/>
    <w:rsid w:val="00590551"/>
    <w:rsid w:val="00592D74"/>
    <w:rsid w:val="00594B37"/>
    <w:rsid w:val="00594C85"/>
    <w:rsid w:val="00595373"/>
    <w:rsid w:val="005972AE"/>
    <w:rsid w:val="005A05D8"/>
    <w:rsid w:val="005B0E41"/>
    <w:rsid w:val="005B41CF"/>
    <w:rsid w:val="005B51F0"/>
    <w:rsid w:val="005B614F"/>
    <w:rsid w:val="005C46C5"/>
    <w:rsid w:val="005C5FCB"/>
    <w:rsid w:val="005C64CC"/>
    <w:rsid w:val="005D0FE7"/>
    <w:rsid w:val="005D5B00"/>
    <w:rsid w:val="005D69D2"/>
    <w:rsid w:val="005E2C44"/>
    <w:rsid w:val="00600D76"/>
    <w:rsid w:val="00601DEF"/>
    <w:rsid w:val="006106A4"/>
    <w:rsid w:val="00611656"/>
    <w:rsid w:val="00621188"/>
    <w:rsid w:val="006257ED"/>
    <w:rsid w:val="00653DE4"/>
    <w:rsid w:val="00654708"/>
    <w:rsid w:val="006572AB"/>
    <w:rsid w:val="00661417"/>
    <w:rsid w:val="006618EE"/>
    <w:rsid w:val="00662A05"/>
    <w:rsid w:val="00665C47"/>
    <w:rsid w:val="00670381"/>
    <w:rsid w:val="006730B1"/>
    <w:rsid w:val="00674FC3"/>
    <w:rsid w:val="00675B80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07ABA"/>
    <w:rsid w:val="00715D0E"/>
    <w:rsid w:val="0072197D"/>
    <w:rsid w:val="00736AE7"/>
    <w:rsid w:val="0074508C"/>
    <w:rsid w:val="007451EC"/>
    <w:rsid w:val="00745C21"/>
    <w:rsid w:val="00755507"/>
    <w:rsid w:val="00760EBF"/>
    <w:rsid w:val="007657A2"/>
    <w:rsid w:val="007657DB"/>
    <w:rsid w:val="007734C6"/>
    <w:rsid w:val="0078340F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C2467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2E7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8F7119"/>
    <w:rsid w:val="0091086A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A7895"/>
    <w:rsid w:val="009B2934"/>
    <w:rsid w:val="009B4549"/>
    <w:rsid w:val="009C13DE"/>
    <w:rsid w:val="009C4E5A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713"/>
    <w:rsid w:val="00AC518F"/>
    <w:rsid w:val="00AC5820"/>
    <w:rsid w:val="00AD1CD8"/>
    <w:rsid w:val="00AD6FC5"/>
    <w:rsid w:val="00AE0CC6"/>
    <w:rsid w:val="00AE3BE7"/>
    <w:rsid w:val="00AE4167"/>
    <w:rsid w:val="00AF7C92"/>
    <w:rsid w:val="00B0233C"/>
    <w:rsid w:val="00B137DB"/>
    <w:rsid w:val="00B258BB"/>
    <w:rsid w:val="00B309AB"/>
    <w:rsid w:val="00B4590C"/>
    <w:rsid w:val="00B4768A"/>
    <w:rsid w:val="00B546B3"/>
    <w:rsid w:val="00B67B97"/>
    <w:rsid w:val="00B73A19"/>
    <w:rsid w:val="00B86113"/>
    <w:rsid w:val="00B94614"/>
    <w:rsid w:val="00B968C8"/>
    <w:rsid w:val="00B976D4"/>
    <w:rsid w:val="00BA3EC5"/>
    <w:rsid w:val="00BA51D9"/>
    <w:rsid w:val="00BA5699"/>
    <w:rsid w:val="00BB5DFC"/>
    <w:rsid w:val="00BC25DD"/>
    <w:rsid w:val="00BC41FF"/>
    <w:rsid w:val="00BD279D"/>
    <w:rsid w:val="00BD6BB8"/>
    <w:rsid w:val="00BE321A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47C8"/>
    <w:rsid w:val="00C2645F"/>
    <w:rsid w:val="00C26D1E"/>
    <w:rsid w:val="00C318F4"/>
    <w:rsid w:val="00C333BC"/>
    <w:rsid w:val="00C370A3"/>
    <w:rsid w:val="00C42DE6"/>
    <w:rsid w:val="00C60BD0"/>
    <w:rsid w:val="00C6232D"/>
    <w:rsid w:val="00C63B6B"/>
    <w:rsid w:val="00C66BA2"/>
    <w:rsid w:val="00C710A6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4572"/>
    <w:rsid w:val="00D50255"/>
    <w:rsid w:val="00D52B60"/>
    <w:rsid w:val="00D6042A"/>
    <w:rsid w:val="00D63737"/>
    <w:rsid w:val="00D66520"/>
    <w:rsid w:val="00D84AE9"/>
    <w:rsid w:val="00DB7D2F"/>
    <w:rsid w:val="00DD0765"/>
    <w:rsid w:val="00DD094C"/>
    <w:rsid w:val="00DE1CC8"/>
    <w:rsid w:val="00DE34CF"/>
    <w:rsid w:val="00DE7B22"/>
    <w:rsid w:val="00DF3D68"/>
    <w:rsid w:val="00E13F3D"/>
    <w:rsid w:val="00E210A7"/>
    <w:rsid w:val="00E2269B"/>
    <w:rsid w:val="00E22BED"/>
    <w:rsid w:val="00E34898"/>
    <w:rsid w:val="00E37C01"/>
    <w:rsid w:val="00E65CF8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B7F02"/>
    <w:rsid w:val="00EC73DD"/>
    <w:rsid w:val="00EE7D7C"/>
    <w:rsid w:val="00F0740A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51A93"/>
    <w:rsid w:val="00F523B6"/>
    <w:rsid w:val="00F574CA"/>
    <w:rsid w:val="00F62238"/>
    <w:rsid w:val="00F652AB"/>
    <w:rsid w:val="00F73303"/>
    <w:rsid w:val="00F832B2"/>
    <w:rsid w:val="00F85509"/>
    <w:rsid w:val="00F907C1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ui-provider">
    <w:name w:val="ui-provider"/>
    <w:basedOn w:val="DefaultParagraphFont"/>
    <w:rsid w:val="00594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1514</Words>
  <Characters>8632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2023-02-13T14:12:00Z</dcterms:created>
  <dcterms:modified xsi:type="dcterms:W3CDTF">2023-02-13T14:29:00Z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