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11E1" w:rsidRDefault="00D811E1" w:rsidP="00D811E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R5s230154</w:t>
      </w:r>
      <w:r>
        <w:rPr>
          <w:b/>
          <w:i/>
          <w:noProof/>
          <w:sz w:val="28"/>
        </w:rPr>
        <w:fldChar w:fldCharType="end"/>
      </w:r>
    </w:p>
    <w:p w:rsidR="00D811E1" w:rsidRDefault="00D811E1" w:rsidP="00D811E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1E1" w:rsidTr="00A256AF">
        <w:tc>
          <w:tcPr>
            <w:tcW w:w="9641" w:type="dxa"/>
            <w:gridSpan w:val="9"/>
            <w:tcBorders>
              <w:top w:val="single" w:sz="4" w:space="0" w:color="auto"/>
              <w:left w:val="single" w:sz="4" w:space="0" w:color="auto"/>
              <w:right w:val="single" w:sz="4" w:space="0" w:color="auto"/>
            </w:tcBorders>
          </w:tcPr>
          <w:p w:rsidR="00D811E1" w:rsidRDefault="00D811E1" w:rsidP="00A256AF">
            <w:pPr>
              <w:pStyle w:val="CRCoverPage"/>
              <w:spacing w:after="0"/>
              <w:jc w:val="right"/>
              <w:rPr>
                <w:i/>
                <w:noProof/>
              </w:rPr>
            </w:pPr>
            <w:r>
              <w:rPr>
                <w:i/>
                <w:noProof/>
                <w:sz w:val="14"/>
              </w:rPr>
              <w:t>CR-Form-v12.2</w:t>
            </w:r>
          </w:p>
        </w:tc>
      </w:tr>
      <w:tr w:rsidR="00D811E1" w:rsidTr="00A256AF">
        <w:tc>
          <w:tcPr>
            <w:tcW w:w="9641" w:type="dxa"/>
            <w:gridSpan w:val="9"/>
            <w:tcBorders>
              <w:left w:val="single" w:sz="4" w:space="0" w:color="auto"/>
              <w:right w:val="single" w:sz="4" w:space="0" w:color="auto"/>
            </w:tcBorders>
          </w:tcPr>
          <w:p w:rsidR="00D811E1" w:rsidRDefault="00D811E1" w:rsidP="00A256AF">
            <w:pPr>
              <w:pStyle w:val="CRCoverPage"/>
              <w:spacing w:after="0"/>
              <w:jc w:val="center"/>
              <w:rPr>
                <w:noProof/>
              </w:rPr>
            </w:pPr>
            <w:r>
              <w:rPr>
                <w:b/>
                <w:noProof/>
                <w:sz w:val="32"/>
              </w:rPr>
              <w:t>CHANGE REQUEST</w:t>
            </w:r>
          </w:p>
        </w:tc>
      </w:tr>
      <w:tr w:rsidR="00D811E1" w:rsidTr="00A256AF">
        <w:tc>
          <w:tcPr>
            <w:tcW w:w="9641" w:type="dxa"/>
            <w:gridSpan w:val="9"/>
            <w:tcBorders>
              <w:left w:val="single" w:sz="4" w:space="0" w:color="auto"/>
              <w:right w:val="single" w:sz="4" w:space="0" w:color="auto"/>
            </w:tcBorders>
          </w:tcPr>
          <w:p w:rsidR="00D811E1" w:rsidRDefault="00D811E1" w:rsidP="00A256AF">
            <w:pPr>
              <w:pStyle w:val="CRCoverPage"/>
              <w:spacing w:after="0"/>
              <w:rPr>
                <w:noProof/>
                <w:sz w:val="8"/>
                <w:szCs w:val="8"/>
              </w:rPr>
            </w:pPr>
          </w:p>
        </w:tc>
      </w:tr>
      <w:tr w:rsidR="00D811E1" w:rsidTr="00A256AF">
        <w:tc>
          <w:tcPr>
            <w:tcW w:w="142" w:type="dxa"/>
            <w:tcBorders>
              <w:left w:val="single" w:sz="4" w:space="0" w:color="auto"/>
            </w:tcBorders>
          </w:tcPr>
          <w:p w:rsidR="00D811E1" w:rsidRDefault="00D811E1" w:rsidP="00A256AF">
            <w:pPr>
              <w:pStyle w:val="CRCoverPage"/>
              <w:spacing w:after="0"/>
              <w:jc w:val="right"/>
              <w:rPr>
                <w:noProof/>
              </w:rPr>
            </w:pPr>
          </w:p>
        </w:tc>
        <w:tc>
          <w:tcPr>
            <w:tcW w:w="1559" w:type="dxa"/>
            <w:shd w:val="pct30" w:color="FFFF00" w:fill="auto"/>
          </w:tcPr>
          <w:p w:rsidR="00D811E1" w:rsidRPr="00410371" w:rsidRDefault="00D811E1" w:rsidP="00A256A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D811E1" w:rsidRDefault="00D811E1" w:rsidP="00A256AF">
            <w:pPr>
              <w:pStyle w:val="CRCoverPage"/>
              <w:spacing w:after="0"/>
              <w:jc w:val="center"/>
              <w:rPr>
                <w:noProof/>
              </w:rPr>
            </w:pPr>
            <w:r>
              <w:rPr>
                <w:b/>
                <w:noProof/>
                <w:sz w:val="28"/>
              </w:rPr>
              <w:t>CR</w:t>
            </w:r>
          </w:p>
        </w:tc>
        <w:tc>
          <w:tcPr>
            <w:tcW w:w="1276" w:type="dxa"/>
            <w:shd w:val="pct30" w:color="FFFF00" w:fill="auto"/>
          </w:tcPr>
          <w:p w:rsidR="00D811E1" w:rsidRPr="00410371" w:rsidRDefault="00D811E1" w:rsidP="00A256AF">
            <w:pPr>
              <w:pStyle w:val="CRCoverPage"/>
              <w:spacing w:after="0"/>
              <w:rPr>
                <w:noProof/>
              </w:rPr>
            </w:pPr>
            <w:r>
              <w:fldChar w:fldCharType="begin"/>
            </w:r>
            <w:r>
              <w:instrText xml:space="preserve"> DOCPROPERTY  Cr#  \* MERGEFORMAT </w:instrText>
            </w:r>
            <w:r>
              <w:fldChar w:fldCharType="separate"/>
            </w:r>
            <w:r w:rsidRPr="00410371">
              <w:rPr>
                <w:b/>
                <w:noProof/>
                <w:sz w:val="28"/>
              </w:rPr>
              <w:t>2968</w:t>
            </w:r>
            <w:r>
              <w:rPr>
                <w:b/>
                <w:noProof/>
                <w:sz w:val="28"/>
              </w:rPr>
              <w:fldChar w:fldCharType="end"/>
            </w:r>
          </w:p>
        </w:tc>
        <w:tc>
          <w:tcPr>
            <w:tcW w:w="709" w:type="dxa"/>
          </w:tcPr>
          <w:p w:rsidR="00D811E1" w:rsidRDefault="00D811E1" w:rsidP="00A256AF">
            <w:pPr>
              <w:pStyle w:val="CRCoverPage"/>
              <w:tabs>
                <w:tab w:val="right" w:pos="625"/>
              </w:tabs>
              <w:spacing w:after="0"/>
              <w:jc w:val="center"/>
              <w:rPr>
                <w:noProof/>
              </w:rPr>
            </w:pPr>
            <w:r>
              <w:rPr>
                <w:b/>
                <w:bCs/>
                <w:noProof/>
                <w:sz w:val="28"/>
              </w:rPr>
              <w:t>rev</w:t>
            </w:r>
          </w:p>
        </w:tc>
        <w:tc>
          <w:tcPr>
            <w:tcW w:w="992" w:type="dxa"/>
            <w:shd w:val="pct30" w:color="FFFF00" w:fill="auto"/>
          </w:tcPr>
          <w:p w:rsidR="00D811E1" w:rsidRPr="00410371" w:rsidRDefault="00D811E1" w:rsidP="00A256A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D811E1" w:rsidRDefault="00D811E1" w:rsidP="00A25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811E1" w:rsidRPr="00410371" w:rsidRDefault="00D811E1" w:rsidP="00A256A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rsidR="00D811E1" w:rsidRDefault="00D811E1" w:rsidP="00A256AF">
            <w:pPr>
              <w:pStyle w:val="CRCoverPage"/>
              <w:spacing w:after="0"/>
              <w:rPr>
                <w:noProof/>
              </w:rPr>
            </w:pPr>
          </w:p>
        </w:tc>
      </w:tr>
      <w:tr w:rsidR="00D811E1" w:rsidTr="00A256AF">
        <w:tc>
          <w:tcPr>
            <w:tcW w:w="9641" w:type="dxa"/>
            <w:gridSpan w:val="9"/>
            <w:tcBorders>
              <w:left w:val="single" w:sz="4" w:space="0" w:color="auto"/>
              <w:right w:val="single" w:sz="4" w:space="0" w:color="auto"/>
            </w:tcBorders>
          </w:tcPr>
          <w:p w:rsidR="00D811E1" w:rsidRDefault="00D811E1" w:rsidP="00A256AF">
            <w:pPr>
              <w:pStyle w:val="CRCoverPage"/>
              <w:spacing w:after="0"/>
              <w:rPr>
                <w:noProof/>
              </w:rPr>
            </w:pPr>
          </w:p>
        </w:tc>
      </w:tr>
      <w:tr w:rsidR="00D811E1" w:rsidTr="00A256AF">
        <w:tc>
          <w:tcPr>
            <w:tcW w:w="9641" w:type="dxa"/>
            <w:gridSpan w:val="9"/>
            <w:tcBorders>
              <w:top w:val="single" w:sz="4" w:space="0" w:color="auto"/>
            </w:tcBorders>
          </w:tcPr>
          <w:p w:rsidR="00D811E1" w:rsidRPr="00F25D98" w:rsidRDefault="00D811E1" w:rsidP="00A256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11E1" w:rsidTr="00A256AF">
        <w:tc>
          <w:tcPr>
            <w:tcW w:w="9641" w:type="dxa"/>
            <w:gridSpan w:val="9"/>
          </w:tcPr>
          <w:p w:rsidR="00D811E1" w:rsidRDefault="00D811E1" w:rsidP="00A256AF">
            <w:pPr>
              <w:pStyle w:val="CRCoverPage"/>
              <w:spacing w:after="0"/>
              <w:rPr>
                <w:noProof/>
                <w:sz w:val="8"/>
                <w:szCs w:val="8"/>
              </w:rPr>
            </w:pPr>
          </w:p>
        </w:tc>
      </w:tr>
    </w:tbl>
    <w:p w:rsidR="00D811E1" w:rsidRDefault="00D811E1" w:rsidP="00D811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1E1" w:rsidTr="00A256AF">
        <w:tc>
          <w:tcPr>
            <w:tcW w:w="2835" w:type="dxa"/>
          </w:tcPr>
          <w:p w:rsidR="00D811E1" w:rsidRDefault="00D811E1" w:rsidP="00A256AF">
            <w:pPr>
              <w:pStyle w:val="CRCoverPage"/>
              <w:tabs>
                <w:tab w:val="right" w:pos="2751"/>
              </w:tabs>
              <w:spacing w:after="0"/>
              <w:rPr>
                <w:b/>
                <w:i/>
                <w:noProof/>
              </w:rPr>
            </w:pPr>
            <w:r>
              <w:rPr>
                <w:b/>
                <w:i/>
                <w:noProof/>
              </w:rPr>
              <w:t>Proposed change affects:</w:t>
            </w:r>
          </w:p>
        </w:tc>
        <w:tc>
          <w:tcPr>
            <w:tcW w:w="1418" w:type="dxa"/>
          </w:tcPr>
          <w:p w:rsidR="00D811E1" w:rsidRDefault="00D811E1" w:rsidP="00A256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11E1" w:rsidRDefault="00D811E1" w:rsidP="00A256AF">
            <w:pPr>
              <w:pStyle w:val="CRCoverPage"/>
              <w:spacing w:after="0"/>
              <w:jc w:val="center"/>
              <w:rPr>
                <w:b/>
                <w:caps/>
                <w:noProof/>
              </w:rPr>
            </w:pPr>
          </w:p>
        </w:tc>
        <w:tc>
          <w:tcPr>
            <w:tcW w:w="709" w:type="dxa"/>
            <w:tcBorders>
              <w:left w:val="single" w:sz="4" w:space="0" w:color="auto"/>
            </w:tcBorders>
          </w:tcPr>
          <w:p w:rsidR="00D811E1" w:rsidRDefault="00D811E1" w:rsidP="00A256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11E1" w:rsidRDefault="00D811E1" w:rsidP="00A256AF">
            <w:pPr>
              <w:pStyle w:val="CRCoverPage"/>
              <w:spacing w:after="0"/>
              <w:jc w:val="center"/>
              <w:rPr>
                <w:b/>
                <w:caps/>
                <w:noProof/>
              </w:rPr>
            </w:pPr>
          </w:p>
        </w:tc>
        <w:tc>
          <w:tcPr>
            <w:tcW w:w="2126" w:type="dxa"/>
          </w:tcPr>
          <w:p w:rsidR="00D811E1" w:rsidRDefault="00D811E1" w:rsidP="00A256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11E1" w:rsidRDefault="00D811E1" w:rsidP="00A256AF">
            <w:pPr>
              <w:pStyle w:val="CRCoverPage"/>
              <w:spacing w:after="0"/>
              <w:jc w:val="center"/>
              <w:rPr>
                <w:b/>
                <w:caps/>
                <w:noProof/>
              </w:rPr>
            </w:pPr>
          </w:p>
        </w:tc>
        <w:tc>
          <w:tcPr>
            <w:tcW w:w="1418" w:type="dxa"/>
            <w:tcBorders>
              <w:left w:val="nil"/>
            </w:tcBorders>
          </w:tcPr>
          <w:p w:rsidR="00D811E1" w:rsidRDefault="00D811E1" w:rsidP="00A256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11E1" w:rsidRDefault="00D811E1" w:rsidP="00A256AF">
            <w:pPr>
              <w:pStyle w:val="CRCoverPage"/>
              <w:spacing w:after="0"/>
              <w:jc w:val="center"/>
              <w:rPr>
                <w:b/>
                <w:bCs/>
                <w:caps/>
                <w:noProof/>
              </w:rPr>
            </w:pPr>
          </w:p>
        </w:tc>
      </w:tr>
    </w:tbl>
    <w:p w:rsidR="00D811E1" w:rsidRDefault="00D811E1" w:rsidP="00D811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1E1" w:rsidTr="00A256AF">
        <w:tc>
          <w:tcPr>
            <w:tcW w:w="9640" w:type="dxa"/>
            <w:gridSpan w:val="11"/>
          </w:tcPr>
          <w:p w:rsidR="00D811E1" w:rsidRDefault="00D811E1" w:rsidP="00A256AF">
            <w:pPr>
              <w:pStyle w:val="CRCoverPage"/>
              <w:spacing w:after="0"/>
              <w:rPr>
                <w:noProof/>
                <w:sz w:val="8"/>
                <w:szCs w:val="8"/>
              </w:rPr>
            </w:pPr>
          </w:p>
        </w:tc>
      </w:tr>
      <w:tr w:rsidR="00D811E1" w:rsidTr="00A256AF">
        <w:tc>
          <w:tcPr>
            <w:tcW w:w="1843" w:type="dxa"/>
            <w:tcBorders>
              <w:top w:val="single" w:sz="4" w:space="0" w:color="auto"/>
              <w:left w:val="single" w:sz="4" w:space="0" w:color="auto"/>
            </w:tcBorders>
          </w:tcPr>
          <w:p w:rsidR="00D811E1" w:rsidRDefault="00D811E1" w:rsidP="00A256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811E1" w:rsidRDefault="00D811E1" w:rsidP="00A256AF">
            <w:pPr>
              <w:pStyle w:val="CRCoverPage"/>
              <w:spacing w:after="0"/>
              <w:ind w:left="100"/>
              <w:rPr>
                <w:noProof/>
              </w:rPr>
            </w:pPr>
            <w:r>
              <w:fldChar w:fldCharType="begin"/>
            </w:r>
            <w:r>
              <w:instrText xml:space="preserve"> DOCPROPERTY  CrTitle  \* MERGEFORMAT </w:instrText>
            </w:r>
            <w:r>
              <w:fldChar w:fldCharType="separate"/>
            </w:r>
            <w:r>
              <w:t>Correction to NR5GC testcase 6.1.2.15a</w:t>
            </w:r>
            <w:r>
              <w:fldChar w:fldCharType="end"/>
            </w:r>
          </w:p>
        </w:tc>
      </w:tr>
      <w:tr w:rsidR="00D811E1" w:rsidTr="00A256AF">
        <w:tc>
          <w:tcPr>
            <w:tcW w:w="1843" w:type="dxa"/>
            <w:tcBorders>
              <w:left w:val="single" w:sz="4" w:space="0" w:color="auto"/>
            </w:tcBorders>
          </w:tcPr>
          <w:p w:rsidR="00D811E1" w:rsidRDefault="00D811E1" w:rsidP="00A256AF">
            <w:pPr>
              <w:pStyle w:val="CRCoverPage"/>
              <w:spacing w:after="0"/>
              <w:rPr>
                <w:b/>
                <w:i/>
                <w:noProof/>
                <w:sz w:val="8"/>
                <w:szCs w:val="8"/>
              </w:rPr>
            </w:pPr>
          </w:p>
        </w:tc>
        <w:tc>
          <w:tcPr>
            <w:tcW w:w="7797" w:type="dxa"/>
            <w:gridSpan w:val="10"/>
            <w:tcBorders>
              <w:right w:val="single" w:sz="4" w:space="0" w:color="auto"/>
            </w:tcBorders>
          </w:tcPr>
          <w:p w:rsidR="00D811E1" w:rsidRDefault="00D811E1" w:rsidP="00A256AF">
            <w:pPr>
              <w:pStyle w:val="CRCoverPage"/>
              <w:spacing w:after="0"/>
              <w:rPr>
                <w:noProof/>
                <w:sz w:val="8"/>
                <w:szCs w:val="8"/>
              </w:rPr>
            </w:pPr>
          </w:p>
        </w:tc>
      </w:tr>
      <w:tr w:rsidR="00D811E1" w:rsidTr="00A256AF">
        <w:tc>
          <w:tcPr>
            <w:tcW w:w="1843" w:type="dxa"/>
            <w:tcBorders>
              <w:left w:val="single" w:sz="4" w:space="0" w:color="auto"/>
            </w:tcBorders>
          </w:tcPr>
          <w:p w:rsidR="00D811E1" w:rsidRDefault="00D811E1" w:rsidP="00A256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811E1" w:rsidRDefault="00D811E1" w:rsidP="00A256AF">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811E1" w:rsidTr="00A256AF">
        <w:tc>
          <w:tcPr>
            <w:tcW w:w="1843" w:type="dxa"/>
            <w:tcBorders>
              <w:left w:val="single" w:sz="4" w:space="0" w:color="auto"/>
            </w:tcBorders>
          </w:tcPr>
          <w:p w:rsidR="00D811E1" w:rsidRDefault="00D811E1" w:rsidP="00A256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811E1" w:rsidRDefault="00D811E1" w:rsidP="00A256AF">
            <w:pPr>
              <w:pStyle w:val="CRCoverPage"/>
              <w:spacing w:after="0"/>
              <w:ind w:left="100"/>
              <w:rPr>
                <w:noProof/>
              </w:rPr>
            </w:pPr>
            <w:r>
              <w:t>R5</w:t>
            </w:r>
            <w:r>
              <w:fldChar w:fldCharType="begin"/>
            </w:r>
            <w:r>
              <w:instrText xml:space="preserve"> DOCPROPERTY  SourceIfTsg  \* MERGEFORMAT </w:instrText>
            </w:r>
            <w:r>
              <w:fldChar w:fldCharType="end"/>
            </w:r>
          </w:p>
        </w:tc>
      </w:tr>
      <w:tr w:rsidR="00D811E1" w:rsidTr="00A256AF">
        <w:tc>
          <w:tcPr>
            <w:tcW w:w="1843" w:type="dxa"/>
            <w:tcBorders>
              <w:left w:val="single" w:sz="4" w:space="0" w:color="auto"/>
            </w:tcBorders>
          </w:tcPr>
          <w:p w:rsidR="00D811E1" w:rsidRDefault="00D811E1" w:rsidP="00A256AF">
            <w:pPr>
              <w:pStyle w:val="CRCoverPage"/>
              <w:spacing w:after="0"/>
              <w:rPr>
                <w:b/>
                <w:i/>
                <w:noProof/>
                <w:sz w:val="8"/>
                <w:szCs w:val="8"/>
              </w:rPr>
            </w:pPr>
          </w:p>
        </w:tc>
        <w:tc>
          <w:tcPr>
            <w:tcW w:w="7797" w:type="dxa"/>
            <w:gridSpan w:val="10"/>
            <w:tcBorders>
              <w:right w:val="single" w:sz="4" w:space="0" w:color="auto"/>
            </w:tcBorders>
          </w:tcPr>
          <w:p w:rsidR="00D811E1" w:rsidRDefault="00D811E1" w:rsidP="00A256AF">
            <w:pPr>
              <w:pStyle w:val="CRCoverPage"/>
              <w:spacing w:after="0"/>
              <w:rPr>
                <w:noProof/>
                <w:sz w:val="8"/>
                <w:szCs w:val="8"/>
              </w:rPr>
            </w:pPr>
          </w:p>
        </w:tc>
      </w:tr>
      <w:tr w:rsidR="00D811E1" w:rsidTr="00A256AF">
        <w:tc>
          <w:tcPr>
            <w:tcW w:w="1843" w:type="dxa"/>
            <w:tcBorders>
              <w:left w:val="single" w:sz="4" w:space="0" w:color="auto"/>
            </w:tcBorders>
          </w:tcPr>
          <w:p w:rsidR="00D811E1" w:rsidRDefault="00D811E1" w:rsidP="00A256AF">
            <w:pPr>
              <w:pStyle w:val="CRCoverPage"/>
              <w:tabs>
                <w:tab w:val="right" w:pos="1759"/>
              </w:tabs>
              <w:spacing w:after="0"/>
              <w:rPr>
                <w:b/>
                <w:i/>
                <w:noProof/>
              </w:rPr>
            </w:pPr>
            <w:r>
              <w:rPr>
                <w:b/>
                <w:i/>
                <w:noProof/>
              </w:rPr>
              <w:t>Work item code:</w:t>
            </w:r>
          </w:p>
        </w:tc>
        <w:tc>
          <w:tcPr>
            <w:tcW w:w="3686" w:type="dxa"/>
            <w:gridSpan w:val="5"/>
            <w:shd w:val="pct30" w:color="FFFF00" w:fill="auto"/>
          </w:tcPr>
          <w:p w:rsidR="00D811E1" w:rsidRDefault="00D811E1" w:rsidP="00A256AF">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D811E1" w:rsidRDefault="00D811E1" w:rsidP="00A256AF">
            <w:pPr>
              <w:pStyle w:val="CRCoverPage"/>
              <w:spacing w:after="0"/>
              <w:ind w:right="100"/>
              <w:rPr>
                <w:noProof/>
              </w:rPr>
            </w:pPr>
          </w:p>
        </w:tc>
        <w:tc>
          <w:tcPr>
            <w:tcW w:w="1417" w:type="dxa"/>
            <w:gridSpan w:val="3"/>
            <w:tcBorders>
              <w:left w:val="nil"/>
            </w:tcBorders>
          </w:tcPr>
          <w:p w:rsidR="00D811E1" w:rsidRDefault="00D811E1" w:rsidP="00A256A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811E1" w:rsidRDefault="00D811E1" w:rsidP="00A256AF">
            <w:pPr>
              <w:pStyle w:val="CRCoverPage"/>
              <w:spacing w:after="0"/>
              <w:ind w:left="100"/>
              <w:rPr>
                <w:noProof/>
              </w:rPr>
            </w:pPr>
            <w:r>
              <w:fldChar w:fldCharType="begin"/>
            </w:r>
            <w:r>
              <w:instrText xml:space="preserve"> DOCPROPERTY  ResDate  \* MERGEFORMAT </w:instrText>
            </w:r>
            <w:r>
              <w:fldChar w:fldCharType="separate"/>
            </w:r>
            <w:r>
              <w:rPr>
                <w:noProof/>
              </w:rPr>
              <w:t>2023-02-</w:t>
            </w:r>
            <w:r>
              <w:rPr>
                <w:noProof/>
              </w:rPr>
              <w:fldChar w:fldCharType="end"/>
            </w:r>
            <w:r>
              <w:rPr>
                <w:noProof/>
              </w:rPr>
              <w:t>0</w:t>
            </w:r>
            <w:r>
              <w:rPr>
                <w:noProof/>
              </w:rPr>
              <w:t>8</w:t>
            </w:r>
            <w:r>
              <w:fldChar w:fldCharType="begin"/>
            </w:r>
            <w:r>
              <w:instrText xml:space="preserve"> DOCPROPERTY  ResDate  \* MERGEFORMAT </w:instrText>
            </w:r>
            <w:r>
              <w:fldChar w:fldCharType="end"/>
            </w:r>
          </w:p>
        </w:tc>
      </w:tr>
      <w:tr w:rsidR="00D811E1" w:rsidTr="00A256AF">
        <w:tc>
          <w:tcPr>
            <w:tcW w:w="1843" w:type="dxa"/>
            <w:tcBorders>
              <w:left w:val="single" w:sz="4" w:space="0" w:color="auto"/>
            </w:tcBorders>
          </w:tcPr>
          <w:p w:rsidR="00D811E1" w:rsidRDefault="00D811E1" w:rsidP="00A256AF">
            <w:pPr>
              <w:pStyle w:val="CRCoverPage"/>
              <w:spacing w:after="0"/>
              <w:rPr>
                <w:b/>
                <w:i/>
                <w:noProof/>
                <w:sz w:val="8"/>
                <w:szCs w:val="8"/>
              </w:rPr>
            </w:pPr>
          </w:p>
        </w:tc>
        <w:tc>
          <w:tcPr>
            <w:tcW w:w="1986" w:type="dxa"/>
            <w:gridSpan w:val="4"/>
          </w:tcPr>
          <w:p w:rsidR="00D811E1" w:rsidRDefault="00D811E1" w:rsidP="00A256AF">
            <w:pPr>
              <w:pStyle w:val="CRCoverPage"/>
              <w:spacing w:after="0"/>
              <w:rPr>
                <w:noProof/>
                <w:sz w:val="8"/>
                <w:szCs w:val="8"/>
              </w:rPr>
            </w:pPr>
          </w:p>
        </w:tc>
        <w:tc>
          <w:tcPr>
            <w:tcW w:w="2267" w:type="dxa"/>
            <w:gridSpan w:val="2"/>
          </w:tcPr>
          <w:p w:rsidR="00D811E1" w:rsidRDefault="00D811E1" w:rsidP="00A256AF">
            <w:pPr>
              <w:pStyle w:val="CRCoverPage"/>
              <w:spacing w:after="0"/>
              <w:rPr>
                <w:noProof/>
                <w:sz w:val="8"/>
                <w:szCs w:val="8"/>
              </w:rPr>
            </w:pPr>
          </w:p>
        </w:tc>
        <w:tc>
          <w:tcPr>
            <w:tcW w:w="1417" w:type="dxa"/>
            <w:gridSpan w:val="3"/>
          </w:tcPr>
          <w:p w:rsidR="00D811E1" w:rsidRDefault="00D811E1" w:rsidP="00A256AF">
            <w:pPr>
              <w:pStyle w:val="CRCoverPage"/>
              <w:spacing w:after="0"/>
              <w:rPr>
                <w:noProof/>
                <w:sz w:val="8"/>
                <w:szCs w:val="8"/>
              </w:rPr>
            </w:pPr>
          </w:p>
        </w:tc>
        <w:tc>
          <w:tcPr>
            <w:tcW w:w="2127" w:type="dxa"/>
            <w:tcBorders>
              <w:right w:val="single" w:sz="4" w:space="0" w:color="auto"/>
            </w:tcBorders>
          </w:tcPr>
          <w:p w:rsidR="00D811E1" w:rsidRDefault="00D811E1" w:rsidP="00A256AF">
            <w:pPr>
              <w:pStyle w:val="CRCoverPage"/>
              <w:spacing w:after="0"/>
              <w:rPr>
                <w:noProof/>
                <w:sz w:val="8"/>
                <w:szCs w:val="8"/>
              </w:rPr>
            </w:pPr>
          </w:p>
        </w:tc>
      </w:tr>
      <w:tr w:rsidR="00D811E1" w:rsidTr="00A256AF">
        <w:trPr>
          <w:cantSplit/>
        </w:trPr>
        <w:tc>
          <w:tcPr>
            <w:tcW w:w="1843" w:type="dxa"/>
            <w:tcBorders>
              <w:left w:val="single" w:sz="4" w:space="0" w:color="auto"/>
            </w:tcBorders>
          </w:tcPr>
          <w:p w:rsidR="00D811E1" w:rsidRDefault="00D811E1" w:rsidP="00A256AF">
            <w:pPr>
              <w:pStyle w:val="CRCoverPage"/>
              <w:tabs>
                <w:tab w:val="right" w:pos="1759"/>
              </w:tabs>
              <w:spacing w:after="0"/>
              <w:rPr>
                <w:b/>
                <w:i/>
                <w:noProof/>
              </w:rPr>
            </w:pPr>
            <w:r>
              <w:rPr>
                <w:b/>
                <w:i/>
                <w:noProof/>
              </w:rPr>
              <w:t>Category:</w:t>
            </w:r>
          </w:p>
        </w:tc>
        <w:tc>
          <w:tcPr>
            <w:tcW w:w="851" w:type="dxa"/>
            <w:shd w:val="pct30" w:color="FFFF00" w:fill="auto"/>
          </w:tcPr>
          <w:p w:rsidR="00D811E1" w:rsidRDefault="00D811E1" w:rsidP="00A256A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D811E1" w:rsidRDefault="00D811E1" w:rsidP="00A256AF">
            <w:pPr>
              <w:pStyle w:val="CRCoverPage"/>
              <w:spacing w:after="0"/>
              <w:rPr>
                <w:noProof/>
              </w:rPr>
            </w:pPr>
          </w:p>
        </w:tc>
        <w:tc>
          <w:tcPr>
            <w:tcW w:w="1417" w:type="dxa"/>
            <w:gridSpan w:val="3"/>
            <w:tcBorders>
              <w:left w:val="nil"/>
            </w:tcBorders>
          </w:tcPr>
          <w:p w:rsidR="00D811E1" w:rsidRDefault="00D811E1" w:rsidP="00A256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811E1" w:rsidRDefault="00D811E1" w:rsidP="00A256A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811E1" w:rsidTr="00A256AF">
        <w:tc>
          <w:tcPr>
            <w:tcW w:w="1843" w:type="dxa"/>
            <w:tcBorders>
              <w:left w:val="single" w:sz="4" w:space="0" w:color="auto"/>
              <w:bottom w:val="single" w:sz="4" w:space="0" w:color="auto"/>
            </w:tcBorders>
          </w:tcPr>
          <w:p w:rsidR="00D811E1" w:rsidRDefault="00D811E1" w:rsidP="00A256AF">
            <w:pPr>
              <w:pStyle w:val="CRCoverPage"/>
              <w:spacing w:after="0"/>
              <w:rPr>
                <w:b/>
                <w:i/>
                <w:noProof/>
              </w:rPr>
            </w:pPr>
          </w:p>
        </w:tc>
        <w:tc>
          <w:tcPr>
            <w:tcW w:w="4677" w:type="dxa"/>
            <w:gridSpan w:val="8"/>
            <w:tcBorders>
              <w:bottom w:val="single" w:sz="4" w:space="0" w:color="auto"/>
            </w:tcBorders>
          </w:tcPr>
          <w:p w:rsidR="00D811E1" w:rsidRDefault="00D811E1" w:rsidP="00A256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811E1" w:rsidRDefault="00D811E1" w:rsidP="00A256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811E1" w:rsidRPr="007C2097" w:rsidRDefault="00D811E1" w:rsidP="00A256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11E1" w:rsidTr="00A256AF">
        <w:tc>
          <w:tcPr>
            <w:tcW w:w="1843" w:type="dxa"/>
          </w:tcPr>
          <w:p w:rsidR="00D811E1" w:rsidRDefault="00D811E1" w:rsidP="00A256AF">
            <w:pPr>
              <w:pStyle w:val="CRCoverPage"/>
              <w:spacing w:after="0"/>
              <w:rPr>
                <w:b/>
                <w:i/>
                <w:noProof/>
                <w:sz w:val="8"/>
                <w:szCs w:val="8"/>
              </w:rPr>
            </w:pPr>
          </w:p>
        </w:tc>
        <w:tc>
          <w:tcPr>
            <w:tcW w:w="7797" w:type="dxa"/>
            <w:gridSpan w:val="10"/>
          </w:tcPr>
          <w:p w:rsidR="00D811E1" w:rsidRDefault="00D811E1" w:rsidP="00A256AF">
            <w:pPr>
              <w:pStyle w:val="CRCoverPage"/>
              <w:spacing w:after="0"/>
              <w:rPr>
                <w:noProof/>
                <w:sz w:val="8"/>
                <w:szCs w:val="8"/>
              </w:rPr>
            </w:pPr>
          </w:p>
        </w:tc>
      </w:tr>
      <w:tr w:rsidR="00D811E1" w:rsidTr="00A256AF">
        <w:tc>
          <w:tcPr>
            <w:tcW w:w="2694" w:type="dxa"/>
            <w:gridSpan w:val="2"/>
            <w:tcBorders>
              <w:top w:val="single" w:sz="4" w:space="0" w:color="auto"/>
              <w:left w:val="single" w:sz="4" w:space="0" w:color="auto"/>
            </w:tcBorders>
          </w:tcPr>
          <w:p w:rsidR="00D811E1" w:rsidRDefault="00D811E1" w:rsidP="00D811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11E1" w:rsidRPr="001729CA" w:rsidRDefault="00D811E1" w:rsidP="00D811E1">
            <w:pPr>
              <w:pStyle w:val="CRCoverPage"/>
              <w:spacing w:after="0"/>
              <w:rPr>
                <w:noProof/>
              </w:rPr>
            </w:pPr>
            <w:r>
              <w:rPr>
                <w:noProof/>
              </w:rPr>
              <w:t xml:space="preserve">STEP 2 onwards UE has to select NR Cell 11 indicating second PLMN in the list but it is found that other parameters on NAS like TAC, Ranac and Cell Identity are not aligned with the corresponding </w:t>
            </w:r>
            <w:r w:rsidRPr="005F0769">
              <w:rPr>
                <w:noProof/>
              </w:rPr>
              <w:t xml:space="preserve">PLMN Identity info parameters </w:t>
            </w:r>
            <w:r>
              <w:rPr>
                <w:noProof/>
              </w:rPr>
              <w:t xml:space="preserve">of selected </w:t>
            </w:r>
            <w:r w:rsidRPr="00714180">
              <w:rPr>
                <w:noProof/>
              </w:rPr>
              <w:t>tsc_NR_HPLMN_Def</w:t>
            </w:r>
            <w:r>
              <w:rPr>
                <w:noProof/>
              </w:rPr>
              <w:t xml:space="preserve">, therefore a wrong TAC will be configured in Registration Accept message which can lead a </w:t>
            </w:r>
            <w:r w:rsidRPr="005F0769">
              <w:rPr>
                <w:noProof/>
              </w:rPr>
              <w:t xml:space="preserve">UE </w:t>
            </w:r>
            <w:r>
              <w:rPr>
                <w:noProof/>
              </w:rPr>
              <w:t>to</w:t>
            </w:r>
            <w:r w:rsidRPr="005F0769">
              <w:rPr>
                <w:noProof/>
              </w:rPr>
              <w:t xml:space="preserve"> initiate a Mobility registration </w:t>
            </w:r>
            <w:r>
              <w:rPr>
                <w:noProof/>
              </w:rPr>
              <w:t xml:space="preserve">again as </w:t>
            </w:r>
            <w:r w:rsidRPr="005F0769">
              <w:rPr>
                <w:noProof/>
              </w:rPr>
              <w:t xml:space="preserve">it sees a different TAI </w:t>
            </w:r>
            <w:r>
              <w:rPr>
                <w:noProof/>
              </w:rPr>
              <w:t>info in the received message.</w:t>
            </w:r>
          </w:p>
        </w:tc>
      </w:tr>
      <w:tr w:rsidR="00D811E1" w:rsidTr="00A256AF">
        <w:tc>
          <w:tcPr>
            <w:tcW w:w="2694" w:type="dxa"/>
            <w:gridSpan w:val="2"/>
            <w:tcBorders>
              <w:left w:val="single" w:sz="4" w:space="0" w:color="auto"/>
            </w:tcBorders>
          </w:tcPr>
          <w:p w:rsidR="00D811E1" w:rsidRDefault="00D811E1" w:rsidP="00D811E1">
            <w:pPr>
              <w:pStyle w:val="CRCoverPage"/>
              <w:spacing w:after="0"/>
              <w:rPr>
                <w:b/>
                <w:i/>
                <w:noProof/>
                <w:sz w:val="8"/>
                <w:szCs w:val="8"/>
              </w:rPr>
            </w:pPr>
          </w:p>
        </w:tc>
        <w:tc>
          <w:tcPr>
            <w:tcW w:w="6946" w:type="dxa"/>
            <w:gridSpan w:val="9"/>
            <w:tcBorders>
              <w:right w:val="single" w:sz="4" w:space="0" w:color="auto"/>
            </w:tcBorders>
          </w:tcPr>
          <w:p w:rsidR="00D811E1" w:rsidRPr="00F12C50" w:rsidRDefault="00D811E1" w:rsidP="00D811E1">
            <w:pPr>
              <w:pStyle w:val="CRCoverPage"/>
              <w:spacing w:after="0"/>
              <w:rPr>
                <w:rFonts w:cs="Arial"/>
                <w:noProof/>
                <w:lang w:val="en-US"/>
              </w:rPr>
            </w:pPr>
          </w:p>
        </w:tc>
      </w:tr>
      <w:tr w:rsidR="00D811E1" w:rsidTr="00A256AF">
        <w:tc>
          <w:tcPr>
            <w:tcW w:w="2694" w:type="dxa"/>
            <w:gridSpan w:val="2"/>
            <w:tcBorders>
              <w:left w:val="single" w:sz="4" w:space="0" w:color="auto"/>
            </w:tcBorders>
          </w:tcPr>
          <w:p w:rsidR="00D811E1" w:rsidRDefault="00D811E1" w:rsidP="00D811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11E1" w:rsidRPr="006316B2" w:rsidRDefault="00D811E1" w:rsidP="00D811E1">
            <w:pPr>
              <w:pStyle w:val="CRCoverPage"/>
              <w:spacing w:after="0"/>
              <w:rPr>
                <w:noProof/>
              </w:rPr>
            </w:pPr>
            <w:r>
              <w:rPr>
                <w:noProof/>
              </w:rPr>
              <w:t xml:space="preserve">Corrected NAS parameters for TAC, Ranac and Cell Identity as per </w:t>
            </w:r>
            <w:r w:rsidRPr="00714180">
              <w:rPr>
                <w:noProof/>
              </w:rPr>
              <w:t>tsc_NR_HPLMN_Def</w:t>
            </w:r>
            <w:r>
              <w:rPr>
                <w:noProof/>
              </w:rPr>
              <w:t xml:space="preserve"> PLMN Identity info parameters for NR Cell 11.</w:t>
            </w:r>
          </w:p>
        </w:tc>
      </w:tr>
      <w:tr w:rsidR="00D811E1" w:rsidTr="00A256AF">
        <w:tc>
          <w:tcPr>
            <w:tcW w:w="2694" w:type="dxa"/>
            <w:gridSpan w:val="2"/>
            <w:tcBorders>
              <w:left w:val="single" w:sz="4" w:space="0" w:color="auto"/>
            </w:tcBorders>
          </w:tcPr>
          <w:p w:rsidR="00D811E1" w:rsidRDefault="00D811E1" w:rsidP="00D811E1">
            <w:pPr>
              <w:pStyle w:val="CRCoverPage"/>
              <w:spacing w:after="0"/>
              <w:rPr>
                <w:b/>
                <w:i/>
                <w:noProof/>
                <w:sz w:val="8"/>
                <w:szCs w:val="8"/>
              </w:rPr>
            </w:pPr>
          </w:p>
        </w:tc>
        <w:tc>
          <w:tcPr>
            <w:tcW w:w="6946" w:type="dxa"/>
            <w:gridSpan w:val="9"/>
            <w:tcBorders>
              <w:right w:val="single" w:sz="4" w:space="0" w:color="auto"/>
            </w:tcBorders>
          </w:tcPr>
          <w:p w:rsidR="00D811E1" w:rsidRPr="00CF39F2" w:rsidRDefault="00D811E1" w:rsidP="00D811E1">
            <w:pPr>
              <w:pStyle w:val="CRCoverPage"/>
              <w:spacing w:after="0"/>
              <w:rPr>
                <w:rFonts w:cs="Arial"/>
                <w:noProof/>
              </w:rPr>
            </w:pPr>
          </w:p>
        </w:tc>
      </w:tr>
      <w:tr w:rsidR="00D811E1" w:rsidTr="00A256AF">
        <w:tc>
          <w:tcPr>
            <w:tcW w:w="2694" w:type="dxa"/>
            <w:gridSpan w:val="2"/>
            <w:tcBorders>
              <w:left w:val="single" w:sz="4" w:space="0" w:color="auto"/>
              <w:bottom w:val="single" w:sz="4" w:space="0" w:color="auto"/>
            </w:tcBorders>
          </w:tcPr>
          <w:p w:rsidR="00D811E1" w:rsidRDefault="00D811E1" w:rsidP="00D811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11E1" w:rsidRPr="00CF39F2" w:rsidRDefault="00D811E1" w:rsidP="00D811E1">
            <w:pPr>
              <w:pStyle w:val="CRCoverPage"/>
              <w:spacing w:after="0"/>
              <w:rPr>
                <w:rFonts w:cs="Arial"/>
                <w:lang w:eastAsia="en-GB"/>
              </w:rPr>
            </w:pPr>
            <w:r>
              <w:rPr>
                <w:noProof/>
              </w:rPr>
              <w:t xml:space="preserve">A conformant UE </w:t>
            </w:r>
            <w:r>
              <w:rPr>
                <w:rFonts w:cs="Arial"/>
                <w:lang w:eastAsia="en-GB"/>
              </w:rPr>
              <w:t>may fail the test case.</w:t>
            </w:r>
          </w:p>
        </w:tc>
      </w:tr>
      <w:tr w:rsidR="00D811E1" w:rsidTr="00A256AF">
        <w:tc>
          <w:tcPr>
            <w:tcW w:w="2694" w:type="dxa"/>
            <w:gridSpan w:val="2"/>
          </w:tcPr>
          <w:p w:rsidR="00D811E1" w:rsidRDefault="00D811E1" w:rsidP="00D811E1">
            <w:pPr>
              <w:pStyle w:val="CRCoverPage"/>
              <w:spacing w:after="0"/>
              <w:rPr>
                <w:b/>
                <w:i/>
                <w:noProof/>
                <w:sz w:val="8"/>
                <w:szCs w:val="8"/>
              </w:rPr>
            </w:pPr>
          </w:p>
        </w:tc>
        <w:tc>
          <w:tcPr>
            <w:tcW w:w="6946" w:type="dxa"/>
            <w:gridSpan w:val="9"/>
          </w:tcPr>
          <w:p w:rsidR="00D811E1" w:rsidRDefault="00D811E1" w:rsidP="00D811E1">
            <w:pPr>
              <w:pStyle w:val="CRCoverPage"/>
              <w:spacing w:after="0"/>
              <w:rPr>
                <w:noProof/>
                <w:sz w:val="8"/>
                <w:szCs w:val="8"/>
              </w:rPr>
            </w:pPr>
          </w:p>
        </w:tc>
      </w:tr>
      <w:tr w:rsidR="00D811E1" w:rsidTr="00A256AF">
        <w:tc>
          <w:tcPr>
            <w:tcW w:w="2694" w:type="dxa"/>
            <w:gridSpan w:val="2"/>
            <w:tcBorders>
              <w:top w:val="single" w:sz="4" w:space="0" w:color="auto"/>
              <w:left w:val="single" w:sz="4" w:space="0" w:color="auto"/>
            </w:tcBorders>
          </w:tcPr>
          <w:p w:rsidR="00D811E1" w:rsidRDefault="00D811E1" w:rsidP="00D811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11E1" w:rsidRDefault="00D811E1" w:rsidP="00D811E1">
            <w:pPr>
              <w:pStyle w:val="CRCoverPage"/>
              <w:spacing w:after="0"/>
              <w:rPr>
                <w:noProof/>
              </w:rPr>
            </w:pPr>
            <w:r>
              <w:rPr>
                <w:noProof/>
              </w:rPr>
              <w:t>6.1.2.15a</w:t>
            </w:r>
            <w:r>
              <w:rPr>
                <w:noProof/>
              </w:rPr>
              <w:t>.</w:t>
            </w:r>
            <w:r>
              <w:rPr>
                <w:noProof/>
              </w:rPr>
              <w:t>NR5GC</w:t>
            </w:r>
          </w:p>
        </w:tc>
      </w:tr>
      <w:tr w:rsidR="00D811E1" w:rsidTr="00A256AF">
        <w:tc>
          <w:tcPr>
            <w:tcW w:w="2694" w:type="dxa"/>
            <w:gridSpan w:val="2"/>
            <w:tcBorders>
              <w:left w:val="single" w:sz="4" w:space="0" w:color="auto"/>
            </w:tcBorders>
          </w:tcPr>
          <w:p w:rsidR="00D811E1" w:rsidRDefault="00D811E1" w:rsidP="00D811E1">
            <w:pPr>
              <w:pStyle w:val="CRCoverPage"/>
              <w:spacing w:after="0"/>
              <w:rPr>
                <w:b/>
                <w:i/>
                <w:noProof/>
                <w:sz w:val="8"/>
                <w:szCs w:val="8"/>
              </w:rPr>
            </w:pPr>
          </w:p>
        </w:tc>
        <w:tc>
          <w:tcPr>
            <w:tcW w:w="6946" w:type="dxa"/>
            <w:gridSpan w:val="9"/>
            <w:tcBorders>
              <w:right w:val="single" w:sz="4" w:space="0" w:color="auto"/>
            </w:tcBorders>
          </w:tcPr>
          <w:p w:rsidR="00D811E1" w:rsidRDefault="00D811E1" w:rsidP="00D811E1">
            <w:pPr>
              <w:pStyle w:val="CRCoverPage"/>
              <w:spacing w:after="0"/>
              <w:rPr>
                <w:noProof/>
                <w:sz w:val="8"/>
                <w:szCs w:val="8"/>
              </w:rPr>
            </w:pPr>
          </w:p>
        </w:tc>
      </w:tr>
      <w:tr w:rsidR="00D811E1" w:rsidTr="00A256AF">
        <w:tc>
          <w:tcPr>
            <w:tcW w:w="2694" w:type="dxa"/>
            <w:gridSpan w:val="2"/>
            <w:tcBorders>
              <w:left w:val="single" w:sz="4" w:space="0" w:color="auto"/>
            </w:tcBorders>
          </w:tcPr>
          <w:p w:rsidR="00D811E1" w:rsidRDefault="00D811E1" w:rsidP="00D811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11E1" w:rsidRDefault="00D811E1" w:rsidP="00D811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11E1" w:rsidRDefault="00D811E1" w:rsidP="00D811E1">
            <w:pPr>
              <w:pStyle w:val="CRCoverPage"/>
              <w:spacing w:after="0"/>
              <w:jc w:val="center"/>
              <w:rPr>
                <w:b/>
                <w:caps/>
                <w:noProof/>
              </w:rPr>
            </w:pPr>
            <w:r>
              <w:rPr>
                <w:b/>
                <w:caps/>
                <w:noProof/>
              </w:rPr>
              <w:t>N</w:t>
            </w:r>
          </w:p>
        </w:tc>
        <w:tc>
          <w:tcPr>
            <w:tcW w:w="2977" w:type="dxa"/>
            <w:gridSpan w:val="4"/>
          </w:tcPr>
          <w:p w:rsidR="00D811E1" w:rsidRDefault="00D811E1" w:rsidP="00D811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11E1" w:rsidRDefault="00D811E1" w:rsidP="00D811E1">
            <w:pPr>
              <w:pStyle w:val="CRCoverPage"/>
              <w:spacing w:after="0"/>
              <w:ind w:left="99"/>
              <w:rPr>
                <w:noProof/>
              </w:rPr>
            </w:pPr>
          </w:p>
        </w:tc>
      </w:tr>
      <w:tr w:rsidR="00D811E1" w:rsidTr="00A256AF">
        <w:tc>
          <w:tcPr>
            <w:tcW w:w="2694" w:type="dxa"/>
            <w:gridSpan w:val="2"/>
            <w:tcBorders>
              <w:left w:val="single" w:sz="4" w:space="0" w:color="auto"/>
            </w:tcBorders>
          </w:tcPr>
          <w:p w:rsidR="00D811E1" w:rsidRDefault="00D811E1" w:rsidP="00D811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11E1" w:rsidRDefault="00D811E1" w:rsidP="00D81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1E1" w:rsidRDefault="00D811E1" w:rsidP="00D811E1">
            <w:pPr>
              <w:pStyle w:val="CRCoverPage"/>
              <w:spacing w:after="0"/>
              <w:jc w:val="center"/>
              <w:rPr>
                <w:b/>
                <w:caps/>
                <w:noProof/>
              </w:rPr>
            </w:pPr>
            <w:r>
              <w:rPr>
                <w:b/>
                <w:caps/>
                <w:noProof/>
              </w:rPr>
              <w:t>x</w:t>
            </w:r>
          </w:p>
        </w:tc>
        <w:tc>
          <w:tcPr>
            <w:tcW w:w="2977" w:type="dxa"/>
            <w:gridSpan w:val="4"/>
          </w:tcPr>
          <w:p w:rsidR="00D811E1" w:rsidRDefault="00D811E1" w:rsidP="00D811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11E1" w:rsidRDefault="00D811E1" w:rsidP="00D811E1">
            <w:pPr>
              <w:pStyle w:val="CRCoverPage"/>
              <w:spacing w:after="0"/>
              <w:ind w:left="99"/>
              <w:rPr>
                <w:noProof/>
              </w:rPr>
            </w:pPr>
          </w:p>
        </w:tc>
      </w:tr>
      <w:tr w:rsidR="00D811E1" w:rsidTr="00A256AF">
        <w:tc>
          <w:tcPr>
            <w:tcW w:w="2694" w:type="dxa"/>
            <w:gridSpan w:val="2"/>
            <w:tcBorders>
              <w:left w:val="single" w:sz="4" w:space="0" w:color="auto"/>
            </w:tcBorders>
          </w:tcPr>
          <w:p w:rsidR="00D811E1" w:rsidRDefault="00D811E1" w:rsidP="00D811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11E1" w:rsidRDefault="00D811E1" w:rsidP="00D81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1E1" w:rsidRDefault="00D811E1" w:rsidP="00D811E1">
            <w:pPr>
              <w:pStyle w:val="CRCoverPage"/>
              <w:spacing w:after="0"/>
              <w:jc w:val="center"/>
              <w:rPr>
                <w:b/>
                <w:caps/>
                <w:noProof/>
              </w:rPr>
            </w:pPr>
            <w:r>
              <w:rPr>
                <w:b/>
                <w:caps/>
                <w:noProof/>
              </w:rPr>
              <w:t>x</w:t>
            </w:r>
          </w:p>
        </w:tc>
        <w:tc>
          <w:tcPr>
            <w:tcW w:w="2977" w:type="dxa"/>
            <w:gridSpan w:val="4"/>
          </w:tcPr>
          <w:p w:rsidR="00D811E1" w:rsidRDefault="00D811E1" w:rsidP="00D811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11E1" w:rsidRDefault="00D811E1" w:rsidP="00D811E1">
            <w:pPr>
              <w:pStyle w:val="CRCoverPage"/>
              <w:spacing w:after="0"/>
              <w:ind w:left="99"/>
              <w:rPr>
                <w:noProof/>
              </w:rPr>
            </w:pPr>
          </w:p>
        </w:tc>
      </w:tr>
      <w:tr w:rsidR="00D811E1" w:rsidTr="00A256AF">
        <w:tc>
          <w:tcPr>
            <w:tcW w:w="2694" w:type="dxa"/>
            <w:gridSpan w:val="2"/>
            <w:tcBorders>
              <w:left w:val="single" w:sz="4" w:space="0" w:color="auto"/>
            </w:tcBorders>
          </w:tcPr>
          <w:p w:rsidR="00D811E1" w:rsidRDefault="00D811E1" w:rsidP="00D811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11E1" w:rsidRDefault="00D811E1" w:rsidP="00D811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11E1" w:rsidRDefault="00D811E1" w:rsidP="00D811E1">
            <w:pPr>
              <w:pStyle w:val="CRCoverPage"/>
              <w:spacing w:after="0"/>
              <w:jc w:val="center"/>
              <w:rPr>
                <w:b/>
                <w:caps/>
                <w:noProof/>
              </w:rPr>
            </w:pPr>
            <w:r>
              <w:rPr>
                <w:b/>
                <w:caps/>
                <w:noProof/>
              </w:rPr>
              <w:t>x</w:t>
            </w:r>
          </w:p>
        </w:tc>
        <w:tc>
          <w:tcPr>
            <w:tcW w:w="2977" w:type="dxa"/>
            <w:gridSpan w:val="4"/>
          </w:tcPr>
          <w:p w:rsidR="00D811E1" w:rsidRDefault="00D811E1" w:rsidP="00D811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11E1" w:rsidRDefault="00D811E1" w:rsidP="00D811E1">
            <w:pPr>
              <w:pStyle w:val="CRCoverPage"/>
              <w:spacing w:after="0"/>
              <w:ind w:left="99"/>
              <w:rPr>
                <w:noProof/>
              </w:rPr>
            </w:pPr>
          </w:p>
        </w:tc>
      </w:tr>
      <w:tr w:rsidR="00D811E1" w:rsidTr="00A256AF">
        <w:tc>
          <w:tcPr>
            <w:tcW w:w="2694" w:type="dxa"/>
            <w:gridSpan w:val="2"/>
            <w:tcBorders>
              <w:left w:val="single" w:sz="4" w:space="0" w:color="auto"/>
            </w:tcBorders>
          </w:tcPr>
          <w:p w:rsidR="00D811E1" w:rsidRDefault="00D811E1" w:rsidP="00D811E1">
            <w:pPr>
              <w:pStyle w:val="CRCoverPage"/>
              <w:spacing w:after="0"/>
              <w:rPr>
                <w:b/>
                <w:i/>
                <w:noProof/>
              </w:rPr>
            </w:pPr>
          </w:p>
        </w:tc>
        <w:tc>
          <w:tcPr>
            <w:tcW w:w="6946" w:type="dxa"/>
            <w:gridSpan w:val="9"/>
            <w:tcBorders>
              <w:right w:val="single" w:sz="4" w:space="0" w:color="auto"/>
            </w:tcBorders>
          </w:tcPr>
          <w:p w:rsidR="00D811E1" w:rsidRDefault="00D811E1" w:rsidP="00D811E1">
            <w:pPr>
              <w:pStyle w:val="CRCoverPage"/>
              <w:spacing w:after="0"/>
              <w:rPr>
                <w:noProof/>
              </w:rPr>
            </w:pPr>
          </w:p>
        </w:tc>
      </w:tr>
      <w:tr w:rsidR="00D811E1" w:rsidTr="00A256AF">
        <w:tc>
          <w:tcPr>
            <w:tcW w:w="2694" w:type="dxa"/>
            <w:gridSpan w:val="2"/>
            <w:tcBorders>
              <w:left w:val="single" w:sz="4" w:space="0" w:color="auto"/>
              <w:bottom w:val="single" w:sz="4" w:space="0" w:color="auto"/>
            </w:tcBorders>
          </w:tcPr>
          <w:p w:rsidR="00D811E1" w:rsidRDefault="00D811E1" w:rsidP="00D811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11E1" w:rsidRDefault="00D811E1" w:rsidP="00D811E1">
            <w:pPr>
              <w:pStyle w:val="CRCoverPage"/>
              <w:spacing w:after="0"/>
              <w:ind w:left="100"/>
              <w:rPr>
                <w:noProof/>
              </w:rPr>
            </w:pPr>
          </w:p>
        </w:tc>
      </w:tr>
      <w:tr w:rsidR="00D811E1" w:rsidRPr="008863B9" w:rsidTr="00A256AF">
        <w:tc>
          <w:tcPr>
            <w:tcW w:w="2694" w:type="dxa"/>
            <w:gridSpan w:val="2"/>
            <w:tcBorders>
              <w:top w:val="single" w:sz="4" w:space="0" w:color="auto"/>
              <w:bottom w:val="single" w:sz="4" w:space="0" w:color="auto"/>
            </w:tcBorders>
          </w:tcPr>
          <w:p w:rsidR="00D811E1" w:rsidRPr="008863B9" w:rsidRDefault="00D811E1" w:rsidP="00D811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811E1" w:rsidRPr="008863B9" w:rsidRDefault="00D811E1" w:rsidP="00D811E1">
            <w:pPr>
              <w:pStyle w:val="CRCoverPage"/>
              <w:spacing w:after="0"/>
              <w:ind w:left="100"/>
              <w:rPr>
                <w:noProof/>
                <w:sz w:val="8"/>
                <w:szCs w:val="8"/>
              </w:rPr>
            </w:pPr>
          </w:p>
        </w:tc>
      </w:tr>
      <w:tr w:rsidR="00D811E1" w:rsidTr="00A256AF">
        <w:tc>
          <w:tcPr>
            <w:tcW w:w="2694" w:type="dxa"/>
            <w:gridSpan w:val="2"/>
            <w:tcBorders>
              <w:top w:val="single" w:sz="4" w:space="0" w:color="auto"/>
              <w:left w:val="single" w:sz="4" w:space="0" w:color="auto"/>
              <w:bottom w:val="single" w:sz="4" w:space="0" w:color="auto"/>
            </w:tcBorders>
          </w:tcPr>
          <w:p w:rsidR="00D811E1" w:rsidRDefault="00D811E1" w:rsidP="00D811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11E1" w:rsidRDefault="00D811E1" w:rsidP="00D811E1">
            <w:pPr>
              <w:pStyle w:val="CRCoverPage"/>
              <w:spacing w:after="0"/>
              <w:ind w:left="100"/>
              <w:rPr>
                <w:noProof/>
              </w:rPr>
            </w:pPr>
          </w:p>
        </w:tc>
      </w:tr>
    </w:tbl>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26684526"/>
      <w:r w:rsidRPr="00D83A7A">
        <w:rPr>
          <w:rStyle w:val="Emphasis"/>
          <w:rFonts w:ascii="Arial" w:hAnsi="Arial" w:cs="Arial"/>
          <w:i w:val="0"/>
        </w:rPr>
        <w:t>Table of Contents</w:t>
      </w:r>
      <w:bookmarkEnd w:id="1"/>
    </w:p>
    <w:p w:rsidR="00315A86"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15A86" w:rsidRPr="00A9759A">
        <w:rPr>
          <w:rFonts w:ascii="Arial" w:hAnsi="Arial" w:cs="Arial"/>
          <w:iCs/>
        </w:rPr>
        <w:t>Table of Contents</w:t>
      </w:r>
      <w:r w:rsidR="00315A86">
        <w:tab/>
      </w:r>
      <w:r w:rsidR="00315A86">
        <w:fldChar w:fldCharType="begin"/>
      </w:r>
      <w:r w:rsidR="00315A86">
        <w:instrText xml:space="preserve"> PAGEREF _Toc126684526 \h </w:instrText>
      </w:r>
      <w:r w:rsidR="00315A86">
        <w:fldChar w:fldCharType="separate"/>
      </w:r>
      <w:r w:rsidR="00315A86">
        <w:t>1</w:t>
      </w:r>
      <w:r w:rsidR="00315A86">
        <w:fldChar w:fldCharType="end"/>
      </w:r>
    </w:p>
    <w:p w:rsidR="00315A86" w:rsidRDefault="00315A86">
      <w:pPr>
        <w:pStyle w:val="TOC1"/>
        <w:rPr>
          <w:rFonts w:asciiTheme="minorHAnsi" w:eastAsiaTheme="minorEastAsia" w:hAnsiTheme="minorHAnsi" w:cstheme="minorBidi"/>
          <w:szCs w:val="22"/>
          <w:lang w:eastAsia="en-GB"/>
        </w:rPr>
      </w:pPr>
      <w:r w:rsidRPr="00A9759A">
        <w:rPr>
          <w:b/>
          <w:lang w:eastAsia="ja-JP"/>
        </w:rPr>
        <w:t>1</w:t>
      </w:r>
      <w:r>
        <w:rPr>
          <w:rFonts w:asciiTheme="minorHAnsi" w:eastAsiaTheme="minorEastAsia" w:hAnsiTheme="minorHAnsi" w:cstheme="minorBidi"/>
          <w:szCs w:val="22"/>
          <w:lang w:eastAsia="en-GB"/>
        </w:rPr>
        <w:tab/>
      </w:r>
      <w:r w:rsidRPr="00A9759A">
        <w:rPr>
          <w:b/>
          <w:lang w:eastAsia="ja-JP"/>
        </w:rPr>
        <w:t>Overview</w:t>
      </w:r>
      <w:r>
        <w:tab/>
      </w:r>
      <w:r>
        <w:fldChar w:fldCharType="begin"/>
      </w:r>
      <w:r>
        <w:instrText xml:space="preserve"> PAGEREF _Toc126684527 \h </w:instrText>
      </w:r>
      <w:r>
        <w:fldChar w:fldCharType="separate"/>
      </w:r>
      <w:r>
        <w:t>1</w:t>
      </w:r>
      <w:r>
        <w:fldChar w:fldCharType="end"/>
      </w:r>
    </w:p>
    <w:p w:rsidR="00315A86" w:rsidRDefault="00315A86">
      <w:pPr>
        <w:pStyle w:val="TOC1"/>
        <w:rPr>
          <w:rFonts w:asciiTheme="minorHAnsi" w:eastAsiaTheme="minorEastAsia" w:hAnsiTheme="minorHAnsi" w:cstheme="minorBidi"/>
          <w:szCs w:val="22"/>
          <w:lang w:eastAsia="en-GB"/>
        </w:rPr>
      </w:pPr>
      <w:r w:rsidRPr="00A9759A">
        <w:rPr>
          <w:b/>
        </w:rPr>
        <w:t>2</w:t>
      </w:r>
      <w:r>
        <w:rPr>
          <w:rFonts w:asciiTheme="minorHAnsi" w:eastAsiaTheme="minorEastAsia" w:hAnsiTheme="minorHAnsi" w:cstheme="minorBidi"/>
          <w:szCs w:val="22"/>
          <w:lang w:eastAsia="en-GB"/>
        </w:rPr>
        <w:tab/>
      </w:r>
      <w:r w:rsidRPr="00A9759A">
        <w:rPr>
          <w:b/>
        </w:rPr>
        <w:t>Corrections required</w:t>
      </w:r>
      <w:r>
        <w:tab/>
      </w:r>
      <w:r>
        <w:fldChar w:fldCharType="begin"/>
      </w:r>
      <w:r>
        <w:instrText xml:space="preserve"> PAGEREF _Toc126684528 \h </w:instrText>
      </w:r>
      <w:r>
        <w:fldChar w:fldCharType="separate"/>
      </w:r>
      <w:r>
        <w:t>1</w:t>
      </w:r>
      <w:r>
        <w:fldChar w:fldCharType="end"/>
      </w:r>
    </w:p>
    <w:p w:rsidR="00315A86" w:rsidRDefault="00315A86">
      <w:pPr>
        <w:pStyle w:val="TOC2"/>
        <w:rPr>
          <w:rFonts w:asciiTheme="minorHAnsi" w:eastAsiaTheme="minorEastAsia" w:hAnsiTheme="minorHAnsi" w:cstheme="minorBidi"/>
          <w:sz w:val="22"/>
          <w:szCs w:val="22"/>
          <w:lang w:eastAsia="en-GB"/>
        </w:rPr>
      </w:pPr>
      <w:r w:rsidRPr="00A9759A">
        <w:rPr>
          <w:rFonts w:cs="Arial"/>
          <w:b/>
          <w:lang w:eastAsia="en-GB"/>
        </w:rPr>
        <w:t>2.1</w:t>
      </w:r>
      <w:r>
        <w:rPr>
          <w:rFonts w:asciiTheme="minorHAnsi" w:eastAsiaTheme="minorEastAsia" w:hAnsiTheme="minorHAnsi" w:cstheme="minorBidi"/>
          <w:sz w:val="22"/>
          <w:szCs w:val="22"/>
          <w:lang w:eastAsia="en-GB"/>
        </w:rPr>
        <w:tab/>
      </w:r>
      <w:r w:rsidRPr="00A9759A">
        <w:rPr>
          <w:rFonts w:cs="Arial"/>
          <w:b/>
          <w:color w:val="000000"/>
          <w:lang w:eastAsia="en-GB"/>
        </w:rPr>
        <w:t xml:space="preserve">Correction to the </w:t>
      </w:r>
      <w:r w:rsidRPr="00A9759A">
        <w:rPr>
          <w:rFonts w:cs="Arial"/>
          <w:b/>
          <w:bCs/>
          <w:color w:val="000000"/>
          <w:lang w:val="en-US" w:eastAsia="en-GB"/>
        </w:rPr>
        <w:t>Function f_TC_6_1_2_15a_NR5GC</w:t>
      </w:r>
      <w:r>
        <w:tab/>
      </w:r>
      <w:r>
        <w:fldChar w:fldCharType="begin"/>
      </w:r>
      <w:r>
        <w:instrText xml:space="preserve"> PAGEREF _Toc126684529 \h </w:instrText>
      </w:r>
      <w:r>
        <w:fldChar w:fldCharType="separate"/>
      </w:r>
      <w:r>
        <w:t>1</w:t>
      </w:r>
      <w:r>
        <w:fldChar w:fldCharType="end"/>
      </w:r>
    </w:p>
    <w:p w:rsidR="0096131A" w:rsidRDefault="007A73E5" w:rsidP="0096131A">
      <w:pPr>
        <w:pStyle w:val="Heading1"/>
        <w:numPr>
          <w:ilvl w:val="0"/>
          <w:numId w:val="1"/>
        </w:numPr>
        <w:autoSpaceDN w:val="0"/>
        <w:rPr>
          <w:b/>
          <w:lang w:eastAsia="ja-JP"/>
        </w:rPr>
      </w:pPr>
      <w:r>
        <w:rPr>
          <w:rFonts w:cs="Arial"/>
          <w:noProof/>
        </w:rPr>
        <w:fldChar w:fldCharType="end"/>
      </w:r>
      <w:r w:rsidR="0096131A"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6684527"/>
      <w:bookmarkStart w:id="20" w:name="_Hlk107318485"/>
      <w:r w:rsidR="0096131A">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96131A" w:rsidRDefault="0096131A" w:rsidP="0096131A">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sidR="00D811E1">
        <w:rPr>
          <w:rFonts w:cs="Arial"/>
        </w:rPr>
        <w:t>2</w:t>
      </w:r>
      <w:bookmarkStart w:id="21" w:name="_GoBack"/>
      <w:bookmarkEnd w:id="21"/>
      <w:r w:rsidRPr="00AF72A9">
        <w:rPr>
          <w:rFonts w:cs="Arial"/>
        </w:rPr>
        <w:t>-09_D2</w:t>
      </w:r>
      <w:r>
        <w:rPr>
          <w:rFonts w:cs="Arial"/>
        </w:rPr>
        <w:t>2</w:t>
      </w:r>
      <w:r w:rsidRPr="00AF72A9">
        <w:rPr>
          <w:rFonts w:cs="Arial"/>
        </w:rPr>
        <w:t>wk</w:t>
      </w:r>
      <w:r>
        <w:rPr>
          <w:rFonts w:cs="Arial"/>
        </w:rPr>
        <w:t>49 related to the title of this CR</w:t>
      </w:r>
      <w:r>
        <w:rPr>
          <w:rFonts w:cs="Arial"/>
          <w:lang w:eastAsia="ja-JP"/>
        </w:rPr>
        <w:t xml:space="preserve">. </w:t>
      </w:r>
    </w:p>
    <w:p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96131A" w:rsidRDefault="0096131A" w:rsidP="0096131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2" w:name="_Toc122434488"/>
      <w:bookmarkStart w:id="23" w:name="_Toc295288959"/>
      <w:bookmarkStart w:id="24" w:name="_Toc126684528"/>
      <w:r w:rsidRPr="00854C55">
        <w:rPr>
          <w:b/>
        </w:rPr>
        <w:t>Corrections required</w:t>
      </w:r>
      <w:bookmarkEnd w:id="22"/>
      <w:bookmarkEnd w:id="23"/>
      <w:bookmarkEnd w:id="24"/>
    </w:p>
    <w:p w:rsidR="00302E95" w:rsidRPr="003D65E8" w:rsidRDefault="00302E95" w:rsidP="00302E95">
      <w:pPr>
        <w:pStyle w:val="Heading2"/>
        <w:numPr>
          <w:ilvl w:val="1"/>
          <w:numId w:val="2"/>
        </w:numPr>
        <w:overflowPunct w:val="0"/>
        <w:autoSpaceDE w:val="0"/>
        <w:autoSpaceDN w:val="0"/>
        <w:adjustRightInd w:val="0"/>
        <w:spacing w:before="480"/>
        <w:rPr>
          <w:rFonts w:cs="Arial"/>
          <w:b/>
          <w:color w:val="000000"/>
          <w:lang w:eastAsia="en-GB"/>
        </w:rPr>
      </w:pPr>
      <w:bookmarkStart w:id="25" w:name="_Toc126684529"/>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9A29E3" w:rsidRPr="009A29E3">
        <w:rPr>
          <w:rFonts w:cs="Arial"/>
          <w:b/>
          <w:bCs/>
          <w:color w:val="000000"/>
          <w:lang w:val="en-US" w:eastAsia="en-GB"/>
        </w:rPr>
        <w:t>f_TC_6_1_2_15a_NR5GC</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02E95" w:rsidTr="00714180">
        <w:tc>
          <w:tcPr>
            <w:tcW w:w="1985" w:type="dxa"/>
            <w:tcBorders>
              <w:top w:val="single" w:sz="4" w:space="0" w:color="auto"/>
              <w:left w:val="single" w:sz="4" w:space="0" w:color="auto"/>
              <w:bottom w:val="single" w:sz="4" w:space="0" w:color="auto"/>
              <w:right w:val="single" w:sz="4" w:space="0" w:color="auto"/>
            </w:tcBorders>
            <w:hideMark/>
          </w:tcPr>
          <w:p w:rsidR="00302E95" w:rsidRDefault="00302E95" w:rsidP="00650489">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302E95" w:rsidRPr="009A29E3" w:rsidRDefault="009A29E3" w:rsidP="00650489">
            <w:pPr>
              <w:pStyle w:val="CRCoverPage"/>
              <w:spacing w:after="0"/>
              <w:rPr>
                <w:noProof/>
              </w:rPr>
            </w:pPr>
            <w:r w:rsidRPr="009A29E3">
              <w:rPr>
                <w:noProof/>
              </w:rPr>
              <w:t>f_TC_6_1_2_15a_NR5GC</w:t>
            </w:r>
          </w:p>
        </w:tc>
      </w:tr>
      <w:tr w:rsidR="00302E95" w:rsidTr="00714180">
        <w:trPr>
          <w:trHeight w:val="350"/>
        </w:trPr>
        <w:tc>
          <w:tcPr>
            <w:tcW w:w="1985" w:type="dxa"/>
            <w:tcBorders>
              <w:top w:val="single" w:sz="4" w:space="0" w:color="auto"/>
              <w:left w:val="single" w:sz="4" w:space="0" w:color="auto"/>
              <w:bottom w:val="single" w:sz="4" w:space="0" w:color="auto"/>
              <w:right w:val="single" w:sz="4" w:space="0" w:color="auto"/>
            </w:tcBorders>
            <w:hideMark/>
          </w:tcPr>
          <w:p w:rsidR="00302E95" w:rsidRDefault="00302E95" w:rsidP="00650489">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302E95" w:rsidRPr="00AD4ADA" w:rsidRDefault="00714180" w:rsidP="00650489">
            <w:pPr>
              <w:pStyle w:val="CRCoverPage"/>
              <w:numPr>
                <w:ilvl w:val="0"/>
                <w:numId w:val="17"/>
              </w:numPr>
              <w:spacing w:after="0"/>
              <w:rPr>
                <w:noProof/>
              </w:rPr>
            </w:pPr>
            <w:bookmarkStart w:id="26" w:name="_Hlk126745958"/>
            <w:r>
              <w:rPr>
                <w:noProof/>
              </w:rPr>
              <w:t xml:space="preserve">STEP 2 onwards UE has to select NR Cell 11 indicating second PLMN in the list </w:t>
            </w:r>
            <w:r w:rsidR="003C2323">
              <w:rPr>
                <w:noProof/>
              </w:rPr>
              <w:t>but</w:t>
            </w:r>
            <w:r>
              <w:rPr>
                <w:noProof/>
              </w:rPr>
              <w:t xml:space="preserve"> it is found that other parameters on NAS like TAC, Ranac and Cell Identity are not aligned with the corresponding </w:t>
            </w:r>
            <w:r w:rsidR="005F0769" w:rsidRPr="005F0769">
              <w:rPr>
                <w:noProof/>
              </w:rPr>
              <w:t xml:space="preserve">PLMN Identity info parameters </w:t>
            </w:r>
            <w:r>
              <w:rPr>
                <w:noProof/>
              </w:rPr>
              <w:t xml:space="preserve">of selected </w:t>
            </w:r>
            <w:r w:rsidRPr="00714180">
              <w:rPr>
                <w:noProof/>
              </w:rPr>
              <w:t>tsc_NR_HPLMN_Def</w:t>
            </w:r>
            <w:r>
              <w:rPr>
                <w:noProof/>
              </w:rPr>
              <w:t xml:space="preserve">, therefore a wrong TAC will be configured in Registration Accept message which can lead a </w:t>
            </w:r>
            <w:r w:rsidR="005F0769" w:rsidRPr="005F0769">
              <w:rPr>
                <w:noProof/>
              </w:rPr>
              <w:t xml:space="preserve">UE </w:t>
            </w:r>
            <w:r>
              <w:rPr>
                <w:noProof/>
              </w:rPr>
              <w:t>to</w:t>
            </w:r>
            <w:r w:rsidR="005F0769" w:rsidRPr="005F0769">
              <w:rPr>
                <w:noProof/>
              </w:rPr>
              <w:t xml:space="preserve"> initiate a Mobility registration </w:t>
            </w:r>
            <w:r>
              <w:rPr>
                <w:noProof/>
              </w:rPr>
              <w:t xml:space="preserve">again as </w:t>
            </w:r>
            <w:r w:rsidR="005F0769" w:rsidRPr="005F0769">
              <w:rPr>
                <w:noProof/>
              </w:rPr>
              <w:t xml:space="preserve">it sees a different TAI </w:t>
            </w:r>
            <w:r>
              <w:rPr>
                <w:noProof/>
              </w:rPr>
              <w:t>info in the rece</w:t>
            </w:r>
            <w:r w:rsidR="003C2323">
              <w:rPr>
                <w:noProof/>
              </w:rPr>
              <w:t>i</w:t>
            </w:r>
            <w:r>
              <w:rPr>
                <w:noProof/>
              </w:rPr>
              <w:t>ved message.</w:t>
            </w:r>
            <w:bookmarkEnd w:id="26"/>
          </w:p>
        </w:tc>
      </w:tr>
      <w:tr w:rsidR="00302E95" w:rsidTr="00714180">
        <w:tc>
          <w:tcPr>
            <w:tcW w:w="1985" w:type="dxa"/>
            <w:tcBorders>
              <w:top w:val="single" w:sz="4" w:space="0" w:color="auto"/>
              <w:left w:val="single" w:sz="4" w:space="0" w:color="auto"/>
              <w:bottom w:val="single" w:sz="4" w:space="0" w:color="auto"/>
              <w:right w:val="single" w:sz="4" w:space="0" w:color="auto"/>
            </w:tcBorders>
            <w:hideMark/>
          </w:tcPr>
          <w:p w:rsidR="00302E95" w:rsidRDefault="00302E95" w:rsidP="00650489">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302E95" w:rsidRPr="001124B3" w:rsidRDefault="00F32F40" w:rsidP="00650489">
            <w:pPr>
              <w:pStyle w:val="CRCoverPage"/>
              <w:numPr>
                <w:ilvl w:val="0"/>
                <w:numId w:val="18"/>
              </w:numPr>
              <w:spacing w:after="0"/>
              <w:rPr>
                <w:noProof/>
              </w:rPr>
            </w:pPr>
            <w:r>
              <w:rPr>
                <w:noProof/>
              </w:rPr>
              <w:t xml:space="preserve">Corrected NAS parameters for TAC, </w:t>
            </w:r>
            <w:r w:rsidR="005F0769">
              <w:rPr>
                <w:noProof/>
              </w:rPr>
              <w:t>R</w:t>
            </w:r>
            <w:r>
              <w:rPr>
                <w:noProof/>
              </w:rPr>
              <w:t xml:space="preserve">anac and Cell Identity as per </w:t>
            </w:r>
            <w:r w:rsidR="00511295" w:rsidRPr="00714180">
              <w:rPr>
                <w:noProof/>
              </w:rPr>
              <w:t>tsc_NR_HPLMN_Def</w:t>
            </w:r>
            <w:r>
              <w:rPr>
                <w:noProof/>
              </w:rPr>
              <w:t xml:space="preserve"> PLMN Identity info parameters</w:t>
            </w:r>
            <w:r w:rsidR="00D67202">
              <w:rPr>
                <w:noProof/>
              </w:rPr>
              <w:t xml:space="preserve"> for NR Cell 11.</w:t>
            </w:r>
          </w:p>
        </w:tc>
      </w:tr>
      <w:tr w:rsidR="00302E95" w:rsidTr="00714180">
        <w:tc>
          <w:tcPr>
            <w:tcW w:w="1985" w:type="dxa"/>
            <w:tcBorders>
              <w:top w:val="single" w:sz="4" w:space="0" w:color="auto"/>
              <w:left w:val="single" w:sz="4" w:space="0" w:color="auto"/>
              <w:bottom w:val="single" w:sz="4" w:space="0" w:color="auto"/>
              <w:right w:val="single" w:sz="4" w:space="0" w:color="auto"/>
            </w:tcBorders>
          </w:tcPr>
          <w:p w:rsidR="00302E95" w:rsidRDefault="00302E95" w:rsidP="00650489">
            <w:pPr>
              <w:spacing w:before="40" w:after="40"/>
              <w:rPr>
                <w:rFonts w:ascii="Arial" w:hAnsi="Arial"/>
                <w:b/>
              </w:rPr>
            </w:pPr>
          </w:p>
        </w:tc>
        <w:tc>
          <w:tcPr>
            <w:tcW w:w="7513" w:type="dxa"/>
            <w:tcBorders>
              <w:top w:val="single" w:sz="4" w:space="0" w:color="auto"/>
              <w:left w:val="single" w:sz="4" w:space="0" w:color="auto"/>
              <w:bottom w:val="single" w:sz="4" w:space="0" w:color="auto"/>
              <w:right w:val="single" w:sz="4" w:space="0" w:color="auto"/>
            </w:tcBorders>
          </w:tcPr>
          <w:p w:rsidR="00302E95" w:rsidRPr="00CC39F9" w:rsidRDefault="00302E95" w:rsidP="00650489">
            <w:pPr>
              <w:spacing w:after="0"/>
              <w:rPr>
                <w:rFonts w:ascii="Arial" w:hAnsi="Arial" w:cs="Arial"/>
                <w:lang w:eastAsia="en-GB"/>
              </w:rPr>
            </w:pPr>
          </w:p>
        </w:tc>
      </w:tr>
      <w:tr w:rsidR="00302E95" w:rsidTr="00714180">
        <w:tc>
          <w:tcPr>
            <w:tcW w:w="1985" w:type="dxa"/>
            <w:tcBorders>
              <w:top w:val="single" w:sz="4" w:space="0" w:color="auto"/>
              <w:left w:val="single" w:sz="4" w:space="0" w:color="auto"/>
              <w:bottom w:val="single" w:sz="4" w:space="0" w:color="auto"/>
              <w:right w:val="single" w:sz="4" w:space="0" w:color="auto"/>
            </w:tcBorders>
            <w:hideMark/>
          </w:tcPr>
          <w:p w:rsidR="00302E95" w:rsidRDefault="00302E95" w:rsidP="00650489">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rsidR="00302E95" w:rsidRDefault="00302E95" w:rsidP="00650489">
            <w:pPr>
              <w:rPr>
                <w:rFonts w:ascii="Arial" w:hAnsi="Arial"/>
                <w:highlight w:val="cyan"/>
                <w:lang w:eastAsia="zh-CN"/>
              </w:rPr>
            </w:pPr>
          </w:p>
        </w:tc>
      </w:tr>
    </w:tbl>
    <w:p w:rsidR="00302E95" w:rsidRDefault="00302E95" w:rsidP="00302E95">
      <w:pPr>
        <w:spacing w:after="0"/>
        <w:rPr>
          <w:rFonts w:ascii="Arial" w:hAnsi="Arial"/>
          <w:b/>
          <w:lang w:eastAsia="en-GB"/>
        </w:rPr>
      </w:pPr>
    </w:p>
    <w:p w:rsidR="00302E95" w:rsidRDefault="00302E95" w:rsidP="00302E95">
      <w:pPr>
        <w:spacing w:after="0"/>
        <w:rPr>
          <w:rFonts w:ascii="Arial" w:hAnsi="Arial"/>
          <w:b/>
          <w:lang w:eastAsia="en-GB"/>
        </w:rPr>
      </w:pPr>
      <w:r w:rsidRPr="002249E0">
        <w:rPr>
          <w:rFonts w:ascii="Arial" w:hAnsi="Arial"/>
          <w:b/>
          <w:lang w:eastAsia="en-GB"/>
        </w:rPr>
        <w:t xml:space="preserve">    </w:t>
      </w:r>
    </w:p>
    <w:p w:rsidR="00302E95" w:rsidRDefault="00302E95" w:rsidP="00302E9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02E95" w:rsidRPr="00CD057D" w:rsidTr="00C7075E">
        <w:tc>
          <w:tcPr>
            <w:tcW w:w="13575" w:type="dxa"/>
            <w:tcBorders>
              <w:top w:val="single" w:sz="4" w:space="0" w:color="auto"/>
              <w:left w:val="single" w:sz="4" w:space="0" w:color="auto"/>
              <w:bottom w:val="single" w:sz="4" w:space="0" w:color="auto"/>
              <w:right w:val="single" w:sz="4" w:space="0" w:color="auto"/>
            </w:tcBorders>
          </w:tcPr>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function f_TC_6_1_2_15a_NR5GC() runs on NR5GC_PTC</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Cell reselection in shared network environment / Cells broadcasting multiple PLMN IDs with unique TAC's, RAN areas, and cell identities</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var template(omit) PLMN_IdentityInfoList v_PLMN_IdentityInfoList := omit; //WA#WI=1041047</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f_NR5GC_Init(NR_3); // System information combination NR-3 as defined in TS 38.508-1 clause 4.4.3.1.3 is used in NR Cells</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Set Sys info and cell info for cell 1 &amp; 11 to be used</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f_NR_CellInfo_SetPLMN(nr_Cell1, tsc_NR_HPLMN_Def);           // Table 6.1.2.15a.3.3-1: SIB1 for NR Cell 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//f_NR_CellInfo_SetPLMN(nr_Cell11, tsc_NR_HPLMN_001_02);          // Table 6.1.2.15a.3.3-2: SIB1s for NR Cell 11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//f_NR_CellInfo_SetPLMN(nr_Cell11, tsc_NR_HPLMN_Def, 0, 1);</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//WA#WI=1041047</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v_PLMN_IdentityInfoList := { cs_NR_PLMN_IdentityInfo(tsc_NR_HPLMN_001_02,</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int2bit(2,24),</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2,</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'00000000000000000000000110'B &amp; '0000001011'B),</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t xml:space="preserve"> cs_NR_PLMN_IdentityInfo(tsc_NR_HPLMN_Def,</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int2bit(3,24), // TAI ID to be used is 3</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'00000000000000000000000101'B &amp; '0000001010'B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t>}</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var NR_CellInfo_Type v_NR_CellInfo := f_NR_CellInfo_Get(nr_Cell11);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v_NR_CellInfo.NAS_Parameters.PLMN_Identity := tsc_NR_HPLMN_Def;</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v_NR_CellInfo.Sysinfo.BcchInfo.SIB1.message_.c1.systemInformationBlockType1.cellAccessRelatedInfo.plmn_IdentityInfoList := valueof(v_PLMN_IdentityInfoList);</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f_NR_CellInfo_Set(nr_Cell11, v_NR_CellInfo);</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Table 6.1.2.15a.3.3-2: RAN Area Code</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//f_NR_CellInfo_SetRANAC(nr_Cell11, 2);</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//f_NR_CellInfo_SetRANAC(nr_Cell11, 1, 1);</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Table 6.1.2.15a.3.3-2: cellIdentity</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//f_NR_CellInfo_SetCellIdentity(nr_Cell11, '00000000000000000000000110'B &amp; '0000001011'B);</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f_NR_CellInfo_SetCellIdentity(nr_Cell11, '00000000000000000000000101'B &amp; '0000001010'B, 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Table 6.1.2.15a.3.3-2: trackingAreaCode</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//f_NR_CellInfo_SetTAC (nr_Cell11, int2bit(2,24));</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//f_NR_CellInfo_SetTAC (nr_Cell11, int2bit(3,24),1);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//Set maximum cell power level for the Cells to be used</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f_NR_CellInfo_InitMaxReferencePower(nr_Cell11, -78, -82); // WA#WI=1041047 Max Power level - Table 6.1.2.15.3.2-1: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Create and configure cell</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f_NR_CellConfig_Def(nr_Cell1);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f_NR_CellConfig_Def(nr_Cell11);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Preamble: The UE is in NR RRC Idle mode (state 1N-A) on NR Cell 1 according to 38.508-1 Table 4.4A.2-1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f_NR5GC_Preamble(nr_Cell1, STATE_IDLE_1A);</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f_NR_SetCellPower (nr_Cell1, tsc_NR_ServingCellSSS_EPRE_FR1, tsc_NR_SuitableIntraFreqCellSSS_EPRE_FR2); // update for T0 due to Table 6.1.2.15a.3.2-2 (FR2)</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f_NR_TestBody_Set(true);</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f_TC_6_1_2_15and15a_NR5GC_TestBody(); // Acc. to cl. 6.1.2.15a.3.2,  Test procedure sequence is same as TC 6.1.2.15.3.2</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f_NR_TestBody_Set(false);</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Switch/Power off UE</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f_NR_Postamble(nr_Cell11, STATE_IDLE_1A);</w:t>
            </w:r>
          </w:p>
          <w:p w:rsidR="00302E95" w:rsidRPr="00455951"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//end of f_TC_6_1_2_15a_NR5GC</w:t>
            </w:r>
          </w:p>
        </w:tc>
      </w:tr>
    </w:tbl>
    <w:p w:rsidR="00302E95" w:rsidRPr="00CD057D" w:rsidRDefault="00302E95" w:rsidP="00302E95">
      <w:pPr>
        <w:spacing w:after="0"/>
        <w:rPr>
          <w:rFonts w:ascii="Arial" w:hAnsi="Arial"/>
          <w:b/>
          <w:color w:val="000000"/>
          <w:lang w:eastAsia="en-GB"/>
        </w:rPr>
      </w:pPr>
    </w:p>
    <w:p w:rsidR="00302E95" w:rsidRPr="00CD057D" w:rsidRDefault="00302E95" w:rsidP="00302E9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02E95" w:rsidRPr="00CD057D" w:rsidTr="00C7075E">
        <w:tc>
          <w:tcPr>
            <w:tcW w:w="13575" w:type="dxa"/>
            <w:tcBorders>
              <w:top w:val="single" w:sz="4" w:space="0" w:color="auto"/>
              <w:left w:val="single" w:sz="4" w:space="0" w:color="auto"/>
              <w:bottom w:val="single" w:sz="4" w:space="0" w:color="auto"/>
              <w:right w:val="single" w:sz="4" w:space="0" w:color="auto"/>
            </w:tcBorders>
          </w:tcPr>
          <w:p w:rsidR="00C7075E" w:rsidRPr="00C7075E" w:rsidRDefault="00302E95" w:rsidP="00C7075E">
            <w:pPr>
              <w:autoSpaceDE w:val="0"/>
              <w:autoSpaceDN w:val="0"/>
              <w:adjustRightInd w:val="0"/>
              <w:spacing w:after="0"/>
              <w:rPr>
                <w:rFonts w:ascii="Courier New" w:hAnsi="Courier New" w:cs="Courier New"/>
                <w:color w:val="000000"/>
                <w:lang w:eastAsia="de-DE"/>
              </w:rPr>
            </w:pPr>
            <w:r w:rsidRPr="0076382D">
              <w:rPr>
                <w:rFonts w:ascii="Courier New" w:hAnsi="Courier New" w:cs="Courier New"/>
                <w:b/>
                <w:color w:val="000000"/>
                <w:lang w:eastAsia="de-DE"/>
              </w:rPr>
              <w:t xml:space="preserve"> </w:t>
            </w:r>
            <w:r w:rsidR="00C7075E" w:rsidRPr="00C7075E">
              <w:rPr>
                <w:rFonts w:ascii="Courier New" w:hAnsi="Courier New" w:cs="Courier New"/>
                <w:b/>
                <w:color w:val="000000"/>
                <w:lang w:eastAsia="de-DE"/>
              </w:rPr>
              <w:t xml:space="preserve">  </w:t>
            </w:r>
            <w:r w:rsidR="00C7075E" w:rsidRPr="00C7075E">
              <w:rPr>
                <w:rFonts w:ascii="Courier New" w:hAnsi="Courier New" w:cs="Courier New"/>
                <w:color w:val="000000"/>
                <w:lang w:eastAsia="de-DE"/>
              </w:rPr>
              <w:t>function f_TC_6_1_2_15a_NR5GC() runs on NR5GC_PTC</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Cell reselection in shared network environment / Cells broadcasting multiple PLMN IDs with unique TAC's, RAN areas, and cell identities</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var template(omit) PLMN_IdentityInfoList v_PLMN_IdentityInfoList := omit; //WA#WI=1041047</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f_NR5GC_Init(NR_3); // System information combination NR-3 as defined in TS 38.508-1 clause 4.4.3.1.3 is used in NR Cells</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Set Sys info and cell info for cell 1 &amp; 11 to be used</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f_NR_CellInfo_SetPLMN(nr_Cell1, tsc_NR_HPLMN_Def);           // Table 6.1.2.15a.3.3-1: SIB1 for NR Cell 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//f_NR_CellInfo_SetPLMN(nr_Cell11, tsc_NR_HPLMN_001_02);          // Table 6.1.2.15a.3.3-2: SIB1s for NR Cell 11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//f_NR_CellInfo_SetPLMN(nr_Cell11, tsc_NR_HPLMN_Def, 0, 1);</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//WA#WI=1041047</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v_PLMN_IdentityInfoList := { cs_NR_PLMN_IdentityInfo(tsc_NR_HPLMN_001_02,</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int2bit(2,24),</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2,</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'00000000000000000000000110'B &amp; '0000001011'B),</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t xml:space="preserve"> cs_NR_PLMN_IdentityInfo(tsc_NR_HPLMN_Def,</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int2bit(3,24), // TAI ID to be used is 3</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'00000000000000000000000101'B &amp; '0000001010'B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r>
            <w:r w:rsidRPr="00C7075E">
              <w:rPr>
                <w:rFonts w:ascii="Courier New" w:hAnsi="Courier New" w:cs="Courier New"/>
                <w:color w:val="000000"/>
                <w:lang w:eastAsia="de-DE"/>
              </w:rPr>
              <w:tab/>
              <w:t>}</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var NR_CellInfo_Type v_NR_CellInfo := f_NR_CellInfo_Get(nr_Cell11);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v_NR_CellInfo.NAS_Parameters.PLMN_Identity := tsc_NR_HPLMN_Def;</w:t>
            </w:r>
          </w:p>
          <w:p w:rsidR="00C7075E" w:rsidRPr="00015BB9" w:rsidRDefault="00C7075E" w:rsidP="00C7075E">
            <w:pPr>
              <w:autoSpaceDE w:val="0"/>
              <w:autoSpaceDN w:val="0"/>
              <w:adjustRightInd w:val="0"/>
              <w:spacing w:after="0"/>
              <w:rPr>
                <w:rFonts w:ascii="Courier New" w:hAnsi="Courier New" w:cs="Courier New"/>
                <w:color w:val="000000"/>
                <w:highlight w:val="yellow"/>
                <w:lang w:eastAsia="de-DE"/>
              </w:rPr>
            </w:pPr>
            <w:r w:rsidRPr="00C7075E">
              <w:rPr>
                <w:rFonts w:ascii="Courier New" w:hAnsi="Courier New" w:cs="Courier New"/>
                <w:color w:val="000000"/>
                <w:lang w:eastAsia="de-DE"/>
              </w:rPr>
              <w:t xml:space="preserve">     </w:t>
            </w:r>
            <w:r w:rsidRPr="00015BB9">
              <w:rPr>
                <w:rFonts w:ascii="Courier New" w:hAnsi="Courier New" w:cs="Courier New"/>
                <w:color w:val="000000"/>
                <w:highlight w:val="yellow"/>
                <w:lang w:eastAsia="de-DE"/>
              </w:rPr>
              <w:t>v_NR_CellInfo.NAS_Parameters.TrackingAreaCode := int2bit(3,24); //WA#WI=1056682</w:t>
            </w:r>
          </w:p>
          <w:p w:rsidR="00C7075E" w:rsidRPr="00015BB9" w:rsidRDefault="00C7075E" w:rsidP="00C7075E">
            <w:pPr>
              <w:autoSpaceDE w:val="0"/>
              <w:autoSpaceDN w:val="0"/>
              <w:adjustRightInd w:val="0"/>
              <w:spacing w:after="0"/>
              <w:rPr>
                <w:rFonts w:ascii="Courier New" w:hAnsi="Courier New" w:cs="Courier New"/>
                <w:color w:val="000000"/>
                <w:highlight w:val="yellow"/>
                <w:lang w:eastAsia="de-DE"/>
              </w:rPr>
            </w:pPr>
            <w:r w:rsidRPr="00015BB9">
              <w:rPr>
                <w:rFonts w:ascii="Courier New" w:hAnsi="Courier New" w:cs="Courier New"/>
                <w:color w:val="000000"/>
                <w:highlight w:val="yellow"/>
                <w:lang w:eastAsia="de-DE"/>
              </w:rPr>
              <w:t xml:space="preserve">     v_NR_CellInfo.NAS_Parameters.Ranac := 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015BB9">
              <w:rPr>
                <w:rFonts w:ascii="Courier New" w:hAnsi="Courier New" w:cs="Courier New"/>
                <w:color w:val="000000"/>
                <w:highlight w:val="yellow"/>
                <w:lang w:eastAsia="de-DE"/>
              </w:rPr>
              <w:t xml:space="preserve">     v_NR_CellInfo.NAS_Parameters.CellIdentity := '00000000000000000000000101'B &amp; '0000001010'B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v_NR_CellInfo.Sysinfo.BcchInfo.SIB1.message_.c1.systemInformationBlockType1.cellAccessRelatedInfo.plmn_IdentityInfoList := valueof(v_PLMN_IdentityInfoList);</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f_NR_CellInfo_Set(nr_Cell11, v_NR_CellInfo);</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Table 6.1.2.15a.3.3-2: RAN Area Code</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//f_NR_CellInfo_SetRANAC(nr_Cell11, 2);</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//f_NR_CellInfo_SetRANAC(nr_Cell11, 1, 1);</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Table 6.1.2.15a.3.3-2: cellIdentity</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//f_NR_CellInfo_SetCellIdentity(nr_Cell11, '00000000000000000000000110'B &amp; '0000001011'B);</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f_NR_CellInfo_SetCellIdentity(nr_Cell11, '00000000000000000000000101'B &amp; '0000001010'B, 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Table 6.1.2.15a.3.3-2: trackingAreaCode</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//f_NR_CellInfo_SetTAC (nr_Cell11, int2bit(2,24));</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//f_NR_CellInfo_SetTAC (nr_Cell11, int2bit(3,24),1);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lastRenderedPageBreak/>
              <w:t xml:space="preserve">    //Set maximum cell power level for the Cells to be used</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f_NR_CellInfo_InitMaxReferencePower(nr_Cell11, -78, -82); // WA#WI=1041047 Max Power level - Table 6.1.2.15.3.2-1: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Create and configure cell</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f_NR_CellConfig_Def(nr_Cell1);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f_NR_CellConfig_Def(nr_Cell11);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Preamble: The UE is in NR RRC Idle mode (state 1N-A) on NR Cell 1 according to 38.508-1 Table 4.4A.2-1</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f_NR5GC_Preamble(nr_Cell1, STATE_IDLE_1A);</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f_NR_SetCellPower (nr_Cell1, tsc_NR_ServingCellSSS_EPRE_FR1, tsc_NR_SuitableIntraFreqCellSSS_EPRE_FR2); // update for T0 due to Table 6.1.2.15a.3.2-2 (FR2)</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f_NR_TestBody_Set(true);</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f_TC_6_1_2_15and15a_NR5GC_TestBody(); // Acc. to cl. 6.1.2.15a.3.2,  Test procedure sequence is same as TC 6.1.2.15.3.2</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f_NR_TestBody_Set(false);</w:t>
            </w:r>
          </w:p>
          <w:p w:rsidR="00C7075E" w:rsidRPr="00C7075E" w:rsidRDefault="00C7075E" w:rsidP="00C7075E">
            <w:pPr>
              <w:autoSpaceDE w:val="0"/>
              <w:autoSpaceDN w:val="0"/>
              <w:adjustRightInd w:val="0"/>
              <w:spacing w:after="0"/>
              <w:rPr>
                <w:rFonts w:ascii="Courier New" w:hAnsi="Courier New" w:cs="Courier New"/>
                <w:color w:val="000000"/>
                <w:lang w:eastAsia="de-DE"/>
              </w:rPr>
            </w:pP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 Switch/Power off UE</w:t>
            </w:r>
          </w:p>
          <w:p w:rsidR="00C7075E" w:rsidRPr="00C7075E" w:rsidRDefault="00C7075E" w:rsidP="00C7075E">
            <w:pPr>
              <w:autoSpaceDE w:val="0"/>
              <w:autoSpaceDN w:val="0"/>
              <w:adjustRightInd w:val="0"/>
              <w:spacing w:after="0"/>
              <w:rPr>
                <w:rFonts w:ascii="Courier New" w:hAnsi="Courier New" w:cs="Courier New"/>
                <w:color w:val="000000"/>
                <w:lang w:eastAsia="de-DE"/>
              </w:rPr>
            </w:pPr>
            <w:r w:rsidRPr="00C7075E">
              <w:rPr>
                <w:rFonts w:ascii="Courier New" w:hAnsi="Courier New" w:cs="Courier New"/>
                <w:color w:val="000000"/>
                <w:lang w:eastAsia="de-DE"/>
              </w:rPr>
              <w:t xml:space="preserve">    f_NR_Postamble(nr_Cell11, STATE_IDLE_1A);</w:t>
            </w:r>
          </w:p>
          <w:p w:rsidR="00302E95" w:rsidRPr="006D35E4" w:rsidRDefault="00C7075E" w:rsidP="00C7075E">
            <w:pPr>
              <w:autoSpaceDE w:val="0"/>
              <w:autoSpaceDN w:val="0"/>
              <w:adjustRightInd w:val="0"/>
              <w:spacing w:after="0"/>
              <w:rPr>
                <w:rFonts w:ascii="Courier New" w:hAnsi="Courier New" w:cs="Courier New"/>
                <w:b/>
                <w:color w:val="000000"/>
                <w:lang w:eastAsia="de-DE"/>
              </w:rPr>
            </w:pPr>
            <w:r w:rsidRPr="00C7075E">
              <w:rPr>
                <w:rFonts w:ascii="Courier New" w:hAnsi="Courier New" w:cs="Courier New"/>
                <w:color w:val="000000"/>
                <w:lang w:eastAsia="de-DE"/>
              </w:rPr>
              <w:t xml:space="preserve">  } //end of f_TC_6_1_2_15a_NR5GC</w:t>
            </w:r>
          </w:p>
        </w:tc>
      </w:tr>
    </w:tbl>
    <w:p w:rsidR="00E1590B" w:rsidRPr="00E1590B" w:rsidRDefault="00E1590B" w:rsidP="00814070">
      <w:pPr>
        <w:pStyle w:val="Heading2"/>
        <w:overflowPunct w:val="0"/>
        <w:autoSpaceDE w:val="0"/>
        <w:autoSpaceDN w:val="0"/>
        <w:adjustRightInd w:val="0"/>
        <w:spacing w:before="480"/>
        <w:ind w:left="0" w:firstLine="0"/>
        <w:rPr>
          <w:lang w:eastAsia="en-GB"/>
        </w:rPr>
      </w:pPr>
    </w:p>
    <w:sectPr w:rsidR="00E1590B" w:rsidRPr="00E1590B"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555" w:rsidRDefault="00C45555">
      <w:r>
        <w:separator/>
      </w:r>
    </w:p>
  </w:endnote>
  <w:endnote w:type="continuationSeparator" w:id="0">
    <w:p w:rsidR="00C45555" w:rsidRDefault="00C4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1E1" w:rsidRDefault="00D8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1E1" w:rsidRDefault="00D8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1E1" w:rsidRDefault="00D8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555" w:rsidRDefault="00C45555">
      <w:r>
        <w:separator/>
      </w:r>
    </w:p>
  </w:footnote>
  <w:footnote w:type="continuationSeparator" w:id="0">
    <w:p w:rsidR="00C45555" w:rsidRDefault="00C45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489" w:rsidRDefault="00650489">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650489" w:rsidRPr="00A11327" w:rsidRDefault="00650489" w:rsidP="0065048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650489" w:rsidRPr="00A11327" w:rsidRDefault="00650489" w:rsidP="0065048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489" w:rsidRDefault="00650489">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650489" w:rsidRPr="00A11327" w:rsidRDefault="00650489" w:rsidP="0065048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650489" w:rsidRPr="00A11327" w:rsidRDefault="00650489" w:rsidP="0065048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489" w:rsidRDefault="00650489">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650489" w:rsidRPr="00A11327" w:rsidRDefault="00650489" w:rsidP="0065048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650489" w:rsidRPr="00A11327" w:rsidRDefault="00650489" w:rsidP="0065048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489" w:rsidRDefault="00650489">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650489" w:rsidRPr="00A11327" w:rsidRDefault="00650489" w:rsidP="0065048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650489" w:rsidRPr="00A11327" w:rsidRDefault="00650489" w:rsidP="0065048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489" w:rsidRDefault="00650489">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650489" w:rsidRPr="00A11327" w:rsidRDefault="00650489" w:rsidP="0065048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650489" w:rsidRPr="00A11327" w:rsidRDefault="00650489" w:rsidP="0065048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489" w:rsidRDefault="00650489">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650489" w:rsidRPr="00A11327" w:rsidRDefault="00650489" w:rsidP="0065048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650489" w:rsidRPr="00A11327" w:rsidRDefault="00650489" w:rsidP="0065048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E74CCB"/>
    <w:multiLevelType w:val="hybridMultilevel"/>
    <w:tmpl w:val="17FC85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9D64D2"/>
    <w:multiLevelType w:val="hybridMultilevel"/>
    <w:tmpl w:val="F4B8F8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15"/>
  </w:num>
  <w:num w:numId="5">
    <w:abstractNumId w:val="12"/>
  </w:num>
  <w:num w:numId="6">
    <w:abstractNumId w:val="13"/>
  </w:num>
  <w:num w:numId="7">
    <w:abstractNumId w:val="5"/>
  </w:num>
  <w:num w:numId="8">
    <w:abstractNumId w:val="14"/>
  </w:num>
  <w:num w:numId="9">
    <w:abstractNumId w:val="6"/>
  </w:num>
  <w:num w:numId="10">
    <w:abstractNumId w:val="9"/>
  </w:num>
  <w:num w:numId="11">
    <w:abstractNumId w:val="0"/>
  </w:num>
  <w:num w:numId="12">
    <w:abstractNumId w:val="4"/>
  </w:num>
  <w:num w:numId="13">
    <w:abstractNumId w:val="16"/>
  </w:num>
  <w:num w:numId="14">
    <w:abstractNumId w:val="1"/>
  </w:num>
  <w:num w:numId="15">
    <w:abstractNumId w:val="11"/>
  </w:num>
  <w:num w:numId="16">
    <w:abstractNumId w:val="8"/>
  </w:num>
  <w:num w:numId="17">
    <w:abstractNumId w:val="2"/>
  </w:num>
  <w:num w:numId="1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BB9"/>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3790"/>
    <w:rsid w:val="00054E62"/>
    <w:rsid w:val="0005555B"/>
    <w:rsid w:val="00055CD4"/>
    <w:rsid w:val="00056EB6"/>
    <w:rsid w:val="000577E8"/>
    <w:rsid w:val="00057DBD"/>
    <w:rsid w:val="000602A8"/>
    <w:rsid w:val="000614B3"/>
    <w:rsid w:val="0006172A"/>
    <w:rsid w:val="00062849"/>
    <w:rsid w:val="00063580"/>
    <w:rsid w:val="00063C7B"/>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B2C"/>
    <w:rsid w:val="000C430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602A"/>
    <w:rsid w:val="0010735D"/>
    <w:rsid w:val="00110724"/>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15"/>
    <w:rsid w:val="00117390"/>
    <w:rsid w:val="00120724"/>
    <w:rsid w:val="001209DE"/>
    <w:rsid w:val="001211F6"/>
    <w:rsid w:val="001212C7"/>
    <w:rsid w:val="0012136E"/>
    <w:rsid w:val="00121DF3"/>
    <w:rsid w:val="0012382F"/>
    <w:rsid w:val="00124915"/>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9CA"/>
    <w:rsid w:val="00172C97"/>
    <w:rsid w:val="0017331C"/>
    <w:rsid w:val="00173835"/>
    <w:rsid w:val="0017482C"/>
    <w:rsid w:val="001748D6"/>
    <w:rsid w:val="00176185"/>
    <w:rsid w:val="001767F2"/>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1407"/>
    <w:rsid w:val="001D22EC"/>
    <w:rsid w:val="001D29C1"/>
    <w:rsid w:val="001D3C40"/>
    <w:rsid w:val="001D3C55"/>
    <w:rsid w:val="001D76CD"/>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25FD"/>
    <w:rsid w:val="002040A1"/>
    <w:rsid w:val="00204437"/>
    <w:rsid w:val="00205361"/>
    <w:rsid w:val="00205944"/>
    <w:rsid w:val="00205DA2"/>
    <w:rsid w:val="002102E3"/>
    <w:rsid w:val="002104D0"/>
    <w:rsid w:val="00211C64"/>
    <w:rsid w:val="002124CC"/>
    <w:rsid w:val="00212503"/>
    <w:rsid w:val="00212AF9"/>
    <w:rsid w:val="002141D9"/>
    <w:rsid w:val="00215D50"/>
    <w:rsid w:val="00216489"/>
    <w:rsid w:val="00220349"/>
    <w:rsid w:val="00220405"/>
    <w:rsid w:val="00221C5A"/>
    <w:rsid w:val="00222013"/>
    <w:rsid w:val="00223084"/>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5E53"/>
    <w:rsid w:val="00276787"/>
    <w:rsid w:val="00280375"/>
    <w:rsid w:val="00281651"/>
    <w:rsid w:val="00281F99"/>
    <w:rsid w:val="00284FEB"/>
    <w:rsid w:val="002856E9"/>
    <w:rsid w:val="002860C4"/>
    <w:rsid w:val="00286591"/>
    <w:rsid w:val="00286D57"/>
    <w:rsid w:val="00286D8C"/>
    <w:rsid w:val="002901A3"/>
    <w:rsid w:val="00290566"/>
    <w:rsid w:val="0029157F"/>
    <w:rsid w:val="00292D35"/>
    <w:rsid w:val="002940D8"/>
    <w:rsid w:val="0029466D"/>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7E01"/>
    <w:rsid w:val="002D16DD"/>
    <w:rsid w:val="002D41DC"/>
    <w:rsid w:val="002D4E4F"/>
    <w:rsid w:val="002D5490"/>
    <w:rsid w:val="002D607D"/>
    <w:rsid w:val="002D6A77"/>
    <w:rsid w:val="002D7C70"/>
    <w:rsid w:val="002E008A"/>
    <w:rsid w:val="002E0899"/>
    <w:rsid w:val="002E137B"/>
    <w:rsid w:val="002E2700"/>
    <w:rsid w:val="002E3F2A"/>
    <w:rsid w:val="002E5D89"/>
    <w:rsid w:val="002E64AB"/>
    <w:rsid w:val="002E69D0"/>
    <w:rsid w:val="002E6CD4"/>
    <w:rsid w:val="002F029B"/>
    <w:rsid w:val="002F2F6A"/>
    <w:rsid w:val="002F3F5B"/>
    <w:rsid w:val="002F4354"/>
    <w:rsid w:val="002F45F1"/>
    <w:rsid w:val="002F48D2"/>
    <w:rsid w:val="002F53B6"/>
    <w:rsid w:val="002F7D40"/>
    <w:rsid w:val="00300465"/>
    <w:rsid w:val="00300A37"/>
    <w:rsid w:val="00300FAB"/>
    <w:rsid w:val="00301663"/>
    <w:rsid w:val="00301A2E"/>
    <w:rsid w:val="00302E95"/>
    <w:rsid w:val="003048CC"/>
    <w:rsid w:val="00305409"/>
    <w:rsid w:val="003068A6"/>
    <w:rsid w:val="00307CD1"/>
    <w:rsid w:val="00310217"/>
    <w:rsid w:val="0031061D"/>
    <w:rsid w:val="003108AC"/>
    <w:rsid w:val="00311DF7"/>
    <w:rsid w:val="00312DE9"/>
    <w:rsid w:val="00314B8B"/>
    <w:rsid w:val="00315A86"/>
    <w:rsid w:val="00317A71"/>
    <w:rsid w:val="003216F1"/>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35E1"/>
    <w:rsid w:val="003A399A"/>
    <w:rsid w:val="003A688D"/>
    <w:rsid w:val="003A688F"/>
    <w:rsid w:val="003A6911"/>
    <w:rsid w:val="003A6DD8"/>
    <w:rsid w:val="003A75F5"/>
    <w:rsid w:val="003A7F68"/>
    <w:rsid w:val="003B0474"/>
    <w:rsid w:val="003B0DCE"/>
    <w:rsid w:val="003B0E73"/>
    <w:rsid w:val="003B1970"/>
    <w:rsid w:val="003B415A"/>
    <w:rsid w:val="003B53C2"/>
    <w:rsid w:val="003B5441"/>
    <w:rsid w:val="003B5F64"/>
    <w:rsid w:val="003B79C8"/>
    <w:rsid w:val="003C028D"/>
    <w:rsid w:val="003C1478"/>
    <w:rsid w:val="003C2323"/>
    <w:rsid w:val="003C2766"/>
    <w:rsid w:val="003C2940"/>
    <w:rsid w:val="003C4639"/>
    <w:rsid w:val="003C4691"/>
    <w:rsid w:val="003C4FCA"/>
    <w:rsid w:val="003C526F"/>
    <w:rsid w:val="003C56AE"/>
    <w:rsid w:val="003C5800"/>
    <w:rsid w:val="003C6AD0"/>
    <w:rsid w:val="003C6BF2"/>
    <w:rsid w:val="003D0C52"/>
    <w:rsid w:val="003D1092"/>
    <w:rsid w:val="003D1466"/>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B3D"/>
    <w:rsid w:val="003F74BE"/>
    <w:rsid w:val="003F7CD1"/>
    <w:rsid w:val="004013ED"/>
    <w:rsid w:val="0040172D"/>
    <w:rsid w:val="00401946"/>
    <w:rsid w:val="00401F47"/>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1DA"/>
    <w:rsid w:val="004174B7"/>
    <w:rsid w:val="00417C34"/>
    <w:rsid w:val="00422B30"/>
    <w:rsid w:val="0042378D"/>
    <w:rsid w:val="004242F1"/>
    <w:rsid w:val="0042625D"/>
    <w:rsid w:val="00426FCD"/>
    <w:rsid w:val="00430865"/>
    <w:rsid w:val="00431186"/>
    <w:rsid w:val="0043163D"/>
    <w:rsid w:val="00433603"/>
    <w:rsid w:val="00433730"/>
    <w:rsid w:val="0043576E"/>
    <w:rsid w:val="00435B12"/>
    <w:rsid w:val="00440D0A"/>
    <w:rsid w:val="00440F27"/>
    <w:rsid w:val="00444377"/>
    <w:rsid w:val="00446488"/>
    <w:rsid w:val="0044735D"/>
    <w:rsid w:val="00450CF1"/>
    <w:rsid w:val="0045263E"/>
    <w:rsid w:val="00453E2E"/>
    <w:rsid w:val="004544ED"/>
    <w:rsid w:val="00454EBB"/>
    <w:rsid w:val="004552BE"/>
    <w:rsid w:val="00455718"/>
    <w:rsid w:val="00455951"/>
    <w:rsid w:val="00455F6D"/>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0850"/>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DAE"/>
    <w:rsid w:val="004C60C0"/>
    <w:rsid w:val="004C6200"/>
    <w:rsid w:val="004C6530"/>
    <w:rsid w:val="004C7B36"/>
    <w:rsid w:val="004D0D5A"/>
    <w:rsid w:val="004D336B"/>
    <w:rsid w:val="004D455F"/>
    <w:rsid w:val="004D4A95"/>
    <w:rsid w:val="004D5164"/>
    <w:rsid w:val="004D575F"/>
    <w:rsid w:val="004D57D7"/>
    <w:rsid w:val="004D5927"/>
    <w:rsid w:val="004D746E"/>
    <w:rsid w:val="004D751D"/>
    <w:rsid w:val="004E17CE"/>
    <w:rsid w:val="004E348B"/>
    <w:rsid w:val="004E3C15"/>
    <w:rsid w:val="004E6686"/>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295"/>
    <w:rsid w:val="005114F3"/>
    <w:rsid w:val="00511692"/>
    <w:rsid w:val="0051196A"/>
    <w:rsid w:val="005132D3"/>
    <w:rsid w:val="005135A1"/>
    <w:rsid w:val="0051580D"/>
    <w:rsid w:val="00515CAB"/>
    <w:rsid w:val="005161C7"/>
    <w:rsid w:val="00520DB4"/>
    <w:rsid w:val="00521482"/>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2E85"/>
    <w:rsid w:val="00554E43"/>
    <w:rsid w:val="00554F8C"/>
    <w:rsid w:val="00557BF6"/>
    <w:rsid w:val="0056128B"/>
    <w:rsid w:val="005613E0"/>
    <w:rsid w:val="00561695"/>
    <w:rsid w:val="0056378D"/>
    <w:rsid w:val="00564EDF"/>
    <w:rsid w:val="005663E5"/>
    <w:rsid w:val="0056673A"/>
    <w:rsid w:val="00566F6F"/>
    <w:rsid w:val="0057089C"/>
    <w:rsid w:val="00570DF6"/>
    <w:rsid w:val="0057254B"/>
    <w:rsid w:val="00572AF5"/>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48B3"/>
    <w:rsid w:val="005A5C61"/>
    <w:rsid w:val="005A61EB"/>
    <w:rsid w:val="005A6679"/>
    <w:rsid w:val="005A74DF"/>
    <w:rsid w:val="005B1FCC"/>
    <w:rsid w:val="005B2C3E"/>
    <w:rsid w:val="005B3086"/>
    <w:rsid w:val="005B32EC"/>
    <w:rsid w:val="005B3792"/>
    <w:rsid w:val="005B4127"/>
    <w:rsid w:val="005B62B9"/>
    <w:rsid w:val="005B6F43"/>
    <w:rsid w:val="005B7AC3"/>
    <w:rsid w:val="005C0252"/>
    <w:rsid w:val="005C0385"/>
    <w:rsid w:val="005C0ACB"/>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0769"/>
    <w:rsid w:val="005F087B"/>
    <w:rsid w:val="005F1205"/>
    <w:rsid w:val="005F124F"/>
    <w:rsid w:val="005F12D6"/>
    <w:rsid w:val="005F14FF"/>
    <w:rsid w:val="005F15AE"/>
    <w:rsid w:val="005F2130"/>
    <w:rsid w:val="005F2216"/>
    <w:rsid w:val="005F391D"/>
    <w:rsid w:val="005F58A0"/>
    <w:rsid w:val="005F5CEE"/>
    <w:rsid w:val="005F7408"/>
    <w:rsid w:val="005F740E"/>
    <w:rsid w:val="005F7FF7"/>
    <w:rsid w:val="006003A2"/>
    <w:rsid w:val="00600458"/>
    <w:rsid w:val="006006C1"/>
    <w:rsid w:val="00601153"/>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779"/>
    <w:rsid w:val="00626811"/>
    <w:rsid w:val="006270A9"/>
    <w:rsid w:val="006316B2"/>
    <w:rsid w:val="00634244"/>
    <w:rsid w:val="006349A1"/>
    <w:rsid w:val="006357A5"/>
    <w:rsid w:val="00637DB3"/>
    <w:rsid w:val="0064052A"/>
    <w:rsid w:val="00640FBC"/>
    <w:rsid w:val="0064139A"/>
    <w:rsid w:val="006416F0"/>
    <w:rsid w:val="00642CCB"/>
    <w:rsid w:val="00643526"/>
    <w:rsid w:val="00643A7D"/>
    <w:rsid w:val="00644586"/>
    <w:rsid w:val="0064539E"/>
    <w:rsid w:val="00647FBD"/>
    <w:rsid w:val="00650489"/>
    <w:rsid w:val="0065076E"/>
    <w:rsid w:val="00652A36"/>
    <w:rsid w:val="00652D2F"/>
    <w:rsid w:val="0065364E"/>
    <w:rsid w:val="006537B5"/>
    <w:rsid w:val="00654D81"/>
    <w:rsid w:val="0065538B"/>
    <w:rsid w:val="0065647F"/>
    <w:rsid w:val="0065656E"/>
    <w:rsid w:val="006566DC"/>
    <w:rsid w:val="00656B71"/>
    <w:rsid w:val="00656EAF"/>
    <w:rsid w:val="0065794E"/>
    <w:rsid w:val="00657B30"/>
    <w:rsid w:val="00661976"/>
    <w:rsid w:val="00661E2C"/>
    <w:rsid w:val="00663542"/>
    <w:rsid w:val="00663A2B"/>
    <w:rsid w:val="00663B18"/>
    <w:rsid w:val="006656C2"/>
    <w:rsid w:val="0066679E"/>
    <w:rsid w:val="00667016"/>
    <w:rsid w:val="0066741D"/>
    <w:rsid w:val="00667F32"/>
    <w:rsid w:val="00670049"/>
    <w:rsid w:val="00670478"/>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34B3"/>
    <w:rsid w:val="006C7475"/>
    <w:rsid w:val="006C77D5"/>
    <w:rsid w:val="006D0191"/>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4829"/>
    <w:rsid w:val="00704EE0"/>
    <w:rsid w:val="00705157"/>
    <w:rsid w:val="007056A2"/>
    <w:rsid w:val="007071A0"/>
    <w:rsid w:val="007074BA"/>
    <w:rsid w:val="00707A54"/>
    <w:rsid w:val="007101ED"/>
    <w:rsid w:val="007101FB"/>
    <w:rsid w:val="00710F82"/>
    <w:rsid w:val="00711FFF"/>
    <w:rsid w:val="0071228D"/>
    <w:rsid w:val="0071264E"/>
    <w:rsid w:val="00713435"/>
    <w:rsid w:val="00713784"/>
    <w:rsid w:val="00714180"/>
    <w:rsid w:val="0071537C"/>
    <w:rsid w:val="007169BC"/>
    <w:rsid w:val="0071755D"/>
    <w:rsid w:val="00717AA2"/>
    <w:rsid w:val="00717D86"/>
    <w:rsid w:val="00720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49E"/>
    <w:rsid w:val="007528D9"/>
    <w:rsid w:val="00755B36"/>
    <w:rsid w:val="00755C92"/>
    <w:rsid w:val="00755FD5"/>
    <w:rsid w:val="007567E2"/>
    <w:rsid w:val="007603AD"/>
    <w:rsid w:val="00761BCF"/>
    <w:rsid w:val="00762213"/>
    <w:rsid w:val="00762AEB"/>
    <w:rsid w:val="00763406"/>
    <w:rsid w:val="0076382D"/>
    <w:rsid w:val="00763BA2"/>
    <w:rsid w:val="007656FE"/>
    <w:rsid w:val="007658A5"/>
    <w:rsid w:val="007668C7"/>
    <w:rsid w:val="0076794A"/>
    <w:rsid w:val="007714A2"/>
    <w:rsid w:val="0077295E"/>
    <w:rsid w:val="00773780"/>
    <w:rsid w:val="007746AB"/>
    <w:rsid w:val="00774943"/>
    <w:rsid w:val="007769B5"/>
    <w:rsid w:val="00777C3F"/>
    <w:rsid w:val="007807B2"/>
    <w:rsid w:val="00780895"/>
    <w:rsid w:val="0078179D"/>
    <w:rsid w:val="00781852"/>
    <w:rsid w:val="0078321D"/>
    <w:rsid w:val="007834DD"/>
    <w:rsid w:val="007834E2"/>
    <w:rsid w:val="00783782"/>
    <w:rsid w:val="00784193"/>
    <w:rsid w:val="0078579E"/>
    <w:rsid w:val="00785D29"/>
    <w:rsid w:val="0078716D"/>
    <w:rsid w:val="0079074F"/>
    <w:rsid w:val="00791A68"/>
    <w:rsid w:val="00792342"/>
    <w:rsid w:val="00793029"/>
    <w:rsid w:val="007949E9"/>
    <w:rsid w:val="0079529B"/>
    <w:rsid w:val="007955CC"/>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13F4"/>
    <w:rsid w:val="007C1B2D"/>
    <w:rsid w:val="007C2097"/>
    <w:rsid w:val="007C20B6"/>
    <w:rsid w:val="007C28A7"/>
    <w:rsid w:val="007C36F2"/>
    <w:rsid w:val="007C3B00"/>
    <w:rsid w:val="007C4F84"/>
    <w:rsid w:val="007C6ABF"/>
    <w:rsid w:val="007C7BAF"/>
    <w:rsid w:val="007D1EE7"/>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06"/>
    <w:rsid w:val="007F56A5"/>
    <w:rsid w:val="007F5C63"/>
    <w:rsid w:val="007F7259"/>
    <w:rsid w:val="007F7C41"/>
    <w:rsid w:val="00800A71"/>
    <w:rsid w:val="0080133B"/>
    <w:rsid w:val="008016C4"/>
    <w:rsid w:val="00801CF0"/>
    <w:rsid w:val="0080284C"/>
    <w:rsid w:val="008029CE"/>
    <w:rsid w:val="0080392D"/>
    <w:rsid w:val="00803DF8"/>
    <w:rsid w:val="008040A8"/>
    <w:rsid w:val="00804A38"/>
    <w:rsid w:val="00804B8D"/>
    <w:rsid w:val="00804EC2"/>
    <w:rsid w:val="008071D1"/>
    <w:rsid w:val="00807B85"/>
    <w:rsid w:val="00810296"/>
    <w:rsid w:val="00811DA0"/>
    <w:rsid w:val="00812326"/>
    <w:rsid w:val="00813B91"/>
    <w:rsid w:val="00814070"/>
    <w:rsid w:val="00814CF6"/>
    <w:rsid w:val="008159D3"/>
    <w:rsid w:val="00820822"/>
    <w:rsid w:val="008212D4"/>
    <w:rsid w:val="00822A77"/>
    <w:rsid w:val="0082451E"/>
    <w:rsid w:val="00824C2C"/>
    <w:rsid w:val="00824E59"/>
    <w:rsid w:val="00825391"/>
    <w:rsid w:val="008263B1"/>
    <w:rsid w:val="00826D83"/>
    <w:rsid w:val="00827110"/>
    <w:rsid w:val="0082765A"/>
    <w:rsid w:val="008276E2"/>
    <w:rsid w:val="008279FA"/>
    <w:rsid w:val="008322F4"/>
    <w:rsid w:val="008346BC"/>
    <w:rsid w:val="00835B5E"/>
    <w:rsid w:val="00837183"/>
    <w:rsid w:val="00840FCF"/>
    <w:rsid w:val="008423DE"/>
    <w:rsid w:val="00842723"/>
    <w:rsid w:val="00842C33"/>
    <w:rsid w:val="00843BED"/>
    <w:rsid w:val="00844847"/>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5EE"/>
    <w:rsid w:val="00876900"/>
    <w:rsid w:val="00880F55"/>
    <w:rsid w:val="008835F6"/>
    <w:rsid w:val="00883A39"/>
    <w:rsid w:val="008863B9"/>
    <w:rsid w:val="008907E5"/>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8F7891"/>
    <w:rsid w:val="009003D5"/>
    <w:rsid w:val="00900D53"/>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537A"/>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725B"/>
    <w:rsid w:val="009478EE"/>
    <w:rsid w:val="0095139C"/>
    <w:rsid w:val="009517ED"/>
    <w:rsid w:val="009537E0"/>
    <w:rsid w:val="0095452D"/>
    <w:rsid w:val="0095482B"/>
    <w:rsid w:val="00954C1A"/>
    <w:rsid w:val="00956250"/>
    <w:rsid w:val="00956A50"/>
    <w:rsid w:val="0095736A"/>
    <w:rsid w:val="009573A0"/>
    <w:rsid w:val="00957C00"/>
    <w:rsid w:val="00960356"/>
    <w:rsid w:val="00960389"/>
    <w:rsid w:val="00960BFC"/>
    <w:rsid w:val="0096131A"/>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17F3"/>
    <w:rsid w:val="009A29E3"/>
    <w:rsid w:val="009A3848"/>
    <w:rsid w:val="009A40A2"/>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2C0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71B"/>
    <w:rsid w:val="00A03125"/>
    <w:rsid w:val="00A032EA"/>
    <w:rsid w:val="00A043C8"/>
    <w:rsid w:val="00A04888"/>
    <w:rsid w:val="00A04D2F"/>
    <w:rsid w:val="00A0538B"/>
    <w:rsid w:val="00A054F0"/>
    <w:rsid w:val="00A0746C"/>
    <w:rsid w:val="00A11801"/>
    <w:rsid w:val="00A118F7"/>
    <w:rsid w:val="00A11D89"/>
    <w:rsid w:val="00A12CE3"/>
    <w:rsid w:val="00A12FBC"/>
    <w:rsid w:val="00A132A6"/>
    <w:rsid w:val="00A13632"/>
    <w:rsid w:val="00A136ED"/>
    <w:rsid w:val="00A1776F"/>
    <w:rsid w:val="00A179A0"/>
    <w:rsid w:val="00A21DF1"/>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419"/>
    <w:rsid w:val="00A916D2"/>
    <w:rsid w:val="00A93292"/>
    <w:rsid w:val="00A93336"/>
    <w:rsid w:val="00A9426C"/>
    <w:rsid w:val="00A94A64"/>
    <w:rsid w:val="00A9515D"/>
    <w:rsid w:val="00A95786"/>
    <w:rsid w:val="00A95D0D"/>
    <w:rsid w:val="00A96E64"/>
    <w:rsid w:val="00A96FD7"/>
    <w:rsid w:val="00A97059"/>
    <w:rsid w:val="00A97562"/>
    <w:rsid w:val="00AA0376"/>
    <w:rsid w:val="00AA16FF"/>
    <w:rsid w:val="00AA1D1A"/>
    <w:rsid w:val="00AA1F86"/>
    <w:rsid w:val="00AA238C"/>
    <w:rsid w:val="00AA291E"/>
    <w:rsid w:val="00AA2CBC"/>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C0B02"/>
    <w:rsid w:val="00AC0E3B"/>
    <w:rsid w:val="00AC256C"/>
    <w:rsid w:val="00AC2C02"/>
    <w:rsid w:val="00AC2C7E"/>
    <w:rsid w:val="00AC393C"/>
    <w:rsid w:val="00AC3A3B"/>
    <w:rsid w:val="00AC4C70"/>
    <w:rsid w:val="00AC5820"/>
    <w:rsid w:val="00AC6599"/>
    <w:rsid w:val="00AC6BE3"/>
    <w:rsid w:val="00AC72C4"/>
    <w:rsid w:val="00AD0A0F"/>
    <w:rsid w:val="00AD0B20"/>
    <w:rsid w:val="00AD0B75"/>
    <w:rsid w:val="00AD1CD8"/>
    <w:rsid w:val="00AD379A"/>
    <w:rsid w:val="00AD4ADA"/>
    <w:rsid w:val="00AD5009"/>
    <w:rsid w:val="00AD506F"/>
    <w:rsid w:val="00AD6065"/>
    <w:rsid w:val="00AD7555"/>
    <w:rsid w:val="00AD7E9E"/>
    <w:rsid w:val="00AE007E"/>
    <w:rsid w:val="00AE07BF"/>
    <w:rsid w:val="00AE1283"/>
    <w:rsid w:val="00AE1718"/>
    <w:rsid w:val="00AE2360"/>
    <w:rsid w:val="00AE2836"/>
    <w:rsid w:val="00AE32DA"/>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91F"/>
    <w:rsid w:val="00B10E9C"/>
    <w:rsid w:val="00B111F9"/>
    <w:rsid w:val="00B11841"/>
    <w:rsid w:val="00B13880"/>
    <w:rsid w:val="00B13A4F"/>
    <w:rsid w:val="00B14250"/>
    <w:rsid w:val="00B14E1C"/>
    <w:rsid w:val="00B15B18"/>
    <w:rsid w:val="00B16661"/>
    <w:rsid w:val="00B175B1"/>
    <w:rsid w:val="00B17C3F"/>
    <w:rsid w:val="00B17CA9"/>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A2F"/>
    <w:rsid w:val="00B35DC1"/>
    <w:rsid w:val="00B36048"/>
    <w:rsid w:val="00B37BA1"/>
    <w:rsid w:val="00B407CF"/>
    <w:rsid w:val="00B408EF"/>
    <w:rsid w:val="00B408F5"/>
    <w:rsid w:val="00B40A6D"/>
    <w:rsid w:val="00B41C88"/>
    <w:rsid w:val="00B421C5"/>
    <w:rsid w:val="00B423BB"/>
    <w:rsid w:val="00B4695C"/>
    <w:rsid w:val="00B477CA"/>
    <w:rsid w:val="00B47B5A"/>
    <w:rsid w:val="00B504BB"/>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77457"/>
    <w:rsid w:val="00B80A56"/>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5CE"/>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295B"/>
    <w:rsid w:val="00BB3B86"/>
    <w:rsid w:val="00BB5645"/>
    <w:rsid w:val="00BB5DFC"/>
    <w:rsid w:val="00BB794D"/>
    <w:rsid w:val="00BC019A"/>
    <w:rsid w:val="00BC095A"/>
    <w:rsid w:val="00BC0C8B"/>
    <w:rsid w:val="00BC1C6F"/>
    <w:rsid w:val="00BC25AF"/>
    <w:rsid w:val="00BC30AA"/>
    <w:rsid w:val="00BC391C"/>
    <w:rsid w:val="00BC3D4E"/>
    <w:rsid w:val="00BC40B1"/>
    <w:rsid w:val="00BC5205"/>
    <w:rsid w:val="00BC65BC"/>
    <w:rsid w:val="00BC6A9C"/>
    <w:rsid w:val="00BC79E3"/>
    <w:rsid w:val="00BC7EA1"/>
    <w:rsid w:val="00BD279D"/>
    <w:rsid w:val="00BD3A86"/>
    <w:rsid w:val="00BD436E"/>
    <w:rsid w:val="00BD5479"/>
    <w:rsid w:val="00BD5B77"/>
    <w:rsid w:val="00BD5D39"/>
    <w:rsid w:val="00BD67EC"/>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3EED"/>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28CA"/>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1FB4"/>
    <w:rsid w:val="00C4494A"/>
    <w:rsid w:val="00C4522A"/>
    <w:rsid w:val="00C45555"/>
    <w:rsid w:val="00C46A5F"/>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75E"/>
    <w:rsid w:val="00C70A50"/>
    <w:rsid w:val="00C70B59"/>
    <w:rsid w:val="00C7111B"/>
    <w:rsid w:val="00C72CB2"/>
    <w:rsid w:val="00C72ED8"/>
    <w:rsid w:val="00C74D7B"/>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3A"/>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0B0"/>
    <w:rsid w:val="00CC21F8"/>
    <w:rsid w:val="00CC2E8A"/>
    <w:rsid w:val="00CC3401"/>
    <w:rsid w:val="00CC39F9"/>
    <w:rsid w:val="00CC3FEA"/>
    <w:rsid w:val="00CC4988"/>
    <w:rsid w:val="00CC5026"/>
    <w:rsid w:val="00CC5F55"/>
    <w:rsid w:val="00CC63D6"/>
    <w:rsid w:val="00CC68D0"/>
    <w:rsid w:val="00CC6C7D"/>
    <w:rsid w:val="00CC72C3"/>
    <w:rsid w:val="00CD041E"/>
    <w:rsid w:val="00CD057D"/>
    <w:rsid w:val="00CD0993"/>
    <w:rsid w:val="00CD0C26"/>
    <w:rsid w:val="00CD2451"/>
    <w:rsid w:val="00CD297B"/>
    <w:rsid w:val="00CD3161"/>
    <w:rsid w:val="00CD330F"/>
    <w:rsid w:val="00CD3E44"/>
    <w:rsid w:val="00CD4275"/>
    <w:rsid w:val="00CD4AC6"/>
    <w:rsid w:val="00CD5099"/>
    <w:rsid w:val="00CD5E77"/>
    <w:rsid w:val="00CD6101"/>
    <w:rsid w:val="00CD7372"/>
    <w:rsid w:val="00CE041C"/>
    <w:rsid w:val="00CE0B19"/>
    <w:rsid w:val="00CE0BFA"/>
    <w:rsid w:val="00CE10AF"/>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CF72CE"/>
    <w:rsid w:val="00D00537"/>
    <w:rsid w:val="00D00932"/>
    <w:rsid w:val="00D02B64"/>
    <w:rsid w:val="00D03268"/>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202"/>
    <w:rsid w:val="00D67905"/>
    <w:rsid w:val="00D70275"/>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1E1"/>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B7C9A"/>
    <w:rsid w:val="00DC0D26"/>
    <w:rsid w:val="00DC13A2"/>
    <w:rsid w:val="00DC216E"/>
    <w:rsid w:val="00DC31B1"/>
    <w:rsid w:val="00DC3AAA"/>
    <w:rsid w:val="00DC41B3"/>
    <w:rsid w:val="00DC5C04"/>
    <w:rsid w:val="00DC5F29"/>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CF"/>
    <w:rsid w:val="00DE3EBC"/>
    <w:rsid w:val="00DE477E"/>
    <w:rsid w:val="00DE569E"/>
    <w:rsid w:val="00DE58C6"/>
    <w:rsid w:val="00DE67FB"/>
    <w:rsid w:val="00DE6BCE"/>
    <w:rsid w:val="00DE7CE0"/>
    <w:rsid w:val="00DF0FB2"/>
    <w:rsid w:val="00DF343E"/>
    <w:rsid w:val="00DF4AA6"/>
    <w:rsid w:val="00DF6448"/>
    <w:rsid w:val="00DF69F6"/>
    <w:rsid w:val="00E0170D"/>
    <w:rsid w:val="00E01762"/>
    <w:rsid w:val="00E01AB4"/>
    <w:rsid w:val="00E028F4"/>
    <w:rsid w:val="00E029A5"/>
    <w:rsid w:val="00E04501"/>
    <w:rsid w:val="00E04823"/>
    <w:rsid w:val="00E05218"/>
    <w:rsid w:val="00E0521F"/>
    <w:rsid w:val="00E05E71"/>
    <w:rsid w:val="00E0697C"/>
    <w:rsid w:val="00E12056"/>
    <w:rsid w:val="00E13812"/>
    <w:rsid w:val="00E13B2E"/>
    <w:rsid w:val="00E13C3C"/>
    <w:rsid w:val="00E13D17"/>
    <w:rsid w:val="00E13F3D"/>
    <w:rsid w:val="00E14D7D"/>
    <w:rsid w:val="00E1590B"/>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375D7"/>
    <w:rsid w:val="00E4046B"/>
    <w:rsid w:val="00E40A18"/>
    <w:rsid w:val="00E41C63"/>
    <w:rsid w:val="00E4365A"/>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3DFE"/>
    <w:rsid w:val="00E83E43"/>
    <w:rsid w:val="00E847DB"/>
    <w:rsid w:val="00E8672F"/>
    <w:rsid w:val="00E86B9D"/>
    <w:rsid w:val="00E8742B"/>
    <w:rsid w:val="00E87683"/>
    <w:rsid w:val="00E877C8"/>
    <w:rsid w:val="00E906B3"/>
    <w:rsid w:val="00E9073C"/>
    <w:rsid w:val="00E919C5"/>
    <w:rsid w:val="00E9222C"/>
    <w:rsid w:val="00E93873"/>
    <w:rsid w:val="00E93F86"/>
    <w:rsid w:val="00E94182"/>
    <w:rsid w:val="00E9504A"/>
    <w:rsid w:val="00E96706"/>
    <w:rsid w:val="00E972AB"/>
    <w:rsid w:val="00E97CAA"/>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C7C20"/>
    <w:rsid w:val="00ED0417"/>
    <w:rsid w:val="00ED1341"/>
    <w:rsid w:val="00ED1837"/>
    <w:rsid w:val="00ED31D4"/>
    <w:rsid w:val="00ED3841"/>
    <w:rsid w:val="00ED3892"/>
    <w:rsid w:val="00ED3FEC"/>
    <w:rsid w:val="00ED515E"/>
    <w:rsid w:val="00ED67BD"/>
    <w:rsid w:val="00ED6974"/>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D"/>
    <w:rsid w:val="00EF1AB4"/>
    <w:rsid w:val="00EF1C05"/>
    <w:rsid w:val="00EF2028"/>
    <w:rsid w:val="00EF423E"/>
    <w:rsid w:val="00EF4636"/>
    <w:rsid w:val="00EF4DEF"/>
    <w:rsid w:val="00EF67F0"/>
    <w:rsid w:val="00EF75CB"/>
    <w:rsid w:val="00EF7CBD"/>
    <w:rsid w:val="00F0037F"/>
    <w:rsid w:val="00F0098D"/>
    <w:rsid w:val="00F01341"/>
    <w:rsid w:val="00F01631"/>
    <w:rsid w:val="00F01CE5"/>
    <w:rsid w:val="00F03645"/>
    <w:rsid w:val="00F03AA1"/>
    <w:rsid w:val="00F053E3"/>
    <w:rsid w:val="00F054B9"/>
    <w:rsid w:val="00F06779"/>
    <w:rsid w:val="00F0717D"/>
    <w:rsid w:val="00F11469"/>
    <w:rsid w:val="00F11B42"/>
    <w:rsid w:val="00F12C50"/>
    <w:rsid w:val="00F12FF5"/>
    <w:rsid w:val="00F150F5"/>
    <w:rsid w:val="00F15505"/>
    <w:rsid w:val="00F173A4"/>
    <w:rsid w:val="00F1767D"/>
    <w:rsid w:val="00F208FD"/>
    <w:rsid w:val="00F21059"/>
    <w:rsid w:val="00F23F6B"/>
    <w:rsid w:val="00F247E8"/>
    <w:rsid w:val="00F24B40"/>
    <w:rsid w:val="00F25290"/>
    <w:rsid w:val="00F25AB1"/>
    <w:rsid w:val="00F25D98"/>
    <w:rsid w:val="00F27CFC"/>
    <w:rsid w:val="00F300FB"/>
    <w:rsid w:val="00F3049B"/>
    <w:rsid w:val="00F309F1"/>
    <w:rsid w:val="00F313E8"/>
    <w:rsid w:val="00F320CF"/>
    <w:rsid w:val="00F324F8"/>
    <w:rsid w:val="00F32999"/>
    <w:rsid w:val="00F32F07"/>
    <w:rsid w:val="00F32F40"/>
    <w:rsid w:val="00F34325"/>
    <w:rsid w:val="00F35517"/>
    <w:rsid w:val="00F3685C"/>
    <w:rsid w:val="00F41CE1"/>
    <w:rsid w:val="00F423C5"/>
    <w:rsid w:val="00F43D5E"/>
    <w:rsid w:val="00F43E17"/>
    <w:rsid w:val="00F44707"/>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5E51"/>
    <w:rsid w:val="00F6796E"/>
    <w:rsid w:val="00F708CA"/>
    <w:rsid w:val="00F70D58"/>
    <w:rsid w:val="00F73479"/>
    <w:rsid w:val="00F737FB"/>
    <w:rsid w:val="00F7548F"/>
    <w:rsid w:val="00F7580F"/>
    <w:rsid w:val="00F75B69"/>
    <w:rsid w:val="00F75DFD"/>
    <w:rsid w:val="00F767D7"/>
    <w:rsid w:val="00F76AF6"/>
    <w:rsid w:val="00F76F15"/>
    <w:rsid w:val="00F770AB"/>
    <w:rsid w:val="00F80EF5"/>
    <w:rsid w:val="00F82F4E"/>
    <w:rsid w:val="00F83E9A"/>
    <w:rsid w:val="00F847A9"/>
    <w:rsid w:val="00F84887"/>
    <w:rsid w:val="00F8537A"/>
    <w:rsid w:val="00F857B7"/>
    <w:rsid w:val="00F8616F"/>
    <w:rsid w:val="00F867B9"/>
    <w:rsid w:val="00F9003F"/>
    <w:rsid w:val="00F90D12"/>
    <w:rsid w:val="00F91EB2"/>
    <w:rsid w:val="00F95530"/>
    <w:rsid w:val="00F95DCB"/>
    <w:rsid w:val="00F96833"/>
    <w:rsid w:val="00F971DC"/>
    <w:rsid w:val="00FA1F4E"/>
    <w:rsid w:val="00FA2AB0"/>
    <w:rsid w:val="00FA2C28"/>
    <w:rsid w:val="00FA2F4F"/>
    <w:rsid w:val="00FA485A"/>
    <w:rsid w:val="00FA4BD6"/>
    <w:rsid w:val="00FA530C"/>
    <w:rsid w:val="00FA5A4B"/>
    <w:rsid w:val="00FA64A6"/>
    <w:rsid w:val="00FA698F"/>
    <w:rsid w:val="00FB0A08"/>
    <w:rsid w:val="00FB0DAB"/>
    <w:rsid w:val="00FB2D1A"/>
    <w:rsid w:val="00FB3196"/>
    <w:rsid w:val="00FB4454"/>
    <w:rsid w:val="00FB598F"/>
    <w:rsid w:val="00FB6386"/>
    <w:rsid w:val="00FB64CA"/>
    <w:rsid w:val="00FB7ED8"/>
    <w:rsid w:val="00FC3A1C"/>
    <w:rsid w:val="00FC3B55"/>
    <w:rsid w:val="00FC3E32"/>
    <w:rsid w:val="00FC3E53"/>
    <w:rsid w:val="00FC5623"/>
    <w:rsid w:val="00FC5B2B"/>
    <w:rsid w:val="00FC5B8A"/>
    <w:rsid w:val="00FC60A7"/>
    <w:rsid w:val="00FC75B0"/>
    <w:rsid w:val="00FC75C1"/>
    <w:rsid w:val="00FD01B4"/>
    <w:rsid w:val="00FD0343"/>
    <w:rsid w:val="00FD22E5"/>
    <w:rsid w:val="00FD38CC"/>
    <w:rsid w:val="00FD3F6B"/>
    <w:rsid w:val="00FD44EF"/>
    <w:rsid w:val="00FD6A6F"/>
    <w:rsid w:val="00FD6D76"/>
    <w:rsid w:val="00FD7716"/>
    <w:rsid w:val="00FD7A24"/>
    <w:rsid w:val="00FE02B4"/>
    <w:rsid w:val="00FE0C37"/>
    <w:rsid w:val="00FE1FC7"/>
    <w:rsid w:val="00FE2151"/>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FACBD"/>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9613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DE349-8DF7-496D-9DFC-4B9EDF7CC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1690</Words>
  <Characters>9639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2023-02-08T12:13:00Z</dcterms:created>
  <dcterms:modified xsi:type="dcterms:W3CDTF">2023-02-08T12:13:00Z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2022-12-13T13:25:33Z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f3868481-7188-461a-9832-04d9f4ec11fc</vt:lpwstr>
  </property>
  <property fmtid="{D5CDD505-2E9C-101B-9397-08002B2CF9AE}" pid="28" name="MSIP_Label_9764cdcd-3664-4d05-9615-7cbf65a4f0a8_ContentBits">
    <vt:lpwstr>0</vt:lpwstr>
  </property>
</Properties>
</file>