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7B7A6" w14:textId="0AA102F4" w:rsidR="00572808" w:rsidRDefault="00572808" w:rsidP="00234F5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Pr="0006175C">
        <w:rPr>
          <w:b/>
          <w:bCs/>
          <w:i/>
          <w:iCs/>
          <w:sz w:val="24"/>
          <w:szCs w:val="24"/>
        </w:rPr>
        <w:t>R5s2301</w:t>
      </w:r>
      <w:r>
        <w:rPr>
          <w:b/>
          <w:bCs/>
          <w:i/>
          <w:iCs/>
          <w:sz w:val="24"/>
          <w:szCs w:val="24"/>
        </w:rPr>
        <w:t>50</w:t>
      </w:r>
    </w:p>
    <w:p w14:paraId="379D64A6" w14:textId="77777777" w:rsidR="00572808" w:rsidRDefault="00572808" w:rsidP="00572808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9</w:t>
        </w:r>
        <w:r w:rsidRPr="00BA51D9">
          <w:rPr>
            <w:b/>
            <w:noProof/>
            <w:sz w:val="24"/>
          </w:rPr>
          <w:t>th Dec 20</w:t>
        </w:r>
        <w:r>
          <w:rPr>
            <w:b/>
            <w:noProof/>
            <w:sz w:val="24"/>
          </w:rPr>
          <w:t>2</w:t>
        </w:r>
      </w:fldSimple>
      <w:r>
        <w:rPr>
          <w:b/>
          <w:noProof/>
          <w:sz w:val="24"/>
        </w:rPr>
        <w:t xml:space="preserve">2 - </w:t>
      </w:r>
      <w:fldSimple w:instr=" DOCPROPERTY  EndDate  \* MERGEFORMAT ">
        <w:r w:rsidRPr="00BA51D9">
          <w:rPr>
            <w:b/>
            <w:noProof/>
            <w:sz w:val="24"/>
          </w:rPr>
          <w:t>31st Dec 202</w:t>
        </w:r>
      </w:fldSimple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23AB6">
                <w:rPr>
                  <w:b/>
                  <w:noProof/>
                  <w:sz w:val="28"/>
                </w:rPr>
                <w:t>38.523-</w:t>
              </w:r>
              <w:r w:rsidR="005047B0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1DDEF1" w:rsidR="001E41F3" w:rsidRPr="00410371" w:rsidRDefault="00F31D2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2965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C25042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3AB6">
                <w:rPr>
                  <w:b/>
                  <w:noProof/>
                  <w:sz w:val="28"/>
                </w:rPr>
                <w:t>17.</w:t>
              </w:r>
              <w:r w:rsidR="00FA3C56">
                <w:rPr>
                  <w:b/>
                  <w:noProof/>
                  <w:sz w:val="28"/>
                </w:rPr>
                <w:t>5</w:t>
              </w:r>
              <w:r w:rsidR="00423A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9C2BE53" w:rsidR="001E41F3" w:rsidRDefault="00320AF8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F31D2D" w:rsidRPr="00F31D2D">
              <w:t>Addition of R16 DAPS PDCP test case 7.1.3.4.4 in FR1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8DFB14" w:rsidR="001E41F3" w:rsidRDefault="00012FCE" w:rsidP="00423AB6">
            <w:pPr>
              <w:pStyle w:val="CRCoverPage"/>
              <w:spacing w:after="0"/>
              <w:rPr>
                <w:noProof/>
              </w:rPr>
            </w:pPr>
            <w:r w:rsidRPr="00012FCE">
              <w:t>ANRITSU LTD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EDB025" w:rsidR="001E41F3" w:rsidRDefault="0010699F" w:rsidP="003908BC">
            <w:pPr>
              <w:pStyle w:val="CRCoverPage"/>
              <w:spacing w:after="0"/>
              <w:rPr>
                <w:noProof/>
              </w:rPr>
            </w:pPr>
            <w:r w:rsidRPr="0010699F">
              <w:rPr>
                <w:noProof/>
              </w:rPr>
              <w:t>TEI16_Test, NR_Mob_enh-UEConTest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CE5026F" w:rsidR="001E41F3" w:rsidRPr="007E198F" w:rsidRDefault="00423AB6" w:rsidP="00423AB6">
            <w:pPr>
              <w:pStyle w:val="CRCoverPage"/>
              <w:spacing w:after="0"/>
              <w:rPr>
                <w:noProof/>
                <w:lang w:val="en-US"/>
              </w:rPr>
            </w:pPr>
            <w:r>
              <w:t xml:space="preserve"> </w:t>
            </w:r>
            <w:r>
              <w:rPr>
                <w:noProof/>
              </w:rPr>
              <w:t>202</w:t>
            </w:r>
            <w:r w:rsidR="00FA3C56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FA3C56">
              <w:rPr>
                <w:noProof/>
              </w:rPr>
              <w:t>0</w:t>
            </w:r>
            <w:r w:rsidR="00F00FEC">
              <w:rPr>
                <w:noProof/>
              </w:rPr>
              <w:t>2-07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9E4C1F" w:rsidR="004D7D01" w:rsidRDefault="000D4B2C" w:rsidP="00FB35A6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FA3C56">
              <w:t>7.1.3.4.</w:t>
            </w:r>
            <w:r w:rsidR="00665563">
              <w:t>4</w:t>
            </w:r>
            <w:r w:rsidR="00445272">
              <w:t xml:space="preserve"> </w:t>
            </w:r>
            <w:r w:rsidRPr="00E5262B">
              <w:rPr>
                <w:noProof/>
              </w:rPr>
              <w:t>to  the 5G/</w:t>
            </w:r>
            <w:r w:rsidR="003908BC">
              <w:rPr>
                <w:noProof/>
              </w:rPr>
              <w:t>NR5GC</w:t>
            </w:r>
            <w:r w:rsidRPr="00E5262B">
              <w:rPr>
                <w:noProof/>
              </w:rPr>
              <w:t xml:space="preserve"> ATS for FR</w:t>
            </w:r>
            <w:r w:rsidR="00FB35A6">
              <w:rPr>
                <w:noProof/>
              </w:rPr>
              <w:t>1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264F3F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FA3C56">
              <w:t>7.1.3.4.</w:t>
            </w:r>
            <w:r w:rsidR="00F31D2D">
              <w:t>4</w:t>
            </w:r>
            <w:r w:rsidR="00997B26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39905A" w:rsidR="004D7D01" w:rsidRDefault="00FA3C56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7.1.3.4.</w:t>
            </w:r>
            <w:r w:rsidR="00665563">
              <w:t>4</w:t>
            </w:r>
            <w:r w:rsidR="001A1C81"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C800E0" w:rsidR="004D7D01" w:rsidRDefault="00F31D2D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5F04D08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88059C6" w:rsidR="004D7D01" w:rsidRDefault="000A2482" w:rsidP="0015319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31D2D">
              <w:rPr>
                <w:noProof/>
              </w:rPr>
              <w:t>38.523-1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8A3A8C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211719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7AE68E85" w14:textId="4BC550D2" w:rsidR="00C6232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C6232D" w:rsidRPr="00701422">
        <w:rPr>
          <w:rFonts w:cs="Arial"/>
          <w:iCs/>
        </w:rPr>
        <w:t>Table of Contents</w:t>
      </w:r>
      <w:r w:rsidR="00C6232D">
        <w:tab/>
      </w:r>
      <w:r w:rsidR="00C6232D">
        <w:fldChar w:fldCharType="begin"/>
      </w:r>
      <w:r w:rsidR="00C6232D">
        <w:instrText xml:space="preserve"> PAGEREF _Toc121171992 \h </w:instrText>
      </w:r>
      <w:r w:rsidR="00C6232D">
        <w:fldChar w:fldCharType="separate"/>
      </w:r>
      <w:r w:rsidR="00C6232D">
        <w:t>2</w:t>
      </w:r>
      <w:r w:rsidR="00C6232D">
        <w:fldChar w:fldCharType="end"/>
      </w:r>
    </w:p>
    <w:p w14:paraId="79F66F89" w14:textId="6304BCD0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_Toc121171993 \h </w:instrText>
      </w:r>
      <w:r>
        <w:fldChar w:fldCharType="separate"/>
      </w:r>
      <w:r>
        <w:t>3</w:t>
      </w:r>
      <w:r>
        <w:fldChar w:fldCharType="end"/>
      </w:r>
    </w:p>
    <w:p w14:paraId="7E21D845" w14:textId="200BBF5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_Toc121171994 \h </w:instrText>
      </w:r>
      <w:r>
        <w:fldChar w:fldCharType="separate"/>
      </w:r>
      <w:r>
        <w:t>3</w:t>
      </w:r>
      <w:r>
        <w:fldChar w:fldCharType="end"/>
      </w:r>
    </w:p>
    <w:p w14:paraId="7372D8DB" w14:textId="2542BD11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_Toc121171995 \h </w:instrText>
      </w:r>
      <w:r>
        <w:fldChar w:fldCharType="separate"/>
      </w:r>
      <w:r>
        <w:t>3</w:t>
      </w:r>
      <w:r>
        <w:fldChar w:fldCharType="end"/>
      </w:r>
    </w:p>
    <w:p w14:paraId="17F64B43" w14:textId="5DA890EF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_Toc121171996 \h </w:instrText>
      </w:r>
      <w:r>
        <w:fldChar w:fldCharType="separate"/>
      </w:r>
      <w:r>
        <w:t>3</w:t>
      </w:r>
      <w:r>
        <w:fldChar w:fldCharType="end"/>
      </w:r>
    </w:p>
    <w:p w14:paraId="5EB20D00" w14:textId="3E7BDA3F" w:rsidR="00C6232D" w:rsidRDefault="00C6232D">
      <w:pPr>
        <w:pStyle w:val="TOC2"/>
      </w:pPr>
      <w:r w:rsidRPr="00701422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 w:rsidRPr="00701422">
        <w:rPr>
          <w:b/>
          <w:lang w:val="en-US"/>
        </w:rPr>
        <w:t>2</w:t>
      </w:r>
      <w:r>
        <w:tab/>
      </w:r>
      <w:r w:rsidR="00D3549C">
        <w:t>3</w:t>
      </w:r>
    </w:p>
    <w:p w14:paraId="63F559B1" w14:textId="31111D9B" w:rsidR="00397A37" w:rsidRDefault="00397A37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3</w:t>
      </w:r>
      <w:r>
        <w:tab/>
        <w:t>3</w:t>
      </w:r>
    </w:p>
    <w:p w14:paraId="0AF3346F" w14:textId="17B5528F" w:rsidR="00397A37" w:rsidRDefault="00397A37" w:rsidP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b/>
          <w:lang w:val="pt-BR"/>
        </w:rPr>
        <w:t>2.</w:t>
      </w:r>
      <w:r>
        <w:rPr>
          <w:b/>
          <w:lang w:val="pt-B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r>
        <w:tab/>
        <w:t>3</w:t>
      </w:r>
    </w:p>
    <w:p w14:paraId="598A0EA0" w14:textId="77777777" w:rsidR="00397A37" w:rsidRDefault="00397A37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</w:p>
    <w:p w14:paraId="2055A709" w14:textId="72F5A7EA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Branches executed</w:t>
      </w:r>
      <w:r>
        <w:tab/>
      </w:r>
      <w:r w:rsidR="00715D0E">
        <w:t>12</w:t>
      </w:r>
    </w:p>
    <w:p w14:paraId="10F5CAA1" w14:textId="1C54AA74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Execution Log Files</w:t>
      </w:r>
      <w:r>
        <w:tab/>
      </w:r>
      <w:r w:rsidR="00715D0E">
        <w:t>13</w:t>
      </w:r>
    </w:p>
    <w:p w14:paraId="406B4B78" w14:textId="028795F0" w:rsidR="00C6232D" w:rsidRDefault="00C6232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1422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1422">
        <w:rPr>
          <w:rFonts w:cs="Arial"/>
          <w:b/>
        </w:rPr>
        <w:t>MediaTek MT6879</w:t>
      </w:r>
      <w:r>
        <w:tab/>
      </w:r>
      <w:r w:rsidR="00715D0E">
        <w:t>13</w:t>
      </w:r>
    </w:p>
    <w:p w14:paraId="6F3B1149" w14:textId="29DE1AD6" w:rsidR="00C6232D" w:rsidRDefault="00C6232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1422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1422">
        <w:rPr>
          <w:rFonts w:cs="Arial"/>
          <w:b/>
        </w:rPr>
        <w:t>References</w:t>
      </w:r>
      <w:r>
        <w:tab/>
      </w:r>
      <w:r w:rsidR="00715D0E">
        <w:t>13</w:t>
      </w:r>
    </w:p>
    <w:p w14:paraId="325A0C2F" w14:textId="4812FD6D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211719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01F33EB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FA3C56">
        <w:t>7.1.3.4.</w:t>
      </w:r>
      <w:r w:rsidR="00665563">
        <w:t>4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3908BC">
        <w:rPr>
          <w:rFonts w:cs="Arial"/>
        </w:rPr>
        <w:t>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A43FC6" w:rsidRPr="00A43FC6">
        <w:rPr>
          <w:rFonts w:cs="Arial"/>
          <w:sz w:val="24"/>
          <w:lang w:eastAsia="ja-JP"/>
        </w:rPr>
        <w:t>Kalahasti,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211719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597D1FC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FA3C56">
        <w:t>7.1.3.4.</w:t>
      </w:r>
      <w:r w:rsidR="00665563">
        <w:t>4</w:t>
      </w:r>
    </w:p>
    <w:p w14:paraId="763E129C" w14:textId="7B61C82A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</w:t>
      </w:r>
      <w:r w:rsidR="00780E08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-09_D</w:t>
      </w:r>
      <w:r w:rsidR="00736AE7">
        <w:rPr>
          <w:rFonts w:cs="Arial"/>
          <w:lang w:eastAsia="ja-JP"/>
        </w:rPr>
        <w:t>2</w:t>
      </w:r>
      <w:r w:rsidR="00662A05" w:rsidRPr="00662A05">
        <w:rPr>
          <w:rFonts w:cs="Arial"/>
          <w:lang w:eastAsia="ja-JP"/>
        </w:rPr>
        <w:t>2wk</w:t>
      </w:r>
      <w:r w:rsidR="001516A7">
        <w:rPr>
          <w:rFonts w:cs="Arial"/>
          <w:lang w:eastAsia="ja-JP"/>
        </w:rPr>
        <w:t>49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208967BE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r w:rsidR="00595373" w:rsidRPr="00595373">
        <w:rPr>
          <w:rFonts w:cs="Arial"/>
          <w:b/>
          <w:lang w:eastAsia="ja-JP"/>
        </w:rPr>
        <w:t>MediaTek MT6879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2117199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21171996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74BDF" w14:paraId="5990D595" w14:textId="77777777" w:rsidTr="009F41A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134CFAB6" w:rsidR="00574BDF" w:rsidRDefault="00282716" w:rsidP="009F41AD">
            <w:pPr>
              <w:spacing w:after="0"/>
            </w:pPr>
            <w:r w:rsidRPr="00282716">
              <w:t>fl_TC_7_1_3_4_3and4_NR5</w:t>
            </w:r>
            <w:proofErr w:type="gramStart"/>
            <w:r w:rsidRPr="00282716">
              <w:t>GC</w:t>
            </w:r>
            <w:r w:rsidR="001B4DAE">
              <w:t>(</w:t>
            </w:r>
            <w:proofErr w:type="gramEnd"/>
            <w:r w:rsidR="001B4DAE">
              <w:t>)</w:t>
            </w:r>
          </w:p>
        </w:tc>
      </w:tr>
      <w:tr w:rsidR="00574BDF" w14:paraId="07E9C6B8" w14:textId="77777777" w:rsidTr="009F41A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DDAEF" w14:textId="155D1CFD" w:rsidR="00AD7E9D" w:rsidRDefault="008452C8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Serving cell power not required as its already covered on preamble</w:t>
            </w:r>
            <w:r w:rsidR="00F121B2">
              <w:rPr>
                <w:rFonts w:ascii="Arial" w:hAnsi="Arial" w:cs="Arial"/>
                <w:lang w:eastAsia="zh-CN"/>
              </w:rPr>
              <w:t xml:space="preserve"> function, so it redundant one</w:t>
            </w:r>
            <w:r>
              <w:rPr>
                <w:rFonts w:ascii="Arial" w:hAnsi="Arial" w:cs="Arial"/>
                <w:lang w:eastAsia="zh-CN"/>
              </w:rPr>
              <w:t xml:space="preserve">. </w:t>
            </w:r>
          </w:p>
          <w:p w14:paraId="7E62CB7F" w14:textId="77777777" w:rsidR="00857312" w:rsidRDefault="00516BCF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NR </w:t>
            </w:r>
            <w:proofErr w:type="spellStart"/>
            <w:r>
              <w:rPr>
                <w:rFonts w:ascii="Arial" w:hAnsi="Arial" w:cs="Arial"/>
                <w:lang w:eastAsia="zh-CN"/>
              </w:rPr>
              <w:t>neighbor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cell power should be updated after cell configuration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</w:t>
            </w:r>
            <w:r>
              <w:rPr>
                <w:rFonts w:ascii="Arial" w:hAnsi="Arial" w:cs="Arial"/>
                <w:lang w:eastAsia="zh-CN"/>
              </w:rPr>
              <w:t>.</w:t>
            </w:r>
          </w:p>
          <w:p w14:paraId="25652715" w14:textId="77777777" w:rsidR="00AB1D3C" w:rsidRDefault="00AB1D3C" w:rsidP="008452C8">
            <w:pPr>
              <w:pStyle w:val="ListParagraph"/>
              <w:numPr>
                <w:ilvl w:val="0"/>
                <w:numId w:val="17"/>
              </w:numPr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As this test will be using PDCP transparent Mode and SDAP configuration as none for data radio bearer on </w:t>
            </w:r>
            <w:proofErr w:type="spellStart"/>
            <w:r>
              <w:t>f_NR_GetRadioBearerConfig_FullAM</w:t>
            </w:r>
            <w:proofErr w:type="spellEnd"/>
            <w:r>
              <w:rPr>
                <w:rFonts w:ascii="Arial" w:hAnsi="Arial" w:cs="Arial"/>
                <w:lang w:eastAsia="zh-CN"/>
              </w:rPr>
              <w:t>, so test should be using in loopback mode A instead test loopback mode B.</w:t>
            </w:r>
          </w:p>
          <w:p w14:paraId="6C976AD1" w14:textId="4B651AC2" w:rsidR="001B711B" w:rsidRPr="008452C8" w:rsidRDefault="001B711B" w:rsidP="001B711B">
            <w:pPr>
              <w:pStyle w:val="ListParagrap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#</w:t>
            </w:r>
            <w:proofErr w:type="gramStart"/>
            <w:r>
              <w:rPr>
                <w:rFonts w:ascii="Arial" w:hAnsi="Arial" w:cs="Arial"/>
                <w:lang w:eastAsia="zh-CN"/>
              </w:rPr>
              <w:t>draft</w:t>
            </w:r>
            <w:proofErr w:type="gramEnd"/>
            <w:r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>
              <w:rPr>
                <w:rFonts w:ascii="Arial" w:hAnsi="Arial" w:cs="Arial"/>
                <w:lang w:eastAsia="zh-CN"/>
              </w:rPr>
              <w:t>proseCR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would be raised for RAN5#98 meeting</w:t>
            </w:r>
          </w:p>
        </w:tc>
      </w:tr>
      <w:tr w:rsidR="00574BDF" w14:paraId="31F1DD6B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3C543" w14:textId="77777777" w:rsidR="00DB7D2F" w:rsidRPr="00DB7D2F" w:rsidRDefault="00DB7D2F" w:rsidP="00DB7D2F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3A7B5867" w14:textId="77777777" w:rsidR="00AD7E9D" w:rsidRDefault="008452C8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Removed serving cell power modification</w:t>
            </w:r>
            <w:r w:rsidR="00AD7E9D">
              <w:rPr>
                <w:lang w:val="en-SG"/>
              </w:rPr>
              <w:t>.</w:t>
            </w:r>
          </w:p>
          <w:p w14:paraId="361D2F5E" w14:textId="77777777" w:rsidR="00E210A7" w:rsidRDefault="00AD7E9D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M</w:t>
            </w:r>
            <w:r w:rsidR="008452C8">
              <w:rPr>
                <w:lang w:val="en-SG"/>
              </w:rPr>
              <w:t xml:space="preserve">oved </w:t>
            </w:r>
            <w:proofErr w:type="spellStart"/>
            <w:r w:rsidR="008452C8">
              <w:rPr>
                <w:lang w:val="en-SG"/>
              </w:rPr>
              <w:t>Nei</w:t>
            </w:r>
            <w:r w:rsidR="00F65C16">
              <w:rPr>
                <w:lang w:val="en-SG"/>
              </w:rPr>
              <w:t>gh</w:t>
            </w:r>
            <w:r w:rsidR="008452C8">
              <w:rPr>
                <w:lang w:val="en-SG"/>
              </w:rPr>
              <w:t>bor</w:t>
            </w:r>
            <w:proofErr w:type="spellEnd"/>
            <w:r w:rsidR="00F65C16">
              <w:rPr>
                <w:lang w:val="en-SG"/>
              </w:rPr>
              <w:t xml:space="preserve"> cell power modification after preamble</w:t>
            </w:r>
            <w:r w:rsidR="00AE678F">
              <w:rPr>
                <w:lang w:val="en-SG"/>
              </w:rPr>
              <w:t>.</w:t>
            </w:r>
          </w:p>
          <w:p w14:paraId="08EAC771" w14:textId="2EB6851A" w:rsidR="00AB1D3C" w:rsidRDefault="007918C0" w:rsidP="00DB7D2F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Changed loopback mode A on preamble function and RRC connected state function.</w:t>
            </w:r>
          </w:p>
        </w:tc>
      </w:tr>
      <w:tr w:rsidR="00574BDF" w14:paraId="26A5FBA5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AC860" w14:textId="4C7A009E" w:rsidR="00574BDF" w:rsidRDefault="00AD7E9D" w:rsidP="009F41AD">
            <w:pPr>
              <w:spacing w:after="0"/>
              <w:rPr>
                <w:rFonts w:ascii="Arial" w:hAnsi="Arial" w:cs="Arial"/>
              </w:rPr>
            </w:pPr>
            <w:r w:rsidRPr="00AD7E9D">
              <w:rPr>
                <w:rFonts w:ascii="Arial" w:hAnsi="Arial" w:cs="Arial"/>
              </w:rPr>
              <w:t>PDCP_NR5GC</w:t>
            </w:r>
          </w:p>
        </w:tc>
      </w:tr>
      <w:tr w:rsidR="00574BDF" w14:paraId="3A268939" w14:textId="77777777" w:rsidTr="009F41A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3AA94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3CE1A" w14:textId="77777777" w:rsidR="00574BDF" w:rsidRDefault="00574BDF" w:rsidP="009F41AD">
            <w:pPr>
              <w:rPr>
                <w:rFonts w:ascii="Arial" w:hAnsi="Arial"/>
                <w:highlight w:val="cyan"/>
              </w:rPr>
            </w:pP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E7A4" w14:textId="77777777" w:rsidR="0047783B" w:rsidRDefault="005B0E41" w:rsidP="0047783B">
            <w:r>
              <w:t xml:space="preserve">  </w:t>
            </w:r>
            <w:r w:rsidR="0047783B">
              <w:t xml:space="preserve">  function fl_TC_7_1_3_4_3and4_NR5</w:t>
            </w:r>
            <w:proofErr w:type="gramStart"/>
            <w:r w:rsidR="0047783B">
              <w:t>GC(</w:t>
            </w:r>
            <w:proofErr w:type="spellStart"/>
            <w:proofErr w:type="gramEnd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11FE392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60E42878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2BF17B7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6A1AE922" w14:textId="77777777" w:rsidR="0047783B" w:rsidRDefault="0047783B" w:rsidP="0047783B">
            <w:r>
              <w:lastRenderedPageBreak/>
              <w:t xml:space="preserve">  </w:t>
            </w:r>
            <w:proofErr w:type="gramStart"/>
            <w:r>
              <w:t>{ /</w:t>
            </w:r>
            <w:proofErr w:type="gramEnd"/>
            <w:r>
              <w:t>/PDCP handover / DAPS handover / Status reporting / Intra-frequency</w:t>
            </w:r>
          </w:p>
          <w:p w14:paraId="256EBA2F" w14:textId="77777777" w:rsidR="0047783B" w:rsidRDefault="0047783B" w:rsidP="0047783B">
            <w:r>
              <w:t xml:space="preserve">    //@sic R5-216259 sic@</w:t>
            </w:r>
          </w:p>
          <w:p w14:paraId="23E96814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</w:t>
            </w:r>
            <w:proofErr w:type="gramStart"/>
            <w:r>
              <w:t>State</w:t>
            </w:r>
            <w:proofErr w:type="spellEnd"/>
            <w:r>
              <w:t>;</w:t>
            </w:r>
            <w:proofErr w:type="gramEnd"/>
          </w:p>
          <w:p w14:paraId="4C4A9A49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</w:t>
            </w:r>
            <w:proofErr w:type="gramStart"/>
            <w:r>
              <w:t>ToAddMod</w:t>
            </w:r>
            <w:proofErr w:type="spellEnd"/>
            <w:r>
              <w:t>;</w:t>
            </w:r>
            <w:proofErr w:type="gramEnd"/>
          </w:p>
          <w:p w14:paraId="650DC63F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5C7B5605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>;</w:t>
            </w:r>
            <w:proofErr w:type="gramEnd"/>
          </w:p>
          <w:p w14:paraId="029FF6AE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</w:t>
            </w:r>
            <w:proofErr w:type="gramStart"/>
            <w:r>
              <w:t>PollRetransmit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_T_PollRetransmit</w:t>
            </w:r>
            <w:proofErr w:type="spellEnd"/>
            <w:r>
              <w:t xml:space="preserve"> := ms150;</w:t>
            </w:r>
          </w:p>
          <w:p w14:paraId="4DC72429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>;</w:t>
            </w:r>
            <w:proofErr w:type="gramEnd"/>
          </w:p>
          <w:p w14:paraId="6BC32684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>;</w:t>
            </w:r>
            <w:proofErr w:type="gramEnd"/>
          </w:p>
          <w:p w14:paraId="38A97CD5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5926B9FD" w14:textId="77777777" w:rsidR="0047783B" w:rsidRDefault="0047783B" w:rsidP="0047783B"/>
          <w:p w14:paraId="3DBA0B1B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2548EFBD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proofErr w:type="gramStart"/>
            <w:r>
              <w:t>);</w:t>
            </w:r>
            <w:proofErr w:type="gramEnd"/>
          </w:p>
          <w:p w14:paraId="7A21F2D5" w14:textId="77777777" w:rsidR="0047783B" w:rsidRDefault="0047783B" w:rsidP="0047783B">
            <w:r>
              <w:t xml:space="preserve">        </w:t>
            </w:r>
          </w:p>
          <w:p w14:paraId="036DD908" w14:textId="77777777" w:rsidR="0047783B" w:rsidRDefault="0047783B" w:rsidP="0047783B">
            <w:r>
              <w:t xml:space="preserve">    // NR Cell 1 is the Serving </w:t>
            </w:r>
            <w:proofErr w:type="gramStart"/>
            <w:r>
              <w:t>cell</w:t>
            </w:r>
            <w:proofErr w:type="gramEnd"/>
            <w:r>
              <w:t xml:space="preserve"> and the power level is configured to "Serving Cell" defined in TS 38.508-1 [4] Table 6.2.2.1-3.</w:t>
            </w:r>
          </w:p>
          <w:p w14:paraId="282BC0EE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f_NR_SetCellPower(nr_Cell</w:t>
            </w:r>
            <w:proofErr w:type="gramStart"/>
            <w:r w:rsidRPr="00E322E7">
              <w:rPr>
                <w:highlight w:val="yellow"/>
              </w:rPr>
              <w:t>1,tsc</w:t>
            </w:r>
            <w:proofErr w:type="gramEnd"/>
            <w:r w:rsidRPr="00E322E7">
              <w:rPr>
                <w:highlight w:val="yellow"/>
              </w:rPr>
              <w:t>_NR_ServingCellSSS_EPRE_FR1,tsc_NR_ServingCellSSS_EPRE_FR2);</w:t>
            </w:r>
          </w:p>
          <w:p w14:paraId="319526B4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41FAA2BA" w14:textId="77777777" w:rsidR="0047783B" w:rsidRDefault="0047783B" w:rsidP="0047783B">
            <w:r>
              <w:t xml:space="preserve">    // NR Cell 2/3 is the Suitable neighbour intra/inter-frequency </w:t>
            </w:r>
            <w:proofErr w:type="gramStart"/>
            <w:r>
              <w:t>cell</w:t>
            </w:r>
            <w:proofErr w:type="gramEnd"/>
            <w:r>
              <w:t xml:space="preserve"> and the power level is configured to "Suitable neighbour intra/inter-frequency cell" defined in TS 38.508-1 [4] Table 6.2.2.1</w:t>
            </w:r>
          </w:p>
          <w:p w14:paraId="4741A385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</w:t>
            </w:r>
            <w:proofErr w:type="gramStart"/>
            <w:r w:rsidRPr="00E322E7">
              <w:rPr>
                <w:highlight w:val="yellow"/>
              </w:rPr>
              <w:t>NeighbourCellId,p</w:t>
            </w:r>
            <w:proofErr w:type="gramEnd"/>
            <w:r w:rsidRPr="00E322E7">
              <w:rPr>
                <w:highlight w:val="yellow"/>
              </w:rPr>
              <w:t>_NR_SuitableFreqCellSSS_EPRE_FR1,p_NR_SuitableFreqCellSSS_EPRE_FR2);</w:t>
            </w:r>
          </w:p>
          <w:p w14:paraId="3C2AF90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proofErr w:type="gramStart"/>
            <w:r>
              <w:t>);</w:t>
            </w:r>
            <w:proofErr w:type="gramEnd"/>
          </w:p>
          <w:p w14:paraId="579FBDCF" w14:textId="77777777" w:rsidR="0047783B" w:rsidRDefault="0047783B" w:rsidP="0047783B">
            <w:r>
              <w:t xml:space="preserve">   </w:t>
            </w:r>
          </w:p>
          <w:p w14:paraId="2641803F" w14:textId="77777777" w:rsidR="0047783B" w:rsidRDefault="0047783B" w:rsidP="0047783B">
            <w:r>
              <w:t xml:space="preserve">   // Get NR capabilities sent during EUTRA preamble</w:t>
            </w:r>
          </w:p>
          <w:p w14:paraId="39E1C6C1" w14:textId="77777777" w:rsidR="0047783B" w:rsidRDefault="0047783B" w:rsidP="0047783B">
            <w:r>
              <w:t xml:space="preserve">    f_NR5GC_Preamble (nr_Cell1, STATE_IDLE_1A, </w:t>
            </w:r>
            <w:proofErr w:type="spellStart"/>
            <w:r w:rsidRPr="007918C0">
              <w:rPr>
                <w:highlight w:val="yellow"/>
              </w:rPr>
              <w:t>TESTModeB_ON</w:t>
            </w:r>
            <w:proofErr w:type="spellEnd"/>
            <w:proofErr w:type="gramStart"/>
            <w:r>
              <w:t>);</w:t>
            </w:r>
            <w:proofErr w:type="gramEnd"/>
          </w:p>
          <w:p w14:paraId="2592BA19" w14:textId="77777777" w:rsidR="0047783B" w:rsidRDefault="0047783B" w:rsidP="0047783B"/>
          <w:p w14:paraId="08FA1EB6" w14:textId="77777777" w:rsidR="0047783B" w:rsidRDefault="0047783B" w:rsidP="0047783B">
            <w:r>
              <w:t xml:space="preserve">    //Set null cipher Algorithm</w:t>
            </w:r>
          </w:p>
          <w:p w14:paraId="7E78E67C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7F2F0FFD" w14:textId="77777777" w:rsidR="0047783B" w:rsidRDefault="0047783B" w:rsidP="0047783B"/>
          <w:p w14:paraId="4B85614F" w14:textId="77777777" w:rsidR="0047783B" w:rsidRDefault="0047783B" w:rsidP="0047783B">
            <w:r>
              <w:t xml:space="preserve">    //Retrieve DRB Id of the first PDU session</w:t>
            </w:r>
          </w:p>
          <w:p w14:paraId="56F2EC0A" w14:textId="77777777" w:rsidR="0047783B" w:rsidRDefault="0047783B" w:rsidP="0047783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40561B64" w14:textId="77777777" w:rsidR="0047783B" w:rsidRDefault="0047783B" w:rsidP="0047783B"/>
          <w:p w14:paraId="4265AA6A" w14:textId="77777777" w:rsidR="0047783B" w:rsidRDefault="0047783B" w:rsidP="0047783B">
            <w:r>
              <w:t xml:space="preserve">   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51476B3D" w14:textId="77777777" w:rsidR="0047783B" w:rsidRDefault="0047783B" w:rsidP="0047783B">
            <w:r>
              <w:lastRenderedPageBreak/>
              <w:t xml:space="preserve">   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3BE9EEFC" w14:textId="77777777" w:rsidR="0047783B" w:rsidRDefault="0047783B" w:rsidP="0047783B">
            <w:r>
              <w:t xml:space="preserve">      </w:t>
            </w:r>
          </w:p>
          <w:p w14:paraId="1881FBA3" w14:textId="77777777" w:rsidR="0047783B" w:rsidRDefault="0047783B" w:rsidP="0047783B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4D9F57A2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4F1BD43" w14:textId="77777777" w:rsidR="0047783B" w:rsidRDefault="0047783B" w:rsidP="0047783B">
            <w:r>
              <w:t xml:space="preserve">                                                        -,</w:t>
            </w:r>
          </w:p>
          <w:p w14:paraId="78F6A44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290847A1" w14:textId="77777777" w:rsidR="0047783B" w:rsidRDefault="0047783B" w:rsidP="0047783B">
            <w:r>
              <w:t xml:space="preserve">                                                        -,</w:t>
            </w:r>
          </w:p>
          <w:p w14:paraId="3DB0A243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proofErr w:type="gramStart"/>
            <w:r>
              <w:t>);</w:t>
            </w:r>
            <w:proofErr w:type="gramEnd"/>
          </w:p>
          <w:p w14:paraId="3C4DB5B6" w14:textId="77777777" w:rsidR="0047783B" w:rsidRDefault="0047783B" w:rsidP="0047783B">
            <w:r>
              <w:t xml:space="preserve">                                                   </w:t>
            </w:r>
          </w:p>
          <w:p w14:paraId="0C40EB00" w14:textId="77777777" w:rsidR="0047783B" w:rsidRDefault="0047783B" w:rsidP="0047783B">
            <w:r>
              <w:t xml:space="preserve">    </w:t>
            </w:r>
            <w:proofErr w:type="spellStart"/>
            <w:r>
              <w:t>v_DRB_</w:t>
            </w:r>
            <w:proofErr w:type="gramStart"/>
            <w:r>
              <w:t>ToAddMod</w:t>
            </w:r>
            <w:proofErr w:type="spellEnd"/>
            <w:r>
              <w:t xml:space="preserve"> :</w:t>
            </w:r>
            <w:proofErr w:type="gramEnd"/>
            <w:r>
              <w:t>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841759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33807B96" w14:textId="77777777" w:rsidR="0047783B" w:rsidRDefault="0047783B" w:rsidP="0047783B">
            <w:r>
              <w:t xml:space="preserve">                                              cs_38508_PDCP_Config</w:t>
            </w:r>
            <w:proofErr w:type="gramStart"/>
            <w:r>
              <w:t>);</w:t>
            </w:r>
            <w:proofErr w:type="gramEnd"/>
          </w:p>
          <w:p w14:paraId="6312038E" w14:textId="77777777" w:rsidR="0047783B" w:rsidRDefault="0047783B" w:rsidP="0047783B"/>
          <w:p w14:paraId="451F452A" w14:textId="77777777" w:rsidR="0047783B" w:rsidRDefault="0047783B" w:rsidP="0047783B">
            <w:r>
              <w:t xml:space="preserve">    f_NR5GC_RRC_ConnectedState3N_</w:t>
            </w:r>
            <w:proofErr w:type="gramStart"/>
            <w:r>
              <w:t>Def(</w:t>
            </w:r>
            <w:proofErr w:type="gramEnd"/>
            <w:r>
              <w:t>nr_Cell1,</w:t>
            </w:r>
          </w:p>
          <w:p w14:paraId="5BAD2948" w14:textId="77777777" w:rsidR="0047783B" w:rsidRDefault="0047783B" w:rsidP="0047783B">
            <w:r>
              <w:t xml:space="preserve">                                     </w:t>
            </w:r>
            <w:proofErr w:type="spellStart"/>
            <w:r w:rsidRPr="007918C0">
              <w:rPr>
                <w:highlight w:val="yellow"/>
              </w:rPr>
              <w:t>TEST_LOOPModeB_ON</w:t>
            </w:r>
            <w:proofErr w:type="spellEnd"/>
            <w:r>
              <w:t>, // TL mode B loop is closed with 00 delay</w:t>
            </w:r>
          </w:p>
          <w:p w14:paraId="1D15A4DF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6262C03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01743F6B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63B1AC02" w14:textId="77777777" w:rsidR="0047783B" w:rsidRDefault="0047783B" w:rsidP="0047783B">
            <w:r>
              <w:t xml:space="preserve">                                     -,</w:t>
            </w:r>
          </w:p>
          <w:p w14:paraId="3220B526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2BD251BE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</w:t>
            </w:r>
            <w:proofErr w:type="gramStart"/>
            <w:r>
              <w:t>);</w:t>
            </w:r>
            <w:proofErr w:type="gramEnd"/>
          </w:p>
          <w:p w14:paraId="3E969ED2" w14:textId="77777777" w:rsidR="0047783B" w:rsidRDefault="0047783B" w:rsidP="0047783B">
            <w:r>
              <w:t xml:space="preserve">  </w:t>
            </w:r>
          </w:p>
          <w:p w14:paraId="3357ABFE" w14:textId="77777777" w:rsidR="0047783B" w:rsidRDefault="0047783B" w:rsidP="0047783B">
            <w:r>
              <w:t xml:space="preserve">    //Initialize PDCP Parameters incl. DRB Id</w:t>
            </w:r>
          </w:p>
          <w:p w14:paraId="456DF09C" w14:textId="77777777" w:rsidR="0047783B" w:rsidRDefault="0047783B" w:rsidP="0047783B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25B47980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17A5DB66" w14:textId="77777777" w:rsidR="0047783B" w:rsidRDefault="0047783B" w:rsidP="0047783B">
            <w:r>
              <w:t xml:space="preserve">    fl_TC_7_1_3_4_3and4_NR5GC_</w:t>
            </w:r>
            <w:proofErr w:type="gramStart"/>
            <w:r>
              <w:t>TestBody(</w:t>
            </w:r>
            <w:proofErr w:type="spellStart"/>
            <w:proofErr w:type="gramEnd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50DE9EDC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078150B7" w14:textId="77777777" w:rsidR="0047783B" w:rsidRDefault="0047783B" w:rsidP="0047783B">
            <w:r>
              <w:t xml:space="preserve">    </w:t>
            </w:r>
          </w:p>
          <w:p w14:paraId="07023A73" w14:textId="77777777" w:rsidR="0047783B" w:rsidRDefault="0047783B" w:rsidP="0047783B">
            <w:r>
              <w:t xml:space="preserve">    f_NR5GC_OpenUE_TestLoopMode_Deactivate_TestMode(v_NR_NeighbourCellId</w:t>
            </w:r>
            <w:proofErr w:type="gramStart"/>
            <w:r>
              <w:t>);</w:t>
            </w:r>
            <w:proofErr w:type="gramEnd"/>
          </w:p>
          <w:p w14:paraId="7B890991" w14:textId="77777777" w:rsidR="0047783B" w:rsidRDefault="0047783B" w:rsidP="0047783B">
            <w:r>
              <w:t xml:space="preserve">    </w:t>
            </w:r>
          </w:p>
          <w:p w14:paraId="5340FDEE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7F5A6FD8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STATE_CONNECTED_3A);</w:t>
            </w:r>
          </w:p>
          <w:p w14:paraId="4B81B03F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22091826" w14:textId="4953479D" w:rsidR="00574BDF" w:rsidRDefault="0047783B" w:rsidP="0047783B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0A3C" w14:textId="77777777" w:rsidR="0047783B" w:rsidRDefault="00114F7F" w:rsidP="0047783B">
            <w:r>
              <w:t xml:space="preserve">  </w:t>
            </w:r>
            <w:r w:rsidR="0047783B">
              <w:t>function fl_TC_7_1_3_4_3and4_NR5</w:t>
            </w:r>
            <w:proofErr w:type="gramStart"/>
            <w:r w:rsidR="0047783B">
              <w:t>GC(</w:t>
            </w:r>
            <w:proofErr w:type="spellStart"/>
            <w:proofErr w:type="gramEnd"/>
            <w:r w:rsidR="0047783B">
              <w:t>NR_CellId_Type</w:t>
            </w:r>
            <w:proofErr w:type="spellEnd"/>
            <w:r w:rsidR="0047783B">
              <w:t xml:space="preserve"> </w:t>
            </w:r>
            <w:proofErr w:type="spellStart"/>
            <w:r w:rsidR="0047783B">
              <w:t>p_NR_NeighbourCellId</w:t>
            </w:r>
            <w:proofErr w:type="spellEnd"/>
            <w:r w:rsidR="0047783B">
              <w:t>,</w:t>
            </w:r>
          </w:p>
          <w:p w14:paraId="78A2810D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NR_SysinfoCombination_Type</w:t>
            </w:r>
            <w:proofErr w:type="spellEnd"/>
            <w:r>
              <w:t xml:space="preserve"> </w:t>
            </w:r>
            <w:proofErr w:type="spellStart"/>
            <w:r>
              <w:t>p_NR_SysinfoCombination</w:t>
            </w:r>
            <w:proofErr w:type="spellEnd"/>
            <w:r>
              <w:t>,</w:t>
            </w:r>
          </w:p>
          <w:p w14:paraId="0D3DC716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p_NR_SuitableFreqCellSSS_EPRE_FR1,</w:t>
            </w:r>
          </w:p>
          <w:p w14:paraId="160B581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NR_AbsoluteCellPower_Type</w:t>
            </w:r>
            <w:proofErr w:type="spellEnd"/>
            <w:r>
              <w:t xml:space="preserve"> p_NR_SuitableFreqCellSSS_EPRE_FR2) runs on NR5GC_PTC</w:t>
            </w:r>
          </w:p>
          <w:p w14:paraId="4C3FD7BA" w14:textId="77777777" w:rsidR="0047783B" w:rsidRDefault="0047783B" w:rsidP="0047783B"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/PDCP handover / DAPS handover / Status reporting / Intra-frequency</w:t>
            </w:r>
          </w:p>
          <w:p w14:paraId="4843E531" w14:textId="77777777" w:rsidR="0047783B" w:rsidRDefault="0047783B" w:rsidP="0047783B">
            <w:r>
              <w:t xml:space="preserve">    //@sic R5-216259 sic@</w:t>
            </w:r>
          </w:p>
          <w:p w14:paraId="6FBC74D8" w14:textId="77777777" w:rsidR="0047783B" w:rsidRDefault="0047783B" w:rsidP="0047783B">
            <w:r>
              <w:t xml:space="preserve">    var </w:t>
            </w:r>
            <w:proofErr w:type="spellStart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v_NR_PDCP_</w:t>
            </w:r>
            <w:proofErr w:type="gramStart"/>
            <w:r>
              <w:t>State</w:t>
            </w:r>
            <w:proofErr w:type="spellEnd"/>
            <w:r>
              <w:t>;</w:t>
            </w:r>
            <w:proofErr w:type="gramEnd"/>
          </w:p>
          <w:p w14:paraId="2BDB7FD3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DRB_ToAddMod</w:t>
            </w:r>
            <w:proofErr w:type="spellEnd"/>
            <w:r>
              <w:t xml:space="preserve"> </w:t>
            </w:r>
            <w:proofErr w:type="spellStart"/>
            <w:r>
              <w:t>v_DRB_</w:t>
            </w:r>
            <w:proofErr w:type="gramStart"/>
            <w:r>
              <w:t>ToAddMod</w:t>
            </w:r>
            <w:proofErr w:type="spellEnd"/>
            <w:r>
              <w:t>;</w:t>
            </w:r>
            <w:proofErr w:type="gramEnd"/>
          </w:p>
          <w:p w14:paraId="1EC39726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NR_RadioBearer_Type</w:t>
            </w:r>
            <w:proofErr w:type="spellEnd"/>
            <w:r>
              <w:t xml:space="preserve">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>;</w:t>
            </w:r>
            <w:proofErr w:type="gramEnd"/>
          </w:p>
          <w:p w14:paraId="508A49F2" w14:textId="77777777" w:rsidR="0047783B" w:rsidRDefault="0047783B" w:rsidP="0047783B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>;</w:t>
            </w:r>
            <w:proofErr w:type="gramEnd"/>
          </w:p>
          <w:p w14:paraId="6443AB25" w14:textId="77777777" w:rsidR="0047783B" w:rsidRDefault="0047783B" w:rsidP="0047783B">
            <w:r>
              <w:t xml:space="preserve">    var </w:t>
            </w:r>
            <w:proofErr w:type="spellStart"/>
            <w:r>
              <w:t>RLC_Config.am.ul_AM_RLC.t_</w:t>
            </w:r>
            <w:proofErr w:type="gramStart"/>
            <w:r>
              <w:t>PollRetransmit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_T_PollRetransmit</w:t>
            </w:r>
            <w:proofErr w:type="spellEnd"/>
            <w:r>
              <w:t xml:space="preserve"> := ms150;</w:t>
            </w:r>
          </w:p>
          <w:p w14:paraId="1309894E" w14:textId="77777777" w:rsidR="0047783B" w:rsidRDefault="0047783B" w:rsidP="0047783B">
            <w:r>
              <w:t xml:space="preserve">    var </w:t>
            </w:r>
            <w:proofErr w:type="spellStart"/>
            <w:r>
              <w:t>DRB_Identity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>;</w:t>
            </w:r>
            <w:proofErr w:type="gramEnd"/>
          </w:p>
          <w:p w14:paraId="6FE52729" w14:textId="77777777" w:rsidR="0047783B" w:rsidRDefault="0047783B" w:rsidP="0047783B">
            <w:r>
              <w:t xml:space="preserve">    var </w:t>
            </w:r>
            <w:proofErr w:type="spellStart"/>
            <w:r>
              <w:t>DL_t_Reassembly_Type</w:t>
            </w:r>
            <w:proofErr w:type="spellEnd"/>
            <w:r>
              <w:t xml:space="preserve">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>;</w:t>
            </w:r>
            <w:proofErr w:type="gramEnd"/>
          </w:p>
          <w:p w14:paraId="451C4814" w14:textId="77777777" w:rsidR="0047783B" w:rsidRDefault="0047783B" w:rsidP="0047783B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9060E97" w14:textId="77777777" w:rsidR="0047783B" w:rsidRDefault="0047783B" w:rsidP="0047783B"/>
          <w:p w14:paraId="286AA334" w14:textId="77777777" w:rsidR="0047783B" w:rsidRDefault="0047783B" w:rsidP="0047783B">
            <w:r>
              <w:t xml:space="preserve">    // System information combination NR-2/NR-4 as defined in TS 38.508-1 [4] clause 4.4.3.1.3 is used for both NR Cells</w:t>
            </w:r>
          </w:p>
          <w:p w14:paraId="1E03CE65" w14:textId="77777777" w:rsidR="0047783B" w:rsidRDefault="0047783B" w:rsidP="0047783B">
            <w:r>
              <w:t xml:space="preserve">    f_NR5GC_Init(</w:t>
            </w:r>
            <w:proofErr w:type="spellStart"/>
            <w:r>
              <w:t>p_NR_SysinfoCombination</w:t>
            </w:r>
            <w:proofErr w:type="spellEnd"/>
            <w:proofErr w:type="gramStart"/>
            <w:r>
              <w:t>);</w:t>
            </w:r>
            <w:proofErr w:type="gramEnd"/>
          </w:p>
          <w:p w14:paraId="1311BDA1" w14:textId="77777777" w:rsidR="0047783B" w:rsidRDefault="0047783B" w:rsidP="0047783B">
            <w:r>
              <w:t xml:space="preserve">        </w:t>
            </w:r>
          </w:p>
          <w:p w14:paraId="2AA48129" w14:textId="77777777" w:rsidR="0047783B" w:rsidRDefault="0047783B" w:rsidP="0047783B">
            <w:r>
              <w:t xml:space="preserve">    // NR Cell 1 is the Serving </w:t>
            </w:r>
            <w:proofErr w:type="gramStart"/>
            <w:r>
              <w:t>cell</w:t>
            </w:r>
            <w:proofErr w:type="gramEnd"/>
            <w:r>
              <w:t xml:space="preserve"> and the power level is configured to "Serving Cell" defined in TS 38.508-1 [4] Table 6.2.2.1-3.</w:t>
            </w:r>
          </w:p>
          <w:p w14:paraId="03FBDA2A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//f_NR_SetCellPower(nr_Cell</w:t>
            </w:r>
            <w:proofErr w:type="gramStart"/>
            <w:r w:rsidRPr="00E322E7">
              <w:rPr>
                <w:highlight w:val="yellow"/>
              </w:rPr>
              <w:t>1,tsc</w:t>
            </w:r>
            <w:proofErr w:type="gramEnd"/>
            <w:r w:rsidRPr="00E322E7">
              <w:rPr>
                <w:highlight w:val="yellow"/>
              </w:rPr>
              <w:t>_NR_ServingCellSSS_EPRE_FR1,tsc_NR_ServingCellSSS_EPRE_FR2);</w:t>
            </w:r>
          </w:p>
          <w:p w14:paraId="6FED2FAF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(nr_Cell1</w:t>
            </w:r>
            <w:proofErr w:type="gramStart"/>
            <w:r>
              <w:t>);</w:t>
            </w:r>
            <w:proofErr w:type="gramEnd"/>
          </w:p>
          <w:p w14:paraId="794B2FC7" w14:textId="77777777" w:rsidR="0047783B" w:rsidRDefault="0047783B" w:rsidP="0047783B">
            <w:r>
              <w:t xml:space="preserve">    // NR Cell 2/3 is the Suitable neighbour intra/inter-frequency </w:t>
            </w:r>
            <w:proofErr w:type="gramStart"/>
            <w:r>
              <w:t>cell</w:t>
            </w:r>
            <w:proofErr w:type="gramEnd"/>
            <w:r>
              <w:t xml:space="preserve"> and the power level is configured to "Suitable neighbour intra/inter-frequency cell" defined in TS 38.508-1 [4] Table 6.2.2.1</w:t>
            </w:r>
          </w:p>
          <w:p w14:paraId="5474D203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//f_NR_SetCellPower(v_NR_</w:t>
            </w:r>
            <w:proofErr w:type="gramStart"/>
            <w:r w:rsidRPr="00E322E7">
              <w:rPr>
                <w:highlight w:val="yellow"/>
              </w:rPr>
              <w:t>NeighbourCellId,p</w:t>
            </w:r>
            <w:proofErr w:type="gramEnd"/>
            <w:r w:rsidRPr="00E322E7">
              <w:rPr>
                <w:highlight w:val="yellow"/>
              </w:rPr>
              <w:t>_NR_SuitableFreqCellSSS_EPRE_FR1,p_NR_SuitableFreqCellSSS_EPRE_FR2);</w:t>
            </w:r>
          </w:p>
          <w:p w14:paraId="20A9AC83" w14:textId="77777777" w:rsidR="0047783B" w:rsidRDefault="0047783B" w:rsidP="0047783B">
            <w:r>
              <w:t xml:space="preserve">    </w:t>
            </w:r>
            <w:proofErr w:type="spellStart"/>
            <w:r>
              <w:t>f_NR_CellConfig_Def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proofErr w:type="gramStart"/>
            <w:r>
              <w:t>);</w:t>
            </w:r>
            <w:proofErr w:type="gramEnd"/>
          </w:p>
          <w:p w14:paraId="284BD4E4" w14:textId="77777777" w:rsidR="0047783B" w:rsidRDefault="0047783B" w:rsidP="0047783B">
            <w:r>
              <w:t xml:space="preserve">   </w:t>
            </w:r>
          </w:p>
          <w:p w14:paraId="0032E442" w14:textId="77777777" w:rsidR="0047783B" w:rsidRDefault="0047783B" w:rsidP="0047783B">
            <w:r>
              <w:t xml:space="preserve">   // Get NR capabilities sent during EUTRA preamble</w:t>
            </w:r>
          </w:p>
          <w:p w14:paraId="3B6B58A5" w14:textId="795698BF" w:rsidR="0047783B" w:rsidRDefault="0047783B" w:rsidP="0047783B">
            <w:r>
              <w:t xml:space="preserve">    f_NR5GC_Preamble (nr_Cell1, STATE_IDLE_1A, </w:t>
            </w:r>
            <w:proofErr w:type="spellStart"/>
            <w:r w:rsidRPr="007918C0">
              <w:rPr>
                <w:highlight w:val="yellow"/>
              </w:rPr>
              <w:t>TESTMode</w:t>
            </w:r>
            <w:r w:rsidR="007918C0">
              <w:rPr>
                <w:highlight w:val="yellow"/>
              </w:rPr>
              <w:t>A</w:t>
            </w:r>
            <w:r w:rsidRPr="007918C0">
              <w:rPr>
                <w:highlight w:val="yellow"/>
              </w:rPr>
              <w:t>_ON</w:t>
            </w:r>
            <w:proofErr w:type="spellEnd"/>
            <w:proofErr w:type="gramStart"/>
            <w:r>
              <w:t>);</w:t>
            </w:r>
            <w:proofErr w:type="gramEnd"/>
          </w:p>
          <w:p w14:paraId="20349347" w14:textId="77777777" w:rsidR="0047783B" w:rsidRDefault="0047783B" w:rsidP="0047783B">
            <w:r>
              <w:t xml:space="preserve">    </w:t>
            </w:r>
            <w:r w:rsidRPr="00E322E7">
              <w:rPr>
                <w:highlight w:val="yellow"/>
              </w:rPr>
              <w:t>f_NR_SetCellPower(v_NR_</w:t>
            </w:r>
            <w:proofErr w:type="gramStart"/>
            <w:r w:rsidRPr="00E322E7">
              <w:rPr>
                <w:highlight w:val="yellow"/>
              </w:rPr>
              <w:t>NeighbourCellId,p</w:t>
            </w:r>
            <w:proofErr w:type="gramEnd"/>
            <w:r w:rsidRPr="00E322E7">
              <w:rPr>
                <w:highlight w:val="yellow"/>
              </w:rPr>
              <w:t>_NR_SuitableFreqCellSSS_EPRE_FR1,p_NR_SuitableFreqCellSSS_EPRE_FR2);</w:t>
            </w:r>
          </w:p>
          <w:p w14:paraId="1C02CAC9" w14:textId="77777777" w:rsidR="0047783B" w:rsidRDefault="0047783B" w:rsidP="0047783B">
            <w:r>
              <w:lastRenderedPageBreak/>
              <w:t xml:space="preserve">    //Set null cipher Algorithm</w:t>
            </w:r>
          </w:p>
          <w:p w14:paraId="322A3924" w14:textId="77777777" w:rsidR="0047783B" w:rsidRDefault="0047783B" w:rsidP="0047783B">
            <w:r>
              <w:t xml:space="preserve">    </w:t>
            </w:r>
            <w:proofErr w:type="spellStart"/>
            <w:r>
              <w:t>f_NR_AS_CipheringAlgorithm_Set</w:t>
            </w:r>
            <w:proofErr w:type="spellEnd"/>
            <w:r>
              <w:t>(nea0); // TL mode B loopback shall be maintained across handovers</w:t>
            </w:r>
          </w:p>
          <w:p w14:paraId="18DEF5CB" w14:textId="77777777" w:rsidR="0047783B" w:rsidRDefault="0047783B" w:rsidP="0047783B"/>
          <w:p w14:paraId="3C882CCF" w14:textId="77777777" w:rsidR="0047783B" w:rsidRDefault="0047783B" w:rsidP="0047783B">
            <w:r>
              <w:t xml:space="preserve">    //Retrieve DRB Id of the first PDU session</w:t>
            </w:r>
          </w:p>
          <w:p w14:paraId="4F2BE6A7" w14:textId="77777777" w:rsidR="0047783B" w:rsidRDefault="0047783B" w:rsidP="0047783B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DRBId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f_NR_GetDefaultDRB_ForFirstPDUSession</w:t>
            </w:r>
            <w:proofErr w:type="spellEnd"/>
            <w:r>
              <w:t>();</w:t>
            </w:r>
          </w:p>
          <w:p w14:paraId="623C6C42" w14:textId="77777777" w:rsidR="0047783B" w:rsidRDefault="0047783B" w:rsidP="0047783B"/>
          <w:p w14:paraId="431206C7" w14:textId="77777777" w:rsidR="0047783B" w:rsidRDefault="0047783B" w:rsidP="0047783B">
            <w:r>
              <w:t xml:space="preserve">    </w:t>
            </w:r>
            <w:proofErr w:type="spellStart"/>
            <w:r>
              <w:t>v_T_</w:t>
            </w:r>
            <w:proofErr w:type="gramStart"/>
            <w:r>
              <w:t>Reassembly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f_NR_DL_AM_T_Reassembly</w:t>
            </w:r>
            <w:proofErr w:type="spellEnd"/>
            <w:r>
              <w:t>(f_NR_CellInfo_GetIsFR1(nr_Cell1));</w:t>
            </w:r>
          </w:p>
          <w:p w14:paraId="259AE23A" w14:textId="77777777" w:rsidR="0047783B" w:rsidRDefault="0047783B" w:rsidP="0047783B">
            <w:r>
              <w:t xml:space="preserve">    </w:t>
            </w:r>
            <w:proofErr w:type="spellStart"/>
            <w:r>
              <w:t>v_RLC_</w:t>
            </w:r>
            <w:proofErr w:type="gramStart"/>
            <w:r>
              <w:t>BearerConfigList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f_NR_ReconfigureRLC_AM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 xml:space="preserve">, -, </w:t>
            </w:r>
            <w:proofErr w:type="spellStart"/>
            <w:r>
              <w:t>v_T_PollRetransmit</w:t>
            </w:r>
            <w:proofErr w:type="spellEnd"/>
            <w:r>
              <w:t xml:space="preserve">, -, -, -, -, </w:t>
            </w:r>
            <w:proofErr w:type="spellStart"/>
            <w:r>
              <w:t>v_T_Reassembly</w:t>
            </w:r>
            <w:proofErr w:type="spellEnd"/>
            <w:r>
              <w:t>);</w:t>
            </w:r>
          </w:p>
          <w:p w14:paraId="41E58E0E" w14:textId="77777777" w:rsidR="0047783B" w:rsidRDefault="0047783B" w:rsidP="0047783B">
            <w:r>
              <w:t xml:space="preserve">      </w:t>
            </w:r>
          </w:p>
          <w:p w14:paraId="1E8797C3" w14:textId="77777777" w:rsidR="0047783B" w:rsidRDefault="0047783B" w:rsidP="0047783B">
            <w:r>
              <w:t xml:space="preserve">    </w:t>
            </w:r>
            <w:proofErr w:type="spellStart"/>
            <w:r>
              <w:t>v_SS_Drb_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f_NR_GetRadioBearerConfig_FullAM</w:t>
            </w:r>
            <w:proofErr w:type="spellEnd"/>
            <w:r>
              <w:t>(nr_Cell1,</w:t>
            </w:r>
          </w:p>
          <w:p w14:paraId="52D5E42A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729EEE4E" w14:textId="77777777" w:rsidR="0047783B" w:rsidRDefault="0047783B" w:rsidP="0047783B">
            <w:r>
              <w:t xml:space="preserve">                                                        -,</w:t>
            </w:r>
          </w:p>
          <w:p w14:paraId="56291860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cs_NR_PDCP_RbConfig_TransparentMode</w:t>
            </w:r>
            <w:proofErr w:type="spellEnd"/>
            <w:r>
              <w:t>,</w:t>
            </w:r>
          </w:p>
          <w:p w14:paraId="01990667" w14:textId="77777777" w:rsidR="0047783B" w:rsidRDefault="0047783B" w:rsidP="0047783B">
            <w:r>
              <w:t xml:space="preserve">                                                        -,</w:t>
            </w:r>
          </w:p>
          <w:p w14:paraId="669743A1" w14:textId="77777777" w:rsidR="0047783B" w:rsidRDefault="0047783B" w:rsidP="0047783B">
            <w:r>
              <w:t xml:space="preserve">                                                        </w:t>
            </w:r>
            <w:proofErr w:type="spellStart"/>
            <w:r>
              <w:t>cs_SDAP_Configuration_None</w:t>
            </w:r>
            <w:proofErr w:type="spellEnd"/>
            <w:proofErr w:type="gramStart"/>
            <w:r>
              <w:t>);</w:t>
            </w:r>
            <w:proofErr w:type="gramEnd"/>
          </w:p>
          <w:p w14:paraId="540A69C1" w14:textId="77777777" w:rsidR="0047783B" w:rsidRDefault="0047783B" w:rsidP="0047783B">
            <w:r>
              <w:t xml:space="preserve">                                                   </w:t>
            </w:r>
          </w:p>
          <w:p w14:paraId="2E87F67E" w14:textId="77777777" w:rsidR="0047783B" w:rsidRDefault="0047783B" w:rsidP="0047783B">
            <w:r>
              <w:t xml:space="preserve">    </w:t>
            </w:r>
            <w:proofErr w:type="spellStart"/>
            <w:r>
              <w:t>v_DRB_</w:t>
            </w:r>
            <w:proofErr w:type="gramStart"/>
            <w:r>
              <w:t>ToAddMod</w:t>
            </w:r>
            <w:proofErr w:type="spellEnd"/>
            <w:r>
              <w:t xml:space="preserve"> :</w:t>
            </w:r>
            <w:proofErr w:type="gramEnd"/>
            <w:r>
              <w:t>= cs_38508_NRDRB_ToAddMod((</w:t>
            </w:r>
            <w:proofErr w:type="spellStart"/>
            <w:r>
              <w:t>f_NR_GetSDAP_InDRBList</w:t>
            </w:r>
            <w:proofErr w:type="spellEnd"/>
            <w:r>
              <w:t>(</w:t>
            </w:r>
            <w:proofErr w:type="spellStart"/>
            <w:r>
              <w:t>v_DRBId</w:t>
            </w:r>
            <w:proofErr w:type="spellEnd"/>
            <w:r>
              <w:t>)),</w:t>
            </w:r>
          </w:p>
          <w:p w14:paraId="31081066" w14:textId="77777777" w:rsidR="0047783B" w:rsidRDefault="0047783B" w:rsidP="0047783B">
            <w:r>
              <w:t xml:space="preserve">                                              </w:t>
            </w:r>
            <w:proofErr w:type="spellStart"/>
            <w:r>
              <w:t>v_DRBId</w:t>
            </w:r>
            <w:proofErr w:type="spellEnd"/>
            <w:r>
              <w:t>,</w:t>
            </w:r>
          </w:p>
          <w:p w14:paraId="1D69DD9E" w14:textId="77777777" w:rsidR="0047783B" w:rsidRDefault="0047783B" w:rsidP="0047783B">
            <w:r>
              <w:t xml:space="preserve">                                              cs_38508_PDCP_Config</w:t>
            </w:r>
            <w:proofErr w:type="gramStart"/>
            <w:r>
              <w:t>);</w:t>
            </w:r>
            <w:proofErr w:type="gramEnd"/>
          </w:p>
          <w:p w14:paraId="0167B199" w14:textId="77777777" w:rsidR="0047783B" w:rsidRDefault="0047783B" w:rsidP="0047783B"/>
          <w:p w14:paraId="0214DABB" w14:textId="77777777" w:rsidR="0047783B" w:rsidRDefault="0047783B" w:rsidP="0047783B">
            <w:r>
              <w:t xml:space="preserve">    f_NR5GC_RRC_ConnectedState3N_</w:t>
            </w:r>
            <w:proofErr w:type="gramStart"/>
            <w:r>
              <w:t>Def(</w:t>
            </w:r>
            <w:proofErr w:type="gramEnd"/>
            <w:r>
              <w:t>nr_Cell1,</w:t>
            </w:r>
          </w:p>
          <w:p w14:paraId="7517E87C" w14:textId="6D19A31F" w:rsidR="0047783B" w:rsidRDefault="0047783B" w:rsidP="0047783B">
            <w:r>
              <w:t xml:space="preserve">                                     </w:t>
            </w:r>
            <w:proofErr w:type="spellStart"/>
            <w:r w:rsidRPr="00CA4045">
              <w:rPr>
                <w:highlight w:val="yellow"/>
              </w:rPr>
              <w:t>TEST_LOOPMode</w:t>
            </w:r>
            <w:r w:rsidR="00CA4045" w:rsidRPr="00CA4045">
              <w:rPr>
                <w:highlight w:val="yellow"/>
              </w:rPr>
              <w:t>A</w:t>
            </w:r>
            <w:r w:rsidRPr="00CA4045">
              <w:rPr>
                <w:highlight w:val="yellow"/>
              </w:rPr>
              <w:t>_ON</w:t>
            </w:r>
            <w:proofErr w:type="spellEnd"/>
            <w:r>
              <w:t>, // TL mode B loop is closed with 00 delay</w:t>
            </w:r>
          </w:p>
          <w:p w14:paraId="313EDD5C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cs_UE_TestLoopModeA_NR_LB_Setup_NoScaling</w:t>
            </w:r>
            <w:proofErr w:type="spellEnd"/>
            <w:r>
              <w:t>,</w:t>
            </w:r>
          </w:p>
          <w:p w14:paraId="53BEEAC3" w14:textId="77777777" w:rsidR="0047783B" w:rsidRDefault="0047783B" w:rsidP="0047783B">
            <w:r>
              <w:t xml:space="preserve">                                     -, // TL mode B loop is closed with 00 delay</w:t>
            </w:r>
          </w:p>
          <w:p w14:paraId="5E411A99" w14:textId="77777777" w:rsidR="0047783B" w:rsidRDefault="0047783B" w:rsidP="0047783B">
            <w:r>
              <w:t xml:space="preserve">                                     </w:t>
            </w:r>
            <w:proofErr w:type="spellStart"/>
            <w:r>
              <w:t>v_RLC_BearerConfigList</w:t>
            </w:r>
            <w:proofErr w:type="spellEnd"/>
            <w:r>
              <w:t>,</w:t>
            </w:r>
          </w:p>
          <w:p w14:paraId="02A63EAC" w14:textId="77777777" w:rsidR="0047783B" w:rsidRDefault="0047783B" w:rsidP="0047783B">
            <w:r>
              <w:t xml:space="preserve">                                     -,</w:t>
            </w:r>
          </w:p>
          <w:p w14:paraId="3EBEECDB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v_DRB_ToAddMod</w:t>
            </w:r>
            <w:proofErr w:type="spellEnd"/>
            <w:r>
              <w:t>},</w:t>
            </w:r>
          </w:p>
          <w:p w14:paraId="3D915305" w14:textId="77777777" w:rsidR="0047783B" w:rsidRDefault="0047783B" w:rsidP="0047783B">
            <w:r>
              <w:t xml:space="preserve">                                     {</w:t>
            </w:r>
            <w:proofErr w:type="spellStart"/>
            <w:r>
              <w:t>v_SS_Drb_Config</w:t>
            </w:r>
            <w:proofErr w:type="spellEnd"/>
            <w:r>
              <w:t>}</w:t>
            </w:r>
            <w:proofErr w:type="gramStart"/>
            <w:r>
              <w:t>);</w:t>
            </w:r>
            <w:proofErr w:type="gramEnd"/>
          </w:p>
          <w:p w14:paraId="0B2ABFE9" w14:textId="77777777" w:rsidR="0047783B" w:rsidRDefault="0047783B" w:rsidP="0047783B">
            <w:r>
              <w:t xml:space="preserve">  </w:t>
            </w:r>
          </w:p>
          <w:p w14:paraId="02110000" w14:textId="77777777" w:rsidR="0047783B" w:rsidRDefault="0047783B" w:rsidP="0047783B">
            <w:r>
              <w:t xml:space="preserve">    //Initialize PDCP Parameters incl. DRB Id</w:t>
            </w:r>
          </w:p>
          <w:p w14:paraId="6139B5DF" w14:textId="77777777" w:rsidR="0047783B" w:rsidRDefault="0047783B" w:rsidP="0047783B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Init</w:t>
            </w:r>
            <w:proofErr w:type="spellEnd"/>
            <w:r>
              <w:t>(</w:t>
            </w:r>
            <w:proofErr w:type="spellStart"/>
            <w:proofErr w:type="gramEnd"/>
            <w:r>
              <w:t>v_NR_PDCP_State</w:t>
            </w:r>
            <w:proofErr w:type="spellEnd"/>
            <w:r>
              <w:t xml:space="preserve">, PDCP_SNLength18, </w:t>
            </w:r>
            <w:proofErr w:type="spellStart"/>
            <w:r>
              <w:t>v_DRBId</w:t>
            </w:r>
            <w:proofErr w:type="spellEnd"/>
            <w:r>
              <w:t>); // used for nr_cell1 only</w:t>
            </w:r>
          </w:p>
          <w:p w14:paraId="7E031CDA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(true</w:t>
            </w:r>
            <w:proofErr w:type="gramStart"/>
            <w:r>
              <w:t>);</w:t>
            </w:r>
            <w:proofErr w:type="gramEnd"/>
          </w:p>
          <w:p w14:paraId="5876DD2A" w14:textId="77777777" w:rsidR="0047783B" w:rsidRDefault="0047783B" w:rsidP="0047783B">
            <w:r>
              <w:t xml:space="preserve">    fl_TC_7_1_3_4_3and4_NR5GC_</w:t>
            </w:r>
            <w:proofErr w:type="gramStart"/>
            <w:r>
              <w:t>TestBody(</w:t>
            </w:r>
            <w:proofErr w:type="spellStart"/>
            <w:proofErr w:type="gramEnd"/>
            <w:r>
              <w:t>v_NR_PDCP_State</w:t>
            </w:r>
            <w:proofErr w:type="spellEnd"/>
            <w:r>
              <w:t xml:space="preserve">, </w:t>
            </w:r>
            <w:proofErr w:type="spellStart"/>
            <w:r>
              <w:t>v_NR_NeighbourCellId</w:t>
            </w:r>
            <w:proofErr w:type="spellEnd"/>
            <w:r>
              <w:t>);</w:t>
            </w:r>
          </w:p>
          <w:p w14:paraId="630F8BC4" w14:textId="77777777" w:rsidR="0047783B" w:rsidRDefault="0047783B" w:rsidP="0047783B">
            <w:r>
              <w:t xml:space="preserve">    </w:t>
            </w:r>
            <w:proofErr w:type="spellStart"/>
            <w:r>
              <w:t>f_NR_TestBody_Set</w:t>
            </w:r>
            <w:proofErr w:type="spellEnd"/>
            <w:r>
              <w:t>(false</w:t>
            </w:r>
            <w:proofErr w:type="gramStart"/>
            <w:r>
              <w:t>);</w:t>
            </w:r>
            <w:proofErr w:type="gramEnd"/>
          </w:p>
          <w:p w14:paraId="6671D38A" w14:textId="77777777" w:rsidR="0047783B" w:rsidRDefault="0047783B" w:rsidP="0047783B">
            <w:r>
              <w:lastRenderedPageBreak/>
              <w:t xml:space="preserve">    </w:t>
            </w:r>
          </w:p>
          <w:p w14:paraId="37CD4035" w14:textId="77777777" w:rsidR="0047783B" w:rsidRDefault="0047783B" w:rsidP="0047783B">
            <w:r>
              <w:t xml:space="preserve">    f_NR5GC_OpenUE_TestLoopMode_Deactivate_TestMode(v_NR_NeighbourCellId</w:t>
            </w:r>
            <w:proofErr w:type="gramStart"/>
            <w:r>
              <w:t>);</w:t>
            </w:r>
            <w:proofErr w:type="gramEnd"/>
          </w:p>
          <w:p w14:paraId="5824FA62" w14:textId="77777777" w:rsidR="0047783B" w:rsidRDefault="0047783B" w:rsidP="0047783B">
            <w:r>
              <w:t xml:space="preserve">    </w:t>
            </w:r>
          </w:p>
          <w:p w14:paraId="1DA6663C" w14:textId="77777777" w:rsidR="0047783B" w:rsidRDefault="0047783B" w:rsidP="0047783B">
            <w:r>
              <w:t xml:space="preserve">    //</w:t>
            </w:r>
            <w:proofErr w:type="spellStart"/>
            <w:r>
              <w:t>Postamble</w:t>
            </w:r>
            <w:proofErr w:type="spellEnd"/>
          </w:p>
          <w:p w14:paraId="13ACBD1A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Postamble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STATE_CONNECTED_3A);</w:t>
            </w:r>
          </w:p>
          <w:p w14:paraId="64DF55DA" w14:textId="77777777" w:rsidR="0047783B" w:rsidRDefault="0047783B" w:rsidP="0047783B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ReleaseAllCells</w:t>
            </w:r>
            <w:proofErr w:type="spellEnd"/>
            <w:r>
              <w:t>(</w:t>
            </w:r>
            <w:proofErr w:type="gramEnd"/>
            <w:r>
              <w:t>);</w:t>
            </w:r>
          </w:p>
          <w:p w14:paraId="4C11665C" w14:textId="66ED6A01" w:rsidR="00574BDF" w:rsidRDefault="0047783B" w:rsidP="0047783B">
            <w:r>
              <w:t xml:space="preserve">  }</w:t>
            </w:r>
          </w:p>
        </w:tc>
      </w:tr>
    </w:tbl>
    <w:p w14:paraId="6D8D7903" w14:textId="586F0E33" w:rsidR="00FC2058" w:rsidRDefault="00FC2058" w:rsidP="00FC2058"/>
    <w:p w14:paraId="5ED93D01" w14:textId="77777777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>
        <w:rPr>
          <w:b/>
          <w:lang w:val="en-US"/>
        </w:rPr>
        <w:t>2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162FCD05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062D19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CFAD7" w14:textId="72EC84CB" w:rsidR="0047783B" w:rsidRDefault="005165A2" w:rsidP="005F2D79">
            <w:pPr>
              <w:spacing w:after="0"/>
            </w:pPr>
            <w:r w:rsidRPr="005165A2">
              <w:t>fl_TC_7_1_3_4_3and4_NR5GC_</w:t>
            </w:r>
            <w:proofErr w:type="gramStart"/>
            <w:r w:rsidRPr="005165A2">
              <w:t>TestBody</w:t>
            </w:r>
            <w:r w:rsidR="0047783B">
              <w:t>(</w:t>
            </w:r>
            <w:proofErr w:type="gramEnd"/>
            <w:r w:rsidR="0047783B">
              <w:t>)</w:t>
            </w:r>
          </w:p>
        </w:tc>
      </w:tr>
      <w:tr w:rsidR="0047783B" w14:paraId="3FA4BFBC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8F429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0F1B0" w14:textId="7BE2665E" w:rsidR="002B069A" w:rsidRPr="00C00466" w:rsidRDefault="00E401DB" w:rsidP="00E401DB">
            <w:pPr>
              <w:pStyle w:val="ListParagraph"/>
              <w:numPr>
                <w:ilvl w:val="0"/>
                <w:numId w:val="2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At step 4, HO will be performed with dedicated RACH configuration as per </w:t>
            </w:r>
            <w:proofErr w:type="spellStart"/>
            <w:r>
              <w:rPr>
                <w:rFonts w:ascii="Arial" w:hAnsi="Arial" w:cs="Arial"/>
              </w:rPr>
              <w:t>RRCReconfiguration</w:t>
            </w:r>
            <w:proofErr w:type="spellEnd"/>
            <w:r>
              <w:rPr>
                <w:rFonts w:ascii="Arial" w:hAnsi="Arial" w:cs="Arial"/>
              </w:rPr>
              <w:t xml:space="preserve"> message for DAPS HO so SS should be configured with same.</w:t>
            </w:r>
          </w:p>
        </w:tc>
      </w:tr>
      <w:tr w:rsidR="0047783B" w14:paraId="5725937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C5E1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226D" w14:textId="7CADEE31" w:rsidR="0047783B" w:rsidRPr="003D4E6C" w:rsidRDefault="0005079B" w:rsidP="005F2D79">
            <w:pPr>
              <w:pStyle w:val="CRCoverPage"/>
              <w:numPr>
                <w:ilvl w:val="0"/>
                <w:numId w:val="21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Added Dedicated </w:t>
            </w:r>
            <w:proofErr w:type="spellStart"/>
            <w:r>
              <w:rPr>
                <w:rFonts w:cs="Arial"/>
              </w:rPr>
              <w:t>rach</w:t>
            </w:r>
            <w:proofErr w:type="spellEnd"/>
            <w:r>
              <w:rPr>
                <w:rFonts w:cs="Arial"/>
              </w:rPr>
              <w:t xml:space="preserve"> configuration template on f</w:t>
            </w:r>
            <w:r>
              <w:t>_NR5GC_DAPS_HO_RACHProcedure</w:t>
            </w:r>
            <w:r w:rsidR="0047783B">
              <w:rPr>
                <w:rFonts w:cs="Arial"/>
              </w:rPr>
              <w:t>.</w:t>
            </w:r>
          </w:p>
        </w:tc>
      </w:tr>
      <w:tr w:rsidR="0047783B" w14:paraId="1E8A65F6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78E0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9328" w14:textId="3433635C" w:rsidR="0047783B" w:rsidRDefault="005776E2" w:rsidP="005F2D79">
            <w:pPr>
              <w:spacing w:after="0"/>
              <w:rPr>
                <w:rFonts w:ascii="Arial" w:hAnsi="Arial" w:cs="Arial"/>
              </w:rPr>
            </w:pPr>
            <w:r w:rsidRPr="005776E2">
              <w:rPr>
                <w:rFonts w:ascii="Arial" w:hAnsi="Arial" w:cs="Arial"/>
              </w:rPr>
              <w:t>PDCP_NR5GC</w:t>
            </w:r>
          </w:p>
        </w:tc>
      </w:tr>
      <w:tr w:rsidR="0047783B" w14:paraId="1EC1DCAA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64EBB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736E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0E3B27B3" w14:textId="77777777" w:rsidR="0047783B" w:rsidRDefault="0047783B" w:rsidP="0047783B"/>
    <w:p w14:paraId="0E6EAB83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5385A188" w14:textId="77777777" w:rsidTr="008B0222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8FBC8" w14:textId="77777777" w:rsidR="000105E6" w:rsidRDefault="000105E6" w:rsidP="000105E6">
            <w:r>
              <w:t xml:space="preserve">  function fl_TC_7_1_3_4_3and4_NR5GC_</w:t>
            </w:r>
            <w:proofErr w:type="gramStart"/>
            <w:r>
              <w:t>TestBody(</w:t>
            </w:r>
            <w:proofErr w:type="spellStart"/>
            <w:proofErr w:type="gramEnd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034009E4" w14:textId="77777777" w:rsidR="000105E6" w:rsidRDefault="000105E6" w:rsidP="000105E6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4AC82853" w14:textId="77777777" w:rsidR="000105E6" w:rsidRDefault="000105E6" w:rsidP="000105E6">
            <w:r>
              <w:t xml:space="preserve">  {</w:t>
            </w:r>
          </w:p>
          <w:p w14:paraId="7BBFD058" w14:textId="77777777" w:rsidR="000105E6" w:rsidRDefault="000105E6" w:rsidP="000105E6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IPData</w:t>
            </w:r>
            <w:proofErr w:type="spellEnd"/>
            <w:r>
              <w:t xml:space="preserve"> :</w:t>
            </w:r>
            <w:proofErr w:type="gramEnd"/>
            <w:r>
              <w:t>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08A8A8CC" w14:textId="77777777" w:rsidR="000105E6" w:rsidRDefault="000105E6" w:rsidP="000105E6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</w:t>
            </w:r>
            <w:proofErr w:type="gramStart"/>
            <w:r>
              <w:t>1 :</w:t>
            </w:r>
            <w:proofErr w:type="gramEnd"/>
            <w:r>
              <w:t>= f_NR_CellInfo_GetIsFR1(nr_Cell1);</w:t>
            </w:r>
          </w:p>
          <w:p w14:paraId="49605215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0F39BD68" w14:textId="77777777" w:rsidR="000105E6" w:rsidRDefault="000105E6" w:rsidP="000105E6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Timing2;</w:t>
            </w:r>
            <w:proofErr w:type="gramEnd"/>
          </w:p>
          <w:p w14:paraId="35240717" w14:textId="77777777" w:rsidR="000105E6" w:rsidRDefault="000105E6" w:rsidP="000105E6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>;</w:t>
            </w:r>
            <w:proofErr w:type="gramEnd"/>
          </w:p>
          <w:p w14:paraId="4230BBB2" w14:textId="77777777" w:rsidR="000105E6" w:rsidRDefault="000105E6" w:rsidP="000105E6">
            <w:r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629D7A4C" w14:textId="77777777" w:rsidR="000105E6" w:rsidRDefault="000105E6" w:rsidP="000105E6">
            <w:r>
              <w:t xml:space="preserve">    </w:t>
            </w:r>
          </w:p>
          <w:p w14:paraId="4E699F42" w14:textId="77777777" w:rsidR="000105E6" w:rsidRDefault="000105E6" w:rsidP="000105E6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0F8529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F745C18" w14:textId="77777777" w:rsidR="000105E6" w:rsidRDefault="000105E6" w:rsidP="000105E6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2DFDFBA2" w14:textId="77777777" w:rsidR="000105E6" w:rsidRDefault="000105E6" w:rsidP="000105E6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03AB3386" w14:textId="77777777" w:rsidR="000105E6" w:rsidRDefault="000105E6" w:rsidP="000105E6">
            <w:r>
              <w:t xml:space="preserve">    f_NR5GC_DAPS_HO_RRCReconfiguration_SSConfig_</w:t>
            </w:r>
            <w:proofErr w:type="gramStart"/>
            <w:r>
              <w:t>PDCP(</w:t>
            </w:r>
            <w:proofErr w:type="gramEnd"/>
            <w:r>
              <w:t xml:space="preserve">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59E43B99" w14:textId="77777777" w:rsidR="000105E6" w:rsidRDefault="000105E6" w:rsidP="000105E6"/>
          <w:p w14:paraId="23CF44F6" w14:textId="77777777" w:rsidR="000105E6" w:rsidRDefault="000105E6" w:rsidP="000105E6">
            <w:r>
              <w:t xml:space="preserve">    // EXCEPTION: In parallel with step 2-3, parallel behaviour defined in table 7.1.3.4.3.3.2-2 is executed repeatedly.</w:t>
            </w:r>
          </w:p>
          <w:p w14:paraId="619545D1" w14:textId="77777777" w:rsidR="000105E6" w:rsidRDefault="000105E6" w:rsidP="000105E6"/>
          <w:p w14:paraId="36A44276" w14:textId="77777777" w:rsidR="000105E6" w:rsidRDefault="000105E6" w:rsidP="000105E6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696730C" w14:textId="77777777" w:rsidR="000105E6" w:rsidRDefault="000105E6" w:rsidP="000105E6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64C86674" w14:textId="77777777" w:rsidR="000105E6" w:rsidRDefault="000105E6" w:rsidP="000105E6">
            <w:r>
              <w:t xml:space="preserve">    // Step 6 in R5w210214r1</w:t>
            </w:r>
          </w:p>
          <w:p w14:paraId="770F5AD6" w14:textId="77777777" w:rsidR="000105E6" w:rsidRDefault="000105E6" w:rsidP="000105E6">
            <w:r>
              <w:t xml:space="preserve">    </w:t>
            </w:r>
            <w:r w:rsidRPr="00774C61">
              <w:t>v_Timing</w:t>
            </w:r>
            <w:proofErr w:type="gramStart"/>
            <w:r w:rsidRPr="00774C61">
              <w:t>2 :</w:t>
            </w:r>
            <w:proofErr w:type="gramEnd"/>
            <w:r w:rsidRPr="00774C61">
              <w:t xml:space="preserve">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Pr="0005079B">
              <w:t>10</w:t>
            </w:r>
            <w:r w:rsidRPr="00774C61">
              <w:t>);</w:t>
            </w:r>
          </w:p>
          <w:p w14:paraId="231CB6C2" w14:textId="77777777" w:rsidR="000105E6" w:rsidRDefault="000105E6" w:rsidP="000105E6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Send</w:t>
            </w:r>
            <w:proofErr w:type="spellEnd"/>
            <w:r>
              <w:t>(</w:t>
            </w:r>
            <w:proofErr w:type="spellStart"/>
            <w:proofErr w:type="gramEnd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1F9C036D" w14:textId="77777777" w:rsidR="000105E6" w:rsidRDefault="000105E6" w:rsidP="000105E6"/>
          <w:p w14:paraId="3F3C22FF" w14:textId="77777777" w:rsidR="000105E6" w:rsidRDefault="000105E6" w:rsidP="000105E6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1176589" w14:textId="77777777" w:rsidR="000105E6" w:rsidRDefault="000105E6" w:rsidP="000105E6">
            <w:r>
              <w:t xml:space="preserve">    // The SS stops sending RLC acknowledgements.</w:t>
            </w:r>
          </w:p>
          <w:p w14:paraId="799EE486" w14:textId="77777777" w:rsidR="000105E6" w:rsidRDefault="000105E6" w:rsidP="000105E6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gramEnd"/>
            <w:r>
              <w:t xml:space="preserve">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5FB1EBE1" w14:textId="77777777" w:rsidR="000105E6" w:rsidRDefault="000105E6" w:rsidP="000105E6"/>
          <w:p w14:paraId="47B2FE37" w14:textId="77777777" w:rsidR="000105E6" w:rsidRDefault="000105E6" w:rsidP="000105E6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8CF57E7" w14:textId="77777777" w:rsidR="000105E6" w:rsidRDefault="000105E6" w:rsidP="000105E6">
            <w:r>
              <w:t xml:space="preserve">    // Check: Does the UE loop back the IP packet received at step 2 in NR Cell 1?</w:t>
            </w:r>
          </w:p>
          <w:p w14:paraId="056BFD2E" w14:textId="77777777" w:rsidR="000105E6" w:rsidRDefault="000105E6" w:rsidP="000105E6">
            <w:r>
              <w:t xml:space="preserve">    // Step 7 in R5w210214r1</w:t>
            </w:r>
          </w:p>
          <w:p w14:paraId="1ADC9366" w14:textId="77777777" w:rsidR="000105E6" w:rsidRDefault="000105E6" w:rsidP="000105E6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Recv</w:t>
            </w:r>
            <w:proofErr w:type="spellEnd"/>
            <w:r>
              <w:t>(</w:t>
            </w:r>
            <w:proofErr w:type="spellStart"/>
            <w:proofErr w:type="gramEnd"/>
            <w:r>
              <w:t>p_NR_PDCP_State</w:t>
            </w:r>
            <w:proofErr w:type="spellEnd"/>
            <w:r>
              <w:t>, nr_</w:t>
            </w:r>
            <w:r w:rsidRPr="00C708B9">
              <w:t xml:space="preserve">Cell1, </w:t>
            </w:r>
            <w:proofErr w:type="spellStart"/>
            <w:r w:rsidRPr="00C708B9">
              <w:t>v_IPData</w:t>
            </w:r>
            <w:proofErr w:type="spellEnd"/>
            <w:r w:rsidRPr="00C708B9">
              <w:t xml:space="preserve">, </w:t>
            </w:r>
            <w:proofErr w:type="spellStart"/>
            <w:r w:rsidRPr="00C708B9">
              <w:t>cr_</w:t>
            </w:r>
            <w:r>
              <w:t>RlcBearerRouting_NR</w:t>
            </w:r>
            <w:proofErr w:type="spellEnd"/>
            <w:r>
              <w:t>(nr_Cell1));</w:t>
            </w:r>
          </w:p>
          <w:p w14:paraId="1B0F60B0" w14:textId="77777777" w:rsidR="000105E6" w:rsidRDefault="000105E6" w:rsidP="000105E6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3");</w:t>
            </w:r>
          </w:p>
          <w:p w14:paraId="37FCEEFE" w14:textId="77777777" w:rsidR="000105E6" w:rsidRDefault="000105E6" w:rsidP="000105E6"/>
          <w:p w14:paraId="7D6962CE" w14:textId="77777777" w:rsidR="000105E6" w:rsidRDefault="000105E6" w:rsidP="000105E6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F00858D" w14:textId="77777777" w:rsidR="000105E6" w:rsidRDefault="000105E6" w:rsidP="000105E6">
            <w:r>
              <w:t xml:space="preserve">    // The SS transmits Random Access Response to respond to the latest preamble in NR Cell 2/3.</w:t>
            </w:r>
          </w:p>
          <w:p w14:paraId="621050DB" w14:textId="77777777" w:rsidR="000105E6" w:rsidRDefault="000105E6" w:rsidP="000105E6">
            <w:r>
              <w:t xml:space="preserve">    // Step 8 in R5w210214r</w:t>
            </w:r>
            <w:proofErr w:type="gramStart"/>
            <w:r>
              <w:t>1 ???</w:t>
            </w:r>
            <w:proofErr w:type="gramEnd"/>
          </w:p>
          <w:p w14:paraId="26FACB36" w14:textId="6A823FFA" w:rsidR="000105E6" w:rsidRDefault="000105E6" w:rsidP="000105E6">
            <w:r>
              <w:t xml:space="preserve">    f_NR5GC_DAPS_HO_</w:t>
            </w:r>
            <w:proofErr w:type="gramStart"/>
            <w:r>
              <w:t>RACHProcedure(</w:t>
            </w:r>
            <w:proofErr w:type="spellStart"/>
            <w:proofErr w:type="gramEnd"/>
            <w:r>
              <w:t>v_NR_NeighbourCellId</w:t>
            </w:r>
            <w:proofErr w:type="spellEnd"/>
            <w:r w:rsidR="00774C61" w:rsidRPr="00774C61">
              <w:rPr>
                <w:highlight w:val="yellow"/>
              </w:rPr>
              <w:t>/</w:t>
            </w:r>
            <w:r w:rsidR="00774C61">
              <w:rPr>
                <w:highlight w:val="yellow"/>
              </w:rPr>
              <w:t>*,</w:t>
            </w:r>
            <w:r w:rsidR="00774C61" w:rsidRPr="00774C61">
              <w:rPr>
                <w:highlight w:val="yellow"/>
              </w:rPr>
              <w:t>added here*/</w:t>
            </w:r>
            <w:r>
              <w:t>);</w:t>
            </w:r>
          </w:p>
          <w:p w14:paraId="7E528E6F" w14:textId="77777777" w:rsidR="000105E6" w:rsidRDefault="000105E6" w:rsidP="000105E6"/>
          <w:p w14:paraId="402F44E4" w14:textId="77777777" w:rsidR="000105E6" w:rsidRDefault="000105E6" w:rsidP="000105E6">
            <w:r>
              <w:t xml:space="preserve">    // Specify expected PDU which is to be received in step 6. Same SN as in step 3.</w:t>
            </w:r>
          </w:p>
          <w:p w14:paraId="7072AF60" w14:textId="77777777" w:rsidR="000105E6" w:rsidRDefault="000105E6" w:rsidP="000105E6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 w:rsidRPr="00C708B9">
              <w:t xml:space="preserve">, 0, </w:t>
            </w:r>
            <w:proofErr w:type="spellStart"/>
            <w:r w:rsidRPr="00C708B9">
              <w:t>v_IPData</w:t>
            </w:r>
            <w:proofErr w:type="spellEnd"/>
            <w:r w:rsidRPr="00C708B9">
              <w:t xml:space="preserve"> );</w:t>
            </w:r>
            <w:r>
              <w:t xml:space="preserve"> // SN to be received is 0</w:t>
            </w:r>
          </w:p>
          <w:p w14:paraId="7ABED9D3" w14:textId="77777777" w:rsidR="000105E6" w:rsidRDefault="000105E6" w:rsidP="000105E6"/>
          <w:p w14:paraId="06B77FD9" w14:textId="77777777" w:rsidR="000105E6" w:rsidRDefault="000105E6" w:rsidP="000105E6">
            <w:r>
              <w:t xml:space="preserve">    // EXCEPTION: Steps 5-7 can occur in any order.</w:t>
            </w:r>
          </w:p>
          <w:p w14:paraId="48B0559D" w14:textId="77777777" w:rsidR="000105E6" w:rsidRDefault="000105E6" w:rsidP="000105E6">
            <w:r>
              <w:t xml:space="preserve">    interleave {</w:t>
            </w:r>
          </w:p>
          <w:p w14:paraId="2FD14133" w14:textId="77777777" w:rsidR="000105E6" w:rsidRDefault="000105E6" w:rsidP="000105E6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9BF2137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469ECBD" w14:textId="77777777" w:rsidR="000105E6" w:rsidRDefault="000105E6" w:rsidP="000105E6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6EABB326" w14:textId="77777777" w:rsidR="000105E6" w:rsidRDefault="000105E6" w:rsidP="000105E6">
            <w:r>
              <w:lastRenderedPageBreak/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4C04A440" w14:textId="77777777" w:rsidR="000105E6" w:rsidRDefault="000105E6" w:rsidP="000105E6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1E175F" w14:textId="77777777" w:rsidR="000105E6" w:rsidRDefault="000105E6" w:rsidP="000105E6">
            <w:r>
              <w:t xml:space="preserve">      // Check: Does the UE retransmit the IP packet received at step 2 in NR Cell 2/3?</w:t>
            </w:r>
          </w:p>
          <w:p w14:paraId="42737579" w14:textId="77777777" w:rsidR="000105E6" w:rsidRDefault="000105E6" w:rsidP="000105E6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626E7441" w14:textId="77777777" w:rsidR="000105E6" w:rsidRDefault="000105E6" w:rsidP="000105E6">
            <w:r>
              <w:t xml:space="preserve">      [] DRB.receive(car_NR_DRB_COMMON_IND_PDCP_PDUList_</w:t>
            </w:r>
            <w:proofErr w:type="gramStart"/>
            <w:r>
              <w:t>DC(</w:t>
            </w:r>
            <w:proofErr w:type="gramEnd"/>
            <w:r>
              <w:t>v_NR_NeighbourCellId,</w:t>
            </w:r>
          </w:p>
          <w:p w14:paraId="426EBE86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D8FFD83" w14:textId="77777777" w:rsidR="000105E6" w:rsidRDefault="000105E6" w:rsidP="000105E6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7FD5479" w14:textId="77777777" w:rsidR="000105E6" w:rsidRDefault="000105E6" w:rsidP="000105E6">
            <w:r>
              <w:t xml:space="preserve">                                                           -,</w:t>
            </w:r>
          </w:p>
          <w:p w14:paraId="1C9E5D2F" w14:textId="77777777" w:rsidR="000105E6" w:rsidRDefault="000105E6" w:rsidP="000105E6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02698289" w14:textId="77777777" w:rsidR="000105E6" w:rsidRDefault="000105E6" w:rsidP="000105E6">
            <w:r>
              <w:t xml:space="preserve">        {</w:t>
            </w:r>
          </w:p>
          <w:p w14:paraId="24C16690" w14:textId="77777777" w:rsidR="000105E6" w:rsidRDefault="000105E6" w:rsidP="000105E6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6");</w:t>
            </w:r>
          </w:p>
          <w:p w14:paraId="2A885CE9" w14:textId="77777777" w:rsidR="000105E6" w:rsidRDefault="000105E6" w:rsidP="000105E6">
            <w:r>
              <w:t xml:space="preserve">        }</w:t>
            </w:r>
          </w:p>
          <w:p w14:paraId="4C6122C5" w14:textId="77777777" w:rsidR="000105E6" w:rsidRDefault="000105E6" w:rsidP="000105E6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7FCE6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531D783E" w14:textId="77777777" w:rsidR="000105E6" w:rsidRDefault="000105E6" w:rsidP="000105E6">
            <w:r>
              <w:t xml:space="preserve">      // (R5w210214r1 Step 11. Target Cell: Receive PDCP STATUS REPORT PDU.</w:t>
            </w:r>
          </w:p>
          <w:p w14:paraId="2C9AB8EB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</w:t>
            </w:r>
          </w:p>
          <w:p w14:paraId="46B4D368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221F13ED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D4C2817" w14:textId="77777777" w:rsidR="000105E6" w:rsidRDefault="000105E6" w:rsidP="000105E6">
            <w:r>
              <w:t xml:space="preserve">                                                            -,</w:t>
            </w:r>
          </w:p>
          <w:p w14:paraId="0DAACEA7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6CC69D67" w14:textId="77777777" w:rsidR="000105E6" w:rsidRDefault="000105E6" w:rsidP="000105E6">
            <w:r>
              <w:t xml:space="preserve">        {</w:t>
            </w:r>
          </w:p>
          <w:p w14:paraId="1A91763A" w14:textId="77777777" w:rsidR="000105E6" w:rsidRDefault="000105E6" w:rsidP="000105E6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7");</w:t>
            </w:r>
          </w:p>
          <w:p w14:paraId="597141A5" w14:textId="77777777" w:rsidR="000105E6" w:rsidRDefault="000105E6" w:rsidP="000105E6">
            <w:r>
              <w:t xml:space="preserve">        }</w:t>
            </w:r>
          </w:p>
          <w:p w14:paraId="68F04815" w14:textId="77777777" w:rsidR="000105E6" w:rsidRDefault="000105E6" w:rsidP="000105E6">
            <w:r>
              <w:t xml:space="preserve">    }</w:t>
            </w:r>
          </w:p>
          <w:p w14:paraId="650A321B" w14:textId="77777777" w:rsidR="000105E6" w:rsidRDefault="000105E6" w:rsidP="000105E6"/>
          <w:p w14:paraId="533125E7" w14:textId="77777777" w:rsidR="000105E6" w:rsidRDefault="000105E6" w:rsidP="000105E6">
            <w:r>
              <w:t xml:space="preserve">    // (R5w210214r1 Step 12. Target Cell: Re-configure RACH procedure as for initial access)</w:t>
            </w:r>
          </w:p>
          <w:p w14:paraId="1F87DE92" w14:textId="77777777" w:rsidR="000105E6" w:rsidRDefault="000105E6" w:rsidP="000105E6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proofErr w:type="gramStart"/>
            <w:r>
              <w:t>);</w:t>
            </w:r>
            <w:proofErr w:type="gramEnd"/>
          </w:p>
          <w:p w14:paraId="3A723DBD" w14:textId="77777777" w:rsidR="000105E6" w:rsidRDefault="000105E6" w:rsidP="000105E6"/>
          <w:p w14:paraId="4BB74610" w14:textId="77777777" w:rsidR="000105E6" w:rsidRDefault="000105E6" w:rsidP="000105E6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107BBD0" w14:textId="77777777" w:rsidR="000105E6" w:rsidRDefault="000105E6" w:rsidP="000105E6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30BCF8E6" w14:textId="77777777" w:rsidR="000105E6" w:rsidRDefault="000105E6" w:rsidP="000105E6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5CA55D54" w14:textId="77777777" w:rsidR="000105E6" w:rsidRDefault="000105E6" w:rsidP="000105E6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4EFA4E2F" w14:textId="77777777" w:rsidR="000105E6" w:rsidRDefault="000105E6" w:rsidP="000105E6"/>
          <w:p w14:paraId="739645C6" w14:textId="77777777" w:rsidR="000105E6" w:rsidRDefault="000105E6" w:rsidP="000105E6">
            <w:r>
              <w:lastRenderedPageBreak/>
              <w:t xml:space="preserve">    // EXCEPTION: Steps 9-10 can occur in any order.</w:t>
            </w:r>
          </w:p>
          <w:p w14:paraId="66FFC1ED" w14:textId="77777777" w:rsidR="000105E6" w:rsidRDefault="000105E6" w:rsidP="000105E6">
            <w:r>
              <w:t xml:space="preserve">    interleave {</w:t>
            </w:r>
          </w:p>
          <w:p w14:paraId="7CBF8AD1" w14:textId="77777777" w:rsidR="000105E6" w:rsidRDefault="000105E6" w:rsidP="000105E6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B3D7F71" w14:textId="77777777" w:rsidR="000105E6" w:rsidRDefault="000105E6" w:rsidP="000105E6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614EF448" w14:textId="77777777" w:rsidR="000105E6" w:rsidRDefault="000105E6" w:rsidP="000105E6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CFE4D04" w14:textId="77777777" w:rsidR="000105E6" w:rsidRDefault="000105E6" w:rsidP="000105E6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32DD6AA5" w14:textId="77777777" w:rsidR="000105E6" w:rsidRDefault="000105E6" w:rsidP="000105E6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510DC3" w14:textId="77777777" w:rsidR="000105E6" w:rsidRDefault="000105E6" w:rsidP="000105E6">
            <w:r>
              <w:t xml:space="preserve">      // Check: Does the UE send PDCP status report in NR Cell 2/3?</w:t>
            </w:r>
          </w:p>
          <w:p w14:paraId="0789D92B" w14:textId="77777777" w:rsidR="000105E6" w:rsidRDefault="000105E6" w:rsidP="000105E6">
            <w:r>
              <w:t xml:space="preserve">      // (R5w210214r1 Step 15. Target Cell: Receive PDCP STATUS REPORT PDU.</w:t>
            </w:r>
          </w:p>
          <w:p w14:paraId="4E5D0CAE" w14:textId="77777777" w:rsidR="000105E6" w:rsidRDefault="000105E6" w:rsidP="000105E6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</w:t>
            </w:r>
          </w:p>
          <w:p w14:paraId="62BC42AE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B56F463" w14:textId="77777777" w:rsidR="000105E6" w:rsidRDefault="000105E6" w:rsidP="000105E6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01EA5861" w14:textId="77777777" w:rsidR="000105E6" w:rsidRDefault="000105E6" w:rsidP="000105E6">
            <w:r>
              <w:t xml:space="preserve">                                                            -,</w:t>
            </w:r>
          </w:p>
          <w:p w14:paraId="164D2F9F" w14:textId="77777777" w:rsidR="000105E6" w:rsidRDefault="000105E6" w:rsidP="000105E6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2A28AAF3" w14:textId="77777777" w:rsidR="000105E6" w:rsidRDefault="000105E6" w:rsidP="000105E6">
            <w:r>
              <w:t xml:space="preserve">        {</w:t>
            </w:r>
          </w:p>
          <w:p w14:paraId="753301FE" w14:textId="77777777" w:rsidR="000105E6" w:rsidRDefault="000105E6" w:rsidP="000105E6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10");</w:t>
            </w:r>
          </w:p>
          <w:p w14:paraId="40E065AF" w14:textId="77777777" w:rsidR="000105E6" w:rsidRDefault="000105E6" w:rsidP="000105E6">
            <w:r>
              <w:t xml:space="preserve">        }</w:t>
            </w:r>
          </w:p>
          <w:p w14:paraId="7BA9C083" w14:textId="77777777" w:rsidR="000105E6" w:rsidRDefault="000105E6" w:rsidP="000105E6">
            <w:r>
              <w:t xml:space="preserve">    }</w:t>
            </w:r>
          </w:p>
          <w:p w14:paraId="3A4B6EE8" w14:textId="77777777" w:rsidR="000105E6" w:rsidRDefault="000105E6" w:rsidP="000105E6">
            <w:r>
              <w:t xml:space="preserve">   </w:t>
            </w:r>
          </w:p>
          <w:p w14:paraId="7AEA83EF" w14:textId="77777777" w:rsidR="000105E6" w:rsidRDefault="000105E6" w:rsidP="000105E6">
            <w:r>
              <w:t xml:space="preserve">    // (R5w210214r1 Step 16. Source Cell: Stop periodic TA</w:t>
            </w:r>
          </w:p>
          <w:p w14:paraId="11D456DF" w14:textId="77777777" w:rsidR="000105E6" w:rsidRDefault="000105E6" w:rsidP="000105E6">
            <w:r>
              <w:t xml:space="preserve">    // (R5w210214r1 Step 17. Source Cell: Reset SRBs and release DRBs.</w:t>
            </w:r>
          </w:p>
          <w:p w14:paraId="1A1563FC" w14:textId="77777777" w:rsidR="000105E6" w:rsidRDefault="000105E6" w:rsidP="000105E6">
            <w:r>
              <w:t xml:space="preserve">    f_NR5GC_DAPS_HO_SourceRelease_SSConfig(nr_Cell1); //R5w210214r1, 3.1, Steps 16-17</w:t>
            </w:r>
          </w:p>
          <w:p w14:paraId="41A96C26" w14:textId="77777777" w:rsidR="000105E6" w:rsidRDefault="000105E6" w:rsidP="000105E6"/>
          <w:p w14:paraId="12048C43" w14:textId="1BA6D116" w:rsidR="0047783B" w:rsidRDefault="000105E6" w:rsidP="000105E6">
            <w:r>
              <w:t xml:space="preserve">  }</w:t>
            </w:r>
          </w:p>
        </w:tc>
      </w:tr>
    </w:tbl>
    <w:p w14:paraId="4892CB47" w14:textId="051B7CF6" w:rsidR="0047783B" w:rsidRDefault="008B0222" w:rsidP="0047783B">
      <w:r w:rsidRPr="008B0222">
        <w:lastRenderedPageBreak/>
        <w:t>C:\5g-tcd-ttcn\TTCN\Common\NR5GC\NR5GC_Handover.ttcn</w:t>
      </w:r>
    </w:p>
    <w:p w14:paraId="428D39B6" w14:textId="77777777" w:rsidR="0047783B" w:rsidRDefault="0047783B" w:rsidP="0047783B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15B3FDF3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97AA" w14:textId="77777777" w:rsidR="004B038D" w:rsidRDefault="004B038D" w:rsidP="004B038D">
            <w:r>
              <w:t>function fl_TC_7_1_3_4_3and4_NR5GC_</w:t>
            </w:r>
            <w:proofErr w:type="gramStart"/>
            <w:r>
              <w:t>TestBody(</w:t>
            </w:r>
            <w:proofErr w:type="spellStart"/>
            <w:proofErr w:type="gramEnd"/>
            <w:r>
              <w:t>NR_PDCP_SS_State_Type</w:t>
            </w:r>
            <w:proofErr w:type="spellEnd"/>
            <w:r>
              <w:t xml:space="preserve"> </w:t>
            </w:r>
            <w:proofErr w:type="spellStart"/>
            <w:r>
              <w:t>p_NR_PDCP_State</w:t>
            </w:r>
            <w:proofErr w:type="spellEnd"/>
            <w:r>
              <w:t>,</w:t>
            </w:r>
          </w:p>
          <w:p w14:paraId="17904CCC" w14:textId="77777777" w:rsidR="004B038D" w:rsidRDefault="004B038D" w:rsidP="004B038D">
            <w:r>
              <w:t xml:space="preserve">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p_NR_NeighbourCellId</w:t>
            </w:r>
            <w:proofErr w:type="spellEnd"/>
            <w:r>
              <w:t>) runs on NR5GC_PTC</w:t>
            </w:r>
          </w:p>
          <w:p w14:paraId="15DEE14A" w14:textId="77777777" w:rsidR="004B038D" w:rsidRDefault="004B038D" w:rsidP="004B038D">
            <w:r>
              <w:t xml:space="preserve">  {</w:t>
            </w:r>
          </w:p>
          <w:p w14:paraId="227589AF" w14:textId="77777777" w:rsidR="004B038D" w:rsidRDefault="004B038D" w:rsidP="004B038D">
            <w:r>
              <w:t xml:space="preserve">    var </w:t>
            </w:r>
            <w:proofErr w:type="spellStart"/>
            <w:r>
              <w:t>octetstring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IPData</w:t>
            </w:r>
            <w:proofErr w:type="spellEnd"/>
            <w:r>
              <w:t xml:space="preserve"> :</w:t>
            </w:r>
            <w:proofErr w:type="gramEnd"/>
            <w:r>
              <w:t>= f_IPv4IPv6_IcmpEchoReply(</w:t>
            </w:r>
            <w:proofErr w:type="spellStart"/>
            <w:r>
              <w:t>f_LoopbackModeB_IP_Address_UE</w:t>
            </w:r>
            <w:proofErr w:type="spellEnd"/>
            <w:r>
              <w:t>());</w:t>
            </w:r>
          </w:p>
          <w:p w14:paraId="122FC216" w14:textId="77777777" w:rsidR="004B038D" w:rsidRDefault="004B038D" w:rsidP="004B038D">
            <w:r>
              <w:t xml:space="preserve">    var </w:t>
            </w:r>
            <w:proofErr w:type="spellStart"/>
            <w:r>
              <w:t>boolean</w:t>
            </w:r>
            <w:proofErr w:type="spellEnd"/>
            <w:r>
              <w:t xml:space="preserve"> v_IsFR</w:t>
            </w:r>
            <w:proofErr w:type="gramStart"/>
            <w:r>
              <w:t>1 :</w:t>
            </w:r>
            <w:proofErr w:type="gramEnd"/>
            <w:r>
              <w:t>= f_NR_CellInfo_GetIsFR1(nr_Cell1);</w:t>
            </w:r>
          </w:p>
          <w:p w14:paraId="4D3592B8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>;</w:t>
            </w:r>
            <w:proofErr w:type="gramEnd"/>
          </w:p>
          <w:p w14:paraId="1B4A76AF" w14:textId="77777777" w:rsidR="004B038D" w:rsidRDefault="004B038D" w:rsidP="004B038D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Timing2;</w:t>
            </w:r>
            <w:proofErr w:type="gramEnd"/>
          </w:p>
          <w:p w14:paraId="12B7E940" w14:textId="77777777" w:rsidR="004B038D" w:rsidRDefault="004B038D" w:rsidP="004B038D">
            <w:r>
              <w:t xml:space="preserve">    var template (present) </w:t>
            </w:r>
            <w:proofErr w:type="spellStart"/>
            <w:r>
              <w:t>NR_PDCP_PDU_Type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ExpectedPdu</w:t>
            </w:r>
            <w:proofErr w:type="spellEnd"/>
            <w:r>
              <w:t>;</w:t>
            </w:r>
            <w:proofErr w:type="gramEnd"/>
          </w:p>
          <w:p w14:paraId="347BEF47" w14:textId="77777777" w:rsidR="004B038D" w:rsidRDefault="004B038D" w:rsidP="004B038D">
            <w:r>
              <w:lastRenderedPageBreak/>
              <w:t xml:space="preserve">    var </w:t>
            </w:r>
            <w:proofErr w:type="spellStart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v_NR_</w:t>
            </w:r>
            <w:proofErr w:type="gramStart"/>
            <w:r>
              <w:t>NeighbourCellId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p_NR_NeighbourCellId</w:t>
            </w:r>
            <w:proofErr w:type="spellEnd"/>
            <w:r>
              <w:t>;</w:t>
            </w:r>
          </w:p>
          <w:p w14:paraId="11974505" w14:textId="77777777" w:rsidR="004B038D" w:rsidRDefault="004B038D" w:rsidP="004B038D">
            <w:r>
              <w:t xml:space="preserve">    </w:t>
            </w:r>
            <w:r w:rsidRPr="00774C61">
              <w:rPr>
                <w:highlight w:val="yellow"/>
              </w:rPr>
              <w:t xml:space="preserve">var template (value) </w:t>
            </w:r>
            <w:proofErr w:type="spellStart"/>
            <w:r w:rsidRPr="00774C61">
              <w:rPr>
                <w:highlight w:val="yellow"/>
              </w:rPr>
              <w:t>RACH_ConfigGeneric</w:t>
            </w:r>
            <w:proofErr w:type="spellEnd"/>
            <w:r w:rsidRPr="00774C61">
              <w:rPr>
                <w:highlight w:val="yellow"/>
              </w:rPr>
              <w:t xml:space="preserve"> </w:t>
            </w:r>
            <w:proofErr w:type="spellStart"/>
            <w:r w:rsidRPr="00774C61">
              <w:rPr>
                <w:highlight w:val="yellow"/>
              </w:rPr>
              <w:t>v_RACH_</w:t>
            </w:r>
            <w:proofErr w:type="gramStart"/>
            <w:r w:rsidRPr="00774C61">
              <w:rPr>
                <w:highlight w:val="yellow"/>
              </w:rPr>
              <w:t>ConfigGeneric</w:t>
            </w:r>
            <w:proofErr w:type="spellEnd"/>
            <w:r w:rsidRPr="00774C61">
              <w:rPr>
                <w:highlight w:val="yellow"/>
              </w:rPr>
              <w:t xml:space="preserve"> :</w:t>
            </w:r>
            <w:proofErr w:type="gramEnd"/>
            <w:r w:rsidRPr="00774C61">
              <w:rPr>
                <w:highlight w:val="yellow"/>
              </w:rPr>
              <w:t xml:space="preserve">= </w:t>
            </w:r>
            <w:proofErr w:type="spellStart"/>
            <w:r w:rsidRPr="00774C61">
              <w:rPr>
                <w:highlight w:val="yellow"/>
              </w:rPr>
              <w:t>f_NR_CellInfo_GetRACH_ConfigGeneric</w:t>
            </w:r>
            <w:proofErr w:type="spellEnd"/>
            <w:r w:rsidRPr="00774C61">
              <w:rPr>
                <w:highlight w:val="yellow"/>
              </w:rPr>
              <w:t xml:space="preserve">(nr_Cell1, </w:t>
            </w:r>
            <w:proofErr w:type="spellStart"/>
            <w:r w:rsidRPr="00774C61">
              <w:rPr>
                <w:highlight w:val="yellow"/>
              </w:rPr>
              <w:t>tsc_NR_BWP_Id</w:t>
            </w:r>
            <w:proofErr w:type="spellEnd"/>
            <w:r w:rsidRPr="00774C61">
              <w:rPr>
                <w:highlight w:val="yellow"/>
              </w:rPr>
              <w:t>);</w:t>
            </w:r>
          </w:p>
          <w:p w14:paraId="733F9C91" w14:textId="77777777" w:rsidR="004B038D" w:rsidRDefault="004B038D" w:rsidP="004B038D"/>
          <w:p w14:paraId="6A665904" w14:textId="77777777" w:rsidR="004B038D" w:rsidRDefault="004B038D" w:rsidP="004B038D">
            <w:r>
              <w:t xml:space="preserve">    //@siclog "Step 1"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371CF7C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containing </w:t>
            </w:r>
            <w:proofErr w:type="spellStart"/>
            <w:r>
              <w:t>reconfigurationWithSync</w:t>
            </w:r>
            <w:proofErr w:type="spellEnd"/>
            <w:r>
              <w:t xml:space="preserve"> to order UE to perform DAPS handover to NR Cell 2/3.</w:t>
            </w:r>
          </w:p>
          <w:p w14:paraId="7031AA80" w14:textId="77777777" w:rsidR="004B038D" w:rsidRDefault="004B038D" w:rsidP="004B038D">
            <w:r>
              <w:t xml:space="preserve">    // </w:t>
            </w:r>
            <w:proofErr w:type="spellStart"/>
            <w:r>
              <w:t>DRB#n</w:t>
            </w:r>
            <w:proofErr w:type="spellEnd"/>
            <w:r>
              <w:t xml:space="preserve"> of the first PDU session is configured as DAPS bearer. As per R5w210214r1, cl. 3.1, Steps 1-5.</w:t>
            </w:r>
          </w:p>
          <w:p w14:paraId="3C66E46A" w14:textId="77777777" w:rsidR="004B038D" w:rsidRDefault="004B038D" w:rsidP="004B038D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Timing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f_NR_GetNextSendOccasion_DL</w:t>
            </w:r>
            <w:proofErr w:type="spellEnd"/>
            <w:r>
              <w:t xml:space="preserve">(nr_Cell1, 700); // 700 </w:t>
            </w:r>
            <w:proofErr w:type="spellStart"/>
            <w:r>
              <w:t>ms</w:t>
            </w:r>
            <w:proofErr w:type="spellEnd"/>
            <w:r>
              <w:t xml:space="preserve"> as used for the HO_CA procedure</w:t>
            </w:r>
          </w:p>
          <w:p w14:paraId="52559059" w14:textId="77777777" w:rsidR="004B038D" w:rsidRDefault="004B038D" w:rsidP="004B038D">
            <w:r>
              <w:t xml:space="preserve">    f_NR5GC_DAPS_HO_RRCReconfiguration_SSConfig_</w:t>
            </w:r>
            <w:proofErr w:type="gramStart"/>
            <w:r>
              <w:t>PDCP(</w:t>
            </w:r>
            <w:proofErr w:type="gramEnd"/>
            <w:r>
              <w:t xml:space="preserve">nr_Cell1, </w:t>
            </w:r>
            <w:proofErr w:type="spellStart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v_Timing</w:t>
            </w:r>
            <w:proofErr w:type="spellEnd"/>
            <w:r>
              <w:t>); //R5w210214r1, 3.1, Steps 1-5</w:t>
            </w:r>
          </w:p>
          <w:p w14:paraId="378F7801" w14:textId="77777777" w:rsidR="004B038D" w:rsidRDefault="004B038D" w:rsidP="004B038D"/>
          <w:p w14:paraId="15FB97C1" w14:textId="77777777" w:rsidR="004B038D" w:rsidRDefault="004B038D" w:rsidP="004B038D">
            <w:r>
              <w:t xml:space="preserve">    // EXCEPTION: In parallel with step 2-3, parallel behaviour defined in table 7.1.3.4.3.3.2-2 is executed repeatedly.</w:t>
            </w:r>
          </w:p>
          <w:p w14:paraId="6FF99556" w14:textId="77777777" w:rsidR="004B038D" w:rsidRDefault="004B038D" w:rsidP="004B038D"/>
          <w:p w14:paraId="54E2F65B" w14:textId="77777777" w:rsidR="004B038D" w:rsidRDefault="004B038D" w:rsidP="004B038D">
            <w:r>
              <w:t xml:space="preserve">    //@siclog "Step 2"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211F37A" w14:textId="77777777" w:rsidR="004B038D" w:rsidRDefault="004B038D" w:rsidP="004B038D">
            <w:r>
              <w:t xml:space="preserve">    // The SS sends one IP Packet to the UE via </w:t>
            </w:r>
            <w:proofErr w:type="spellStart"/>
            <w:r>
              <w:t>DRB#n</w:t>
            </w:r>
            <w:proofErr w:type="spellEnd"/>
            <w:r>
              <w:t xml:space="preserve"> of the first PDU session in NR Cell 1 and</w:t>
            </w:r>
          </w:p>
          <w:p w14:paraId="25B650CF" w14:textId="77777777" w:rsidR="004B038D" w:rsidRDefault="004B038D" w:rsidP="004B038D">
            <w:r>
              <w:t xml:space="preserve">    // Step 6 in R5w210214r1</w:t>
            </w:r>
          </w:p>
          <w:p w14:paraId="5E46E599" w14:textId="54663580" w:rsidR="004B038D" w:rsidRDefault="004B038D" w:rsidP="004B038D">
            <w:r>
              <w:t xml:space="preserve">    </w:t>
            </w:r>
            <w:r w:rsidRPr="00774C61">
              <w:t>v_Timing</w:t>
            </w:r>
            <w:proofErr w:type="gramStart"/>
            <w:r w:rsidRPr="00774C61">
              <w:t>2 :</w:t>
            </w:r>
            <w:proofErr w:type="gramEnd"/>
            <w:r w:rsidRPr="00774C61">
              <w:t xml:space="preserve">= </w:t>
            </w:r>
            <w:proofErr w:type="spellStart"/>
            <w:r w:rsidRPr="00774C61">
              <w:t>f_SubFrameTiming_AddMilliSeconds</w:t>
            </w:r>
            <w:proofErr w:type="spellEnd"/>
            <w:r w:rsidRPr="00774C61">
              <w:t xml:space="preserve"> (</w:t>
            </w:r>
            <w:proofErr w:type="spellStart"/>
            <w:r w:rsidRPr="00774C61">
              <w:t>v_Timing</w:t>
            </w:r>
            <w:proofErr w:type="spellEnd"/>
            <w:r w:rsidRPr="00774C61">
              <w:t xml:space="preserve">, </w:t>
            </w:r>
            <w:r w:rsidR="00373877">
              <w:t>1</w:t>
            </w:r>
            <w:r w:rsidRPr="00373877">
              <w:t>0</w:t>
            </w:r>
            <w:r w:rsidRPr="00774C61">
              <w:t>);</w:t>
            </w:r>
          </w:p>
          <w:p w14:paraId="60E2F499" w14:textId="77777777" w:rsidR="004B038D" w:rsidRDefault="004B038D" w:rsidP="004B038D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Send</w:t>
            </w:r>
            <w:proofErr w:type="spellEnd"/>
            <w:r>
              <w:t>(</w:t>
            </w:r>
            <w:proofErr w:type="spellStart"/>
            <w:proofErr w:type="gramEnd"/>
            <w:r>
              <w:t>p_NR_PDCP_State</w:t>
            </w:r>
            <w:proofErr w:type="spellEnd"/>
            <w:r>
              <w:t xml:space="preserve">, nr_Cell1, </w:t>
            </w:r>
            <w:proofErr w:type="spellStart"/>
            <w:r>
              <w:t>v_IPData</w:t>
            </w:r>
            <w:proofErr w:type="spellEnd"/>
            <w:r>
              <w:t>, v_Timing2);</w:t>
            </w:r>
          </w:p>
          <w:p w14:paraId="7DCE7F80" w14:textId="77777777" w:rsidR="004B038D" w:rsidRDefault="004B038D" w:rsidP="004B038D"/>
          <w:p w14:paraId="75FE3D3E" w14:textId="77777777" w:rsidR="004B038D" w:rsidRDefault="004B038D" w:rsidP="004B038D">
            <w:r>
              <w:t xml:space="preserve">    //@siclog "Step 2A"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35807B85" w14:textId="77777777" w:rsidR="004B038D" w:rsidRDefault="004B038D" w:rsidP="004B038D">
            <w:r>
              <w:t xml:space="preserve">    // The SS stops sending RLC acknowledgements.</w:t>
            </w:r>
          </w:p>
          <w:p w14:paraId="1D0F6ADF" w14:textId="77777777" w:rsidR="004B038D" w:rsidRDefault="004B038D" w:rsidP="004B038D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gramEnd"/>
            <w:r>
              <w:t xml:space="preserve">nr_Cell1, {cs_NR_SS_ReConfig_NotACK_NextRLC_PDU_DRB(cs_NR_RadioBearerId_DRB(p_NR_PDCP_State.DRB_Id),v_IsFR1) }, </w:t>
            </w:r>
            <w:proofErr w:type="spellStart"/>
            <w:r>
              <w:t>cs_TimingInfo_Now</w:t>
            </w:r>
            <w:proofErr w:type="spellEnd"/>
            <w:r>
              <w:t>);</w:t>
            </w:r>
          </w:p>
          <w:p w14:paraId="7383A069" w14:textId="77777777" w:rsidR="004B038D" w:rsidRDefault="004B038D" w:rsidP="004B038D"/>
          <w:p w14:paraId="1BADCD37" w14:textId="77777777" w:rsidR="004B038D" w:rsidRDefault="004B038D" w:rsidP="004B038D">
            <w:r>
              <w:t xml:space="preserve">    //@siclog "Step 3"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5A66E33" w14:textId="77777777" w:rsidR="004B038D" w:rsidRDefault="004B038D" w:rsidP="004B038D">
            <w:r>
              <w:t xml:space="preserve">    // Check: Does the UE loop back the IP packet received at step 2 in NR Cell 1?</w:t>
            </w:r>
          </w:p>
          <w:p w14:paraId="0CDE95B7" w14:textId="77777777" w:rsidR="004B038D" w:rsidRDefault="004B038D" w:rsidP="004B038D">
            <w:r>
              <w:t xml:space="preserve">    // Step 7 in R5w210214r1</w:t>
            </w:r>
          </w:p>
          <w:p w14:paraId="52223245" w14:textId="20514442" w:rsidR="004B038D" w:rsidRDefault="004B038D" w:rsidP="004B038D">
            <w:r>
              <w:t xml:space="preserve">    </w:t>
            </w:r>
            <w:proofErr w:type="spellStart"/>
            <w:r>
              <w:t>f_NR_PDCP_</w:t>
            </w:r>
            <w:proofErr w:type="gramStart"/>
            <w:r>
              <w:t>Recv</w:t>
            </w:r>
            <w:proofErr w:type="spellEnd"/>
            <w:r>
              <w:t>(</w:t>
            </w:r>
            <w:proofErr w:type="spellStart"/>
            <w:proofErr w:type="gramEnd"/>
            <w:r>
              <w:t>p_NR_PDCP_State</w:t>
            </w:r>
            <w:proofErr w:type="spellEnd"/>
            <w:r>
              <w:t>, nr_</w:t>
            </w:r>
            <w:r w:rsidRPr="00C708B9">
              <w:t xml:space="preserve">Cell1, </w:t>
            </w:r>
            <w:proofErr w:type="spellStart"/>
            <w:r w:rsidRPr="00C708B9">
              <w:t>v_IPData</w:t>
            </w:r>
            <w:proofErr w:type="spellEnd"/>
            <w:r w:rsidR="00C708B9" w:rsidRPr="00C708B9">
              <w:t xml:space="preserve"> </w:t>
            </w:r>
            <w:r w:rsidRPr="00C708B9">
              <w:t xml:space="preserve">, </w:t>
            </w:r>
            <w:proofErr w:type="spellStart"/>
            <w:r w:rsidRPr="00C708B9">
              <w:t>cr_RlcBearerRouting</w:t>
            </w:r>
            <w:r>
              <w:t>_NR</w:t>
            </w:r>
            <w:proofErr w:type="spellEnd"/>
            <w:r>
              <w:t>(nr_Cell1));</w:t>
            </w:r>
          </w:p>
          <w:p w14:paraId="04EF6207" w14:textId="77777777" w:rsidR="004B038D" w:rsidRDefault="004B038D" w:rsidP="004B038D">
            <w:r>
              <w:t xml:space="preserve">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3");</w:t>
            </w:r>
          </w:p>
          <w:p w14:paraId="6E905BAA" w14:textId="77777777" w:rsidR="004B038D" w:rsidRDefault="004B038D" w:rsidP="004B038D"/>
          <w:p w14:paraId="331980A5" w14:textId="77777777" w:rsidR="004B038D" w:rsidRDefault="004B038D" w:rsidP="004B038D">
            <w:r>
              <w:t xml:space="preserve">    //@siclog "Step 4"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74690564" w14:textId="77777777" w:rsidR="004B038D" w:rsidRDefault="004B038D" w:rsidP="004B038D">
            <w:r>
              <w:t xml:space="preserve">    // The SS transmits Random Access Response to respond to the latest preamble in NR Cell 2/3.</w:t>
            </w:r>
          </w:p>
          <w:p w14:paraId="7C00CA28" w14:textId="77777777" w:rsidR="004B038D" w:rsidRDefault="004B038D" w:rsidP="004B038D">
            <w:r>
              <w:t xml:space="preserve">    // Step 8 in R5w210214r</w:t>
            </w:r>
            <w:proofErr w:type="gramStart"/>
            <w:r>
              <w:t>1 ???</w:t>
            </w:r>
            <w:proofErr w:type="gramEnd"/>
          </w:p>
          <w:p w14:paraId="4558520C" w14:textId="77777777" w:rsidR="004B038D" w:rsidRDefault="004B038D" w:rsidP="004B038D">
            <w:r>
              <w:lastRenderedPageBreak/>
              <w:t xml:space="preserve">    f_NR5GC_DAPS_HO_</w:t>
            </w:r>
            <w:proofErr w:type="gramStart"/>
            <w:r>
              <w:t>RACHProcedure(</w:t>
            </w:r>
            <w:proofErr w:type="spellStart"/>
            <w:proofErr w:type="gramEnd"/>
            <w:r>
              <w:t>v_NR_NeighbourCellId</w:t>
            </w:r>
            <w:proofErr w:type="spellEnd"/>
            <w:r>
              <w:t xml:space="preserve">, </w:t>
            </w:r>
            <w:r w:rsidRPr="00774C61">
              <w:rPr>
                <w:highlight w:val="yellow"/>
              </w:rPr>
              <w:t xml:space="preserve">tsc_C_RNTI_Value3, cs_NR_RACH_ConfigDedicated_Uplink(cs_38508_RACH_ConfigDedicated(v_RACH_ConfigGeneric, -, </w:t>
            </w:r>
            <w:proofErr w:type="spellStart"/>
            <w:r w:rsidRPr="00774C61">
              <w:rPr>
                <w:highlight w:val="yellow"/>
              </w:rPr>
              <w:t>f_NR_CellInfo_GetSSB_Index</w:t>
            </w:r>
            <w:proofErr w:type="spellEnd"/>
            <w:r w:rsidRPr="00774C61">
              <w:rPr>
                <w:highlight w:val="yellow"/>
              </w:rPr>
              <w:t>(</w:t>
            </w:r>
            <w:proofErr w:type="spellStart"/>
            <w:r w:rsidRPr="00774C61">
              <w:rPr>
                <w:highlight w:val="yellow"/>
              </w:rPr>
              <w:t>v_NR_NeighbourCellId</w:t>
            </w:r>
            <w:proofErr w:type="spellEnd"/>
            <w:r w:rsidRPr="00774C61">
              <w:rPr>
                <w:highlight w:val="yellow"/>
              </w:rPr>
              <w:t>))));</w:t>
            </w:r>
          </w:p>
          <w:p w14:paraId="68507764" w14:textId="77777777" w:rsidR="004B038D" w:rsidRDefault="004B038D" w:rsidP="004B038D"/>
          <w:p w14:paraId="720119C8" w14:textId="77777777" w:rsidR="004B038D" w:rsidRDefault="004B038D" w:rsidP="004B038D">
            <w:r>
              <w:t xml:space="preserve">    // Specify expected PDU which is to be received in step 6. Same SN as in step 3.</w:t>
            </w:r>
          </w:p>
          <w:p w14:paraId="2F47016C" w14:textId="6AF58DD3" w:rsidR="004B038D" w:rsidRDefault="004B038D" w:rsidP="004B038D">
            <w:r>
              <w:t xml:space="preserve">    </w:t>
            </w:r>
            <w:proofErr w:type="spellStart"/>
            <w:r>
              <w:t>v_ExpectedPdu</w:t>
            </w:r>
            <w:proofErr w:type="spellEnd"/>
            <w:r>
              <w:t xml:space="preserve"> := </w:t>
            </w:r>
            <w:proofErr w:type="spellStart"/>
            <w:r>
              <w:t>f_NR_PDCP_PDU_Get</w:t>
            </w:r>
            <w:proofErr w:type="spellEnd"/>
            <w:r>
              <w:t>(</w:t>
            </w:r>
            <w:proofErr w:type="spellStart"/>
            <w:r>
              <w:t>p_NR_PDCP_State.PDCP_SN_Size</w:t>
            </w:r>
            <w:proofErr w:type="spellEnd"/>
            <w:r>
              <w:t xml:space="preserve">, </w:t>
            </w:r>
            <w:r w:rsidRPr="00C708B9">
              <w:t xml:space="preserve">0, </w:t>
            </w:r>
            <w:proofErr w:type="spellStart"/>
            <w:r w:rsidRPr="00C708B9">
              <w:t>v_IPData</w:t>
            </w:r>
            <w:proofErr w:type="spellEnd"/>
            <w:r w:rsidRPr="00C708B9">
              <w:t xml:space="preserve"> ); //</w:t>
            </w:r>
            <w:r>
              <w:t xml:space="preserve"> SN to be received is 0</w:t>
            </w:r>
          </w:p>
          <w:p w14:paraId="520E5823" w14:textId="77777777" w:rsidR="004B038D" w:rsidRDefault="004B038D" w:rsidP="004B038D"/>
          <w:p w14:paraId="0B5810A2" w14:textId="77777777" w:rsidR="004B038D" w:rsidRDefault="004B038D" w:rsidP="004B038D">
            <w:r>
              <w:t xml:space="preserve">    // EXCEPTION: Steps 5-7 can occur in any order.</w:t>
            </w:r>
          </w:p>
          <w:p w14:paraId="4C82C921" w14:textId="77777777" w:rsidR="004B038D" w:rsidRDefault="004B038D" w:rsidP="004B038D">
            <w:r>
              <w:t xml:space="preserve">    interleave {</w:t>
            </w:r>
          </w:p>
          <w:p w14:paraId="506ACC42" w14:textId="77777777" w:rsidR="004B038D" w:rsidRDefault="004B038D" w:rsidP="004B038D">
            <w:r>
              <w:t xml:space="preserve">      //@siclog "Step 5"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2C2ACE94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0143CC00" w14:textId="77777777" w:rsidR="004B038D" w:rsidRDefault="004B038D" w:rsidP="004B038D">
            <w:r>
              <w:t xml:space="preserve">      // (R5w210214r1 Step 9.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20F5D360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11BAC646" w14:textId="77777777" w:rsidR="004B038D" w:rsidRDefault="004B038D" w:rsidP="004B038D">
            <w:r>
              <w:t xml:space="preserve">      //@siclog "Step 6"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4555137B" w14:textId="77777777" w:rsidR="004B038D" w:rsidRDefault="004B038D" w:rsidP="004B038D">
            <w:r>
              <w:t xml:space="preserve">      // Check: Does the UE retransmit the IP packet received at step 2 in NR Cell 2/3?</w:t>
            </w:r>
          </w:p>
          <w:p w14:paraId="6BD91FAC" w14:textId="77777777" w:rsidR="004B038D" w:rsidRDefault="004B038D" w:rsidP="004B038D">
            <w:r>
              <w:t xml:space="preserve">      // (R5w210214r1 Step 10. Target Cell: Receive </w:t>
            </w:r>
            <w:proofErr w:type="spellStart"/>
            <w:r>
              <w:t>loopbacked</w:t>
            </w:r>
            <w:proofErr w:type="spellEnd"/>
            <w:r>
              <w:t xml:space="preserve"> PDCP data packet. [Not per R5w210214r1 !!!]</w:t>
            </w:r>
          </w:p>
          <w:p w14:paraId="03A104AC" w14:textId="77777777" w:rsidR="004B038D" w:rsidRDefault="004B038D" w:rsidP="004B038D">
            <w:r>
              <w:t xml:space="preserve">      [] DRB.receive(car_NR_DRB_COMMON_IND_PDCP_PDUList_</w:t>
            </w:r>
            <w:proofErr w:type="gramStart"/>
            <w:r>
              <w:t>DC(</w:t>
            </w:r>
            <w:proofErr w:type="gramEnd"/>
            <w:r>
              <w:t>v_NR_NeighbourCellId,</w:t>
            </w:r>
          </w:p>
          <w:p w14:paraId="533CDF46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614E6163" w14:textId="77777777" w:rsidR="004B038D" w:rsidRDefault="004B038D" w:rsidP="004B038D">
            <w:r>
              <w:t xml:space="preserve">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16FAEE75" w14:textId="77777777" w:rsidR="004B038D" w:rsidRDefault="004B038D" w:rsidP="004B038D">
            <w:r>
              <w:t xml:space="preserve">                                                           -,</w:t>
            </w:r>
          </w:p>
          <w:p w14:paraId="339AA9AA" w14:textId="77777777" w:rsidR="004B038D" w:rsidRDefault="004B038D" w:rsidP="004B038D">
            <w:r>
              <w:t xml:space="preserve">                                                           {</w:t>
            </w:r>
            <w:proofErr w:type="spellStart"/>
            <w:r>
              <w:t>v_ExpectedPdu</w:t>
            </w:r>
            <w:proofErr w:type="spellEnd"/>
            <w:r>
              <w:t>}))</w:t>
            </w:r>
          </w:p>
          <w:p w14:paraId="4F6BAA36" w14:textId="77777777" w:rsidR="004B038D" w:rsidRDefault="004B038D" w:rsidP="004B038D">
            <w:r>
              <w:t xml:space="preserve">        {</w:t>
            </w:r>
          </w:p>
          <w:p w14:paraId="706DB015" w14:textId="77777777" w:rsidR="004B038D" w:rsidRDefault="004B038D" w:rsidP="004B038D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6");</w:t>
            </w:r>
          </w:p>
          <w:p w14:paraId="3B0906FF" w14:textId="77777777" w:rsidR="004B038D" w:rsidRDefault="004B038D" w:rsidP="004B038D">
            <w:r>
              <w:t xml:space="preserve">        }</w:t>
            </w:r>
          </w:p>
          <w:p w14:paraId="645E37BB" w14:textId="77777777" w:rsidR="004B038D" w:rsidRDefault="004B038D" w:rsidP="004B038D">
            <w:r>
              <w:t xml:space="preserve">  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D8CEBA3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72387280" w14:textId="77777777" w:rsidR="004B038D" w:rsidRDefault="004B038D" w:rsidP="004B038D">
            <w:r>
              <w:t xml:space="preserve">      // (R5w210214r1 Step 11. Target Cell: Receive PDCP STATUS REPORT PDU.</w:t>
            </w:r>
          </w:p>
          <w:p w14:paraId="7A8D91BB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</w:t>
            </w:r>
          </w:p>
          <w:p w14:paraId="241CAF3E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7B7B9E2F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07067E9" w14:textId="77777777" w:rsidR="004B038D" w:rsidRDefault="004B038D" w:rsidP="004B038D">
            <w:r>
              <w:t xml:space="preserve">                                                            -,</w:t>
            </w:r>
          </w:p>
          <w:p w14:paraId="034F32C9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105BF408" w14:textId="77777777" w:rsidR="004B038D" w:rsidRDefault="004B038D" w:rsidP="004B038D">
            <w:r>
              <w:t xml:space="preserve">        {</w:t>
            </w:r>
          </w:p>
          <w:p w14:paraId="32AD946D" w14:textId="77777777" w:rsidR="004B038D" w:rsidRDefault="004B038D" w:rsidP="004B038D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7");</w:t>
            </w:r>
          </w:p>
          <w:p w14:paraId="4823E8F2" w14:textId="77777777" w:rsidR="004B038D" w:rsidRDefault="004B038D" w:rsidP="004B038D">
            <w:r>
              <w:lastRenderedPageBreak/>
              <w:t xml:space="preserve">        }</w:t>
            </w:r>
          </w:p>
          <w:p w14:paraId="24AC7378" w14:textId="77777777" w:rsidR="004B038D" w:rsidRDefault="004B038D" w:rsidP="004B038D">
            <w:r>
              <w:t xml:space="preserve">    }</w:t>
            </w:r>
          </w:p>
          <w:p w14:paraId="06D6771F" w14:textId="77777777" w:rsidR="004B038D" w:rsidRDefault="004B038D" w:rsidP="004B038D"/>
          <w:p w14:paraId="6CA4A066" w14:textId="77777777" w:rsidR="004B038D" w:rsidRDefault="004B038D" w:rsidP="004B038D">
            <w:r>
              <w:t xml:space="preserve">    // (R5w210214r1 Step 12. Target Cell: Re-configure RACH procedure as for initial access)</w:t>
            </w:r>
          </w:p>
          <w:p w14:paraId="02AA557B" w14:textId="77777777" w:rsidR="004B038D" w:rsidRDefault="004B038D" w:rsidP="004B038D">
            <w:r>
              <w:t xml:space="preserve">    </w:t>
            </w:r>
            <w:proofErr w:type="spellStart"/>
            <w:r>
              <w:t>f_NR_SS_RachProcedureConfig_Def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proofErr w:type="gramStart"/>
            <w:r>
              <w:t>);</w:t>
            </w:r>
            <w:proofErr w:type="gramEnd"/>
          </w:p>
          <w:p w14:paraId="5B9DFCDD" w14:textId="77777777" w:rsidR="004B038D" w:rsidRDefault="004B038D" w:rsidP="004B038D"/>
          <w:p w14:paraId="56FA986E" w14:textId="77777777" w:rsidR="004B038D" w:rsidRDefault="004B038D" w:rsidP="004B038D">
            <w:r>
              <w:t xml:space="preserve">    //@siclog "Step 8"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6B6A540" w14:textId="77777777" w:rsidR="004B038D" w:rsidRDefault="004B038D" w:rsidP="004B038D">
            <w:r>
              <w:t xml:space="preserve">    // The SS transmits an </w:t>
            </w:r>
            <w:proofErr w:type="spellStart"/>
            <w:r>
              <w:t>RRCReconfiguration</w:t>
            </w:r>
            <w:proofErr w:type="spellEnd"/>
            <w:r>
              <w:t xml:space="preserve"> message with condition </w:t>
            </w:r>
            <w:proofErr w:type="spellStart"/>
            <w:r>
              <w:t>DAPS_HO_ReleaseSource</w:t>
            </w:r>
            <w:proofErr w:type="spellEnd"/>
            <w:r>
              <w:t xml:space="preserve"> in NR Cell 2/3.</w:t>
            </w:r>
          </w:p>
          <w:p w14:paraId="07EE7AAB" w14:textId="77777777" w:rsidR="004B038D" w:rsidRDefault="004B038D" w:rsidP="004B038D">
            <w:r>
              <w:t xml:space="preserve">    // (R5w210214r1 Step 13. Target Cell: Send </w:t>
            </w:r>
            <w:proofErr w:type="spellStart"/>
            <w:r>
              <w:t>RRCReconfiguration</w:t>
            </w:r>
            <w:proofErr w:type="spellEnd"/>
            <w:r>
              <w:t xml:space="preserve"> (</w:t>
            </w:r>
            <w:proofErr w:type="spellStart"/>
            <w:r>
              <w:t>daps_SourceRelesase</w:t>
            </w:r>
            <w:proofErr w:type="spellEnd"/>
            <w:r>
              <w:t>) to release the Source Cell)</w:t>
            </w:r>
          </w:p>
          <w:p w14:paraId="62E4B39B" w14:textId="77777777" w:rsidR="004B038D" w:rsidRDefault="004B038D" w:rsidP="004B038D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v_NR_NeighbourCellId</w:t>
            </w:r>
            <w:proofErr w:type="spellEnd"/>
            <w:r>
              <w:t xml:space="preserve">, </w:t>
            </w:r>
            <w:proofErr w:type="spellStart"/>
            <w:r>
              <w:t>cs_TimingInfo_Now</w:t>
            </w:r>
            <w:proofErr w:type="spellEnd"/>
            <w:r>
              <w:t>, cs_38508_RRCReconfiguration_DAPS_HO_ReleaseSource));</w:t>
            </w:r>
          </w:p>
          <w:p w14:paraId="7ACB3811" w14:textId="77777777" w:rsidR="004B038D" w:rsidRDefault="004B038D" w:rsidP="004B038D"/>
          <w:p w14:paraId="6132E08E" w14:textId="77777777" w:rsidR="004B038D" w:rsidRDefault="004B038D" w:rsidP="004B038D">
            <w:r>
              <w:t xml:space="preserve">    // EXCEPTION: Steps 9-10 can occur in any order.</w:t>
            </w:r>
          </w:p>
          <w:p w14:paraId="77DD9581" w14:textId="77777777" w:rsidR="004B038D" w:rsidRDefault="004B038D" w:rsidP="004B038D">
            <w:r>
              <w:t xml:space="preserve">    interleave {</w:t>
            </w:r>
          </w:p>
          <w:p w14:paraId="0ABD619D" w14:textId="77777777" w:rsidR="004B038D" w:rsidRDefault="004B038D" w:rsidP="004B038D">
            <w:r>
              <w:t xml:space="preserve">      //@siclog "Step 9"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1E567F4E" w14:textId="77777777" w:rsidR="004B038D" w:rsidRDefault="004B038D" w:rsidP="004B038D">
            <w:r>
              <w:t xml:space="preserve">      // The UE transmits an </w:t>
            </w:r>
            <w:proofErr w:type="spellStart"/>
            <w:r>
              <w:t>RRCReconfigurationComplete</w:t>
            </w:r>
            <w:proofErr w:type="spellEnd"/>
            <w:r>
              <w:t xml:space="preserve"> message in NR Cell 2/3.</w:t>
            </w:r>
          </w:p>
          <w:p w14:paraId="775EA0CF" w14:textId="77777777" w:rsidR="004B038D" w:rsidRDefault="004B038D" w:rsidP="004B038D">
            <w:r>
              <w:t xml:space="preserve">      // (R5w210214r1 Step 14. Target Cell: Receive </w:t>
            </w:r>
            <w:proofErr w:type="spellStart"/>
            <w:r>
              <w:t>RRCReconfigurationComplete</w:t>
            </w:r>
            <w:proofErr w:type="spellEnd"/>
            <w:r>
              <w:t>)</w:t>
            </w:r>
          </w:p>
          <w:p w14:paraId="044C1E5D" w14:textId="77777777" w:rsidR="004B038D" w:rsidRDefault="004B038D" w:rsidP="004B038D">
            <w:r>
              <w:t xml:space="preserve">      [] </w:t>
            </w:r>
            <w:proofErr w:type="spellStart"/>
            <w:r>
              <w:t>SRB.receive</w:t>
            </w:r>
            <w:proofErr w:type="spellEnd"/>
            <w:r>
              <w:t>(car_NR_SRB1_RrcPdu_</w:t>
            </w:r>
            <w:proofErr w:type="gramStart"/>
            <w:r>
              <w:t>IND(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 cr_38508_RRCReconfigurationComplete)) {}</w:t>
            </w:r>
          </w:p>
          <w:p w14:paraId="77357E51" w14:textId="77777777" w:rsidR="004B038D" w:rsidRDefault="004B038D" w:rsidP="004B038D">
            <w:r>
              <w:t xml:space="preserve">      //@siclog "Step 10"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5A3BF3E4" w14:textId="77777777" w:rsidR="004B038D" w:rsidRDefault="004B038D" w:rsidP="004B038D">
            <w:r>
              <w:t xml:space="preserve">      // Check: Does the UE send PDCP status report in NR Cell 2/3?</w:t>
            </w:r>
          </w:p>
          <w:p w14:paraId="49086571" w14:textId="77777777" w:rsidR="004B038D" w:rsidRDefault="004B038D" w:rsidP="004B038D">
            <w:r>
              <w:t xml:space="preserve">      // (R5w210214r1 Step 15. Target Cell: Receive PDCP STATUS REPORT PDU.</w:t>
            </w:r>
          </w:p>
          <w:p w14:paraId="6228844E" w14:textId="77777777" w:rsidR="004B038D" w:rsidRDefault="004B038D" w:rsidP="004B038D">
            <w:r>
              <w:t xml:space="preserve">      [] </w:t>
            </w:r>
            <w:proofErr w:type="spellStart"/>
            <w:r>
              <w:t>DRB.receive</w:t>
            </w:r>
            <w:proofErr w:type="spellEnd"/>
            <w:r>
              <w:t xml:space="preserve"> (</w:t>
            </w:r>
            <w:proofErr w:type="spellStart"/>
            <w:r>
              <w:t>car_NR_DRB_COMMON_IND_PDCP_PDUList_</w:t>
            </w:r>
            <w:proofErr w:type="gramStart"/>
            <w:r>
              <w:t>DC</w:t>
            </w:r>
            <w:proofErr w:type="spellEnd"/>
            <w:r>
              <w:t>(</w:t>
            </w:r>
            <w:proofErr w:type="spellStart"/>
            <w:proofErr w:type="gramEnd"/>
            <w:r>
              <w:t>v_NR_NeighbourCellId</w:t>
            </w:r>
            <w:proofErr w:type="spellEnd"/>
            <w:r>
              <w:t>,</w:t>
            </w:r>
          </w:p>
          <w:p w14:paraId="47687F86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p_NR_PDCP_State.DRB_Id</w:t>
            </w:r>
            <w:proofErr w:type="spellEnd"/>
            <w:r>
              <w:t>,</w:t>
            </w:r>
          </w:p>
          <w:p w14:paraId="0EF113B2" w14:textId="77777777" w:rsidR="004B038D" w:rsidRDefault="004B038D" w:rsidP="004B038D">
            <w:r>
              <w:t xml:space="preserve">                                                            </w:t>
            </w:r>
            <w:proofErr w:type="spellStart"/>
            <w:r>
              <w:t>cr_RlcBearerRouting_NR</w:t>
            </w:r>
            <w:proofErr w:type="spellEnd"/>
            <w:r>
              <w:t>(</w:t>
            </w:r>
            <w:proofErr w:type="spellStart"/>
            <w:r>
              <w:t>v_NR_NeighbourCellId</w:t>
            </w:r>
            <w:proofErr w:type="spellEnd"/>
            <w:r>
              <w:t>),</w:t>
            </w:r>
          </w:p>
          <w:p w14:paraId="518D493D" w14:textId="77777777" w:rsidR="004B038D" w:rsidRDefault="004B038D" w:rsidP="004B038D">
            <w:r>
              <w:t xml:space="preserve">                                                            -,</w:t>
            </w:r>
          </w:p>
          <w:p w14:paraId="343F7E21" w14:textId="77777777" w:rsidR="004B038D" w:rsidRDefault="004B038D" w:rsidP="004B038D">
            <w:r>
              <w:t xml:space="preserve">                                                            {</w:t>
            </w:r>
            <w:proofErr w:type="spellStart"/>
            <w:r>
              <w:t>cr_NR_PDCP_STATUS_</w:t>
            </w:r>
            <w:proofErr w:type="gramStart"/>
            <w:r>
              <w:t>REPORT</w:t>
            </w:r>
            <w:proofErr w:type="spellEnd"/>
            <w:r>
              <w:t>(</w:t>
            </w:r>
            <w:proofErr w:type="gramEnd"/>
            <w:r>
              <w:t>1)}))</w:t>
            </w:r>
          </w:p>
          <w:p w14:paraId="02D69115" w14:textId="77777777" w:rsidR="004B038D" w:rsidRDefault="004B038D" w:rsidP="004B038D">
            <w:r>
              <w:t xml:space="preserve">        {</w:t>
            </w:r>
          </w:p>
          <w:p w14:paraId="7C8884FA" w14:textId="77777777" w:rsidR="004B038D" w:rsidRDefault="004B038D" w:rsidP="004B038D">
            <w:r>
              <w:t xml:space="preserve">          </w:t>
            </w:r>
            <w:proofErr w:type="spellStart"/>
            <w:r>
              <w:t>f_NR_</w:t>
            </w:r>
            <w:proofErr w:type="gramStart"/>
            <w:r>
              <w:t>PreliminaryPass</w:t>
            </w:r>
            <w:proofErr w:type="spellEnd"/>
            <w:r>
              <w:t>(</w:t>
            </w:r>
            <w:proofErr w:type="gramEnd"/>
            <w:r>
              <w:t>__FILE__, __LINE__, "Step 10");</w:t>
            </w:r>
          </w:p>
          <w:p w14:paraId="1C626D6D" w14:textId="77777777" w:rsidR="004B038D" w:rsidRDefault="004B038D" w:rsidP="004B038D">
            <w:r>
              <w:t xml:space="preserve">        }</w:t>
            </w:r>
          </w:p>
          <w:p w14:paraId="070CA9B8" w14:textId="77777777" w:rsidR="004B038D" w:rsidRDefault="004B038D" w:rsidP="004B038D">
            <w:r>
              <w:t xml:space="preserve">    }</w:t>
            </w:r>
          </w:p>
          <w:p w14:paraId="0BD7B763" w14:textId="77777777" w:rsidR="004B038D" w:rsidRDefault="004B038D" w:rsidP="004B038D">
            <w:r>
              <w:t xml:space="preserve">   </w:t>
            </w:r>
          </w:p>
          <w:p w14:paraId="6DA305A3" w14:textId="77777777" w:rsidR="004B038D" w:rsidRDefault="004B038D" w:rsidP="004B038D">
            <w:r>
              <w:t xml:space="preserve">    // (R5w210214r1 Step 16. Source Cell: Stop periodic TA</w:t>
            </w:r>
          </w:p>
          <w:p w14:paraId="221C32A8" w14:textId="77777777" w:rsidR="004B038D" w:rsidRDefault="004B038D" w:rsidP="004B038D">
            <w:r>
              <w:t xml:space="preserve">    // (R5w210214r1 Step 17. Source Cell: Reset SRBs and release DRBs.</w:t>
            </w:r>
          </w:p>
          <w:p w14:paraId="2ED01500" w14:textId="77777777" w:rsidR="004B038D" w:rsidRDefault="004B038D" w:rsidP="004B038D">
            <w:r>
              <w:t xml:space="preserve">    f_NR5GC_DAPS_HO_SourceRelease_SSConfig(nr_Cell1); //R5w210214r1, 3.1, Steps 16-17</w:t>
            </w:r>
          </w:p>
          <w:p w14:paraId="7FC25CCA" w14:textId="77777777" w:rsidR="004B038D" w:rsidRDefault="004B038D" w:rsidP="004B038D"/>
          <w:p w14:paraId="3AC0E8E9" w14:textId="5E6EAFA3" w:rsidR="0047783B" w:rsidRDefault="004B038D" w:rsidP="004B038D">
            <w:pPr>
              <w:ind w:firstLine="204"/>
            </w:pPr>
            <w:r>
              <w:t xml:space="preserve">  }</w:t>
            </w:r>
          </w:p>
        </w:tc>
      </w:tr>
    </w:tbl>
    <w:p w14:paraId="3780AF7E" w14:textId="35221BCF" w:rsidR="0047783B" w:rsidRDefault="0047783B" w:rsidP="00FC2058"/>
    <w:p w14:paraId="49059FB1" w14:textId="320248A8" w:rsidR="0047783B" w:rsidRDefault="0047783B" w:rsidP="0047783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r>
        <w:rPr>
          <w:b/>
          <w:lang w:val="pt-BR"/>
        </w:rPr>
        <w:t xml:space="preserve">Change </w:t>
      </w:r>
      <w:r w:rsidR="009122F8">
        <w:rPr>
          <w:b/>
          <w:lang w:val="en-US"/>
        </w:rPr>
        <w:t>3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47783B" w14:paraId="70C6C85E" w14:textId="77777777" w:rsidTr="005F2D79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C362B" w14:textId="77777777" w:rsidR="0047783B" w:rsidRDefault="0047783B" w:rsidP="005F2D79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70CE6" w14:textId="1597DC34" w:rsidR="0047783B" w:rsidRDefault="009122F8" w:rsidP="005F2D79">
            <w:pPr>
              <w:spacing w:after="0"/>
            </w:pPr>
            <w:r>
              <w:t xml:space="preserve">f_NR5GC_RRCReconfiguration_IntraNR_HO_DAPS </w:t>
            </w:r>
            <w:r w:rsidR="0047783B">
              <w:t>()</w:t>
            </w:r>
          </w:p>
        </w:tc>
      </w:tr>
      <w:tr w:rsidR="0047783B" w14:paraId="1A2051EB" w14:textId="77777777" w:rsidTr="005F2D7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19EE2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9C42" w14:textId="0D517F3F" w:rsidR="0047783B" w:rsidRPr="003E6E43" w:rsidRDefault="00A03196" w:rsidP="003E6E43">
            <w:pPr>
              <w:pStyle w:val="ListParagraph"/>
              <w:numPr>
                <w:ilvl w:val="0"/>
                <w:numId w:val="36"/>
              </w:numPr>
              <w:rPr>
                <w:rFonts w:ascii="Arial" w:hAnsi="Arial" w:cs="Arial"/>
              </w:rPr>
            </w:pPr>
            <w:r w:rsidRPr="003E6E43">
              <w:rPr>
                <w:rFonts w:ascii="Arial" w:hAnsi="Arial" w:cs="Arial"/>
              </w:rPr>
              <w:t>DRB2 is established before DAPS Handover for PDU session establishment</w:t>
            </w:r>
            <w:r>
              <w:rPr>
                <w:rFonts w:ascii="Arial" w:hAnsi="Arial" w:cs="Arial"/>
              </w:rPr>
              <w:t xml:space="preserve"> (internet PDU)</w:t>
            </w:r>
            <w:r w:rsidRPr="003E6E43">
              <w:rPr>
                <w:rFonts w:ascii="Arial" w:hAnsi="Arial" w:cs="Arial"/>
              </w:rPr>
              <w:t>, so after HO same DRB2 need to establish as serving DRB.</w:t>
            </w:r>
          </w:p>
        </w:tc>
      </w:tr>
      <w:tr w:rsidR="0047783B" w14:paraId="77916A9D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351DA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A401" w14:textId="7A66E050" w:rsidR="0047783B" w:rsidRPr="003D4E6C" w:rsidRDefault="009122F8" w:rsidP="003E6E43">
            <w:pPr>
              <w:pStyle w:val="CRCoverPage"/>
              <w:numPr>
                <w:ilvl w:val="0"/>
                <w:numId w:val="37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Modified DRB identity on </w:t>
            </w:r>
            <w:proofErr w:type="spellStart"/>
            <w:r w:rsidRPr="009122F8">
              <w:rPr>
                <w:lang w:val="en-SG"/>
              </w:rPr>
              <w:t>v_RLC_</w:t>
            </w:r>
            <w:proofErr w:type="gramStart"/>
            <w:r w:rsidRPr="009122F8">
              <w:rPr>
                <w:lang w:val="en-SG"/>
              </w:rPr>
              <w:t>BearerToAddModList</w:t>
            </w:r>
            <w:proofErr w:type="spellEnd"/>
            <w:r w:rsidRPr="009122F8">
              <w:rPr>
                <w:lang w:val="en-SG"/>
              </w:rPr>
              <w:t>[</w:t>
            </w:r>
            <w:proofErr w:type="gramEnd"/>
            <w:r w:rsidRPr="009122F8">
              <w:rPr>
                <w:lang w:val="en-SG"/>
              </w:rPr>
              <w:t>0].</w:t>
            </w:r>
          </w:p>
        </w:tc>
      </w:tr>
      <w:tr w:rsidR="0047783B" w14:paraId="583ABFF3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B40857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0BC76" w14:textId="77777777" w:rsidR="0047783B" w:rsidRDefault="0047783B" w:rsidP="005F2D79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47783B" w14:paraId="411D02F8" w14:textId="77777777" w:rsidTr="005F2D79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2B93F" w14:textId="77777777" w:rsidR="0047783B" w:rsidRDefault="0047783B" w:rsidP="005F2D7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99C45" w14:textId="77777777" w:rsidR="0047783B" w:rsidRDefault="0047783B" w:rsidP="005F2D79">
            <w:pPr>
              <w:rPr>
                <w:rFonts w:ascii="Arial" w:hAnsi="Arial"/>
                <w:highlight w:val="cyan"/>
              </w:rPr>
            </w:pPr>
          </w:p>
        </w:tc>
      </w:tr>
    </w:tbl>
    <w:p w14:paraId="1107C055" w14:textId="77777777" w:rsidR="0047783B" w:rsidRDefault="0047783B" w:rsidP="0047783B"/>
    <w:p w14:paraId="716A475B" w14:textId="77777777" w:rsidR="0047783B" w:rsidRDefault="0047783B" w:rsidP="0047783B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A92540A" w14:textId="77777777" w:rsidTr="005F2D79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003B" w14:textId="77777777" w:rsidR="00791ED7" w:rsidRDefault="00791ED7" w:rsidP="00791ED7">
            <w:r>
              <w:t xml:space="preserve">  function f_NR5GC_RRCReconfiguration_IntraNR_HO_</w:t>
            </w:r>
            <w:proofErr w:type="gramStart"/>
            <w:r>
              <w:t>DAPS(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                               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72D5A29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</w:t>
            </w:r>
            <w:proofErr w:type="gramStart"/>
            <w:r>
              <w:t>Value</w:t>
            </w:r>
            <w:proofErr w:type="spellEnd"/>
            <w:r>
              <w:t xml:space="preserve"> :</w:t>
            </w:r>
            <w:proofErr w:type="gramEnd"/>
            <w:r>
              <w:t>=  tsc_C_RNTI_Value3,</w:t>
            </w:r>
          </w:p>
          <w:p w14:paraId="08CB357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</w:t>
            </w:r>
            <w:proofErr w:type="gramStart"/>
            <w:r>
              <w:t>MasterKeyUpdate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76CE5869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</w:t>
            </w:r>
            <w:proofErr w:type="gramStart"/>
            <w:r>
              <w:t>ConfigDedicated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6522B9F7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cs_38508_PDCP_Config,</w:t>
            </w:r>
          </w:p>
          <w:p w14:paraId="00452275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>= true</w:t>
            </w:r>
          </w:p>
          <w:p w14:paraId="7747A14A" w14:textId="77777777" w:rsidR="00791ED7" w:rsidRDefault="00791ED7" w:rsidP="00791ED7">
            <w:r>
              <w:t xml:space="preserve">                                                     )</w:t>
            </w:r>
          </w:p>
          <w:p w14:paraId="12039C55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2F9121E7" w14:textId="77777777" w:rsidR="00791ED7" w:rsidRDefault="00791ED7" w:rsidP="00791ED7">
            <w:r>
              <w:t xml:space="preserve">  {</w:t>
            </w:r>
          </w:p>
          <w:p w14:paraId="6DCE5728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1FF29B3C" w14:textId="77777777" w:rsidR="00791ED7" w:rsidRDefault="00791ED7" w:rsidP="00791ED7">
            <w:r>
              <w:t xml:space="preserve">    var template (value) RRCReconfiguration_v1530_IEs v_RRCReconfiguration_</w:t>
            </w:r>
            <w:proofErr w:type="gramStart"/>
            <w:r>
              <w:t>v1530;</w:t>
            </w:r>
            <w:proofErr w:type="gramEnd"/>
          </w:p>
          <w:p w14:paraId="393A1075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0396332C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435CA38" w14:textId="77777777" w:rsidR="00791ED7" w:rsidRDefault="00791ED7" w:rsidP="00791ED7">
            <w:r>
              <w:t xml:space="preserve">    var template (value) </w:t>
            </w:r>
            <w:proofErr w:type="spellStart"/>
            <w:proofErr w:type="gram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0E9B98C5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0240698E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;</w:t>
            </w:r>
            <w:proofErr w:type="gramEnd"/>
          </w:p>
          <w:p w14:paraId="7C1E1199" w14:textId="77777777" w:rsidR="00791ED7" w:rsidRDefault="00791ED7" w:rsidP="00791ED7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ExistingDRBs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28961073" w14:textId="77777777" w:rsidR="00791ED7" w:rsidRDefault="00791ED7" w:rsidP="00791ED7">
            <w:r>
              <w:t xml:space="preserve"> </w:t>
            </w:r>
          </w:p>
          <w:p w14:paraId="2001CB8B" w14:textId="77777777" w:rsidR="00791ED7" w:rsidRDefault="00791ED7" w:rsidP="00791ED7">
            <w:r>
              <w:lastRenderedPageBreak/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</w:t>
            </w:r>
            <w:proofErr w:type="gramStart"/>
            <w:r>
              <w:t>true)  {</w:t>
            </w:r>
            <w:proofErr w:type="gramEnd"/>
          </w:p>
          <w:p w14:paraId="7FEA5D12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 xml:space="preserve">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5D0189F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F172133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55617226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166506BB" w14:textId="77777777" w:rsidR="00791ED7" w:rsidRDefault="00791ED7" w:rsidP="00791ED7">
            <w:r>
              <w:t xml:space="preserve">    } else {//@sic R5-222043 sic@</w:t>
            </w:r>
          </w:p>
          <w:p w14:paraId="3CBFEF21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 xml:space="preserve">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2A458B7F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49055E0E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DF60D89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1372216E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1C7938BA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tsc_NR_DRB1;</w:t>
            </w:r>
          </w:p>
          <w:p w14:paraId="71820126" w14:textId="77777777" w:rsidR="00791ED7" w:rsidRDefault="00791ED7" w:rsidP="00791ED7">
            <w:r>
              <w:t xml:space="preserve">    }</w:t>
            </w:r>
          </w:p>
          <w:p w14:paraId="2372F6E2" w14:textId="77777777" w:rsidR="00791ED7" w:rsidRDefault="00791ED7" w:rsidP="00791ED7">
            <w:r>
              <w:t xml:space="preserve">    </w:t>
            </w:r>
          </w:p>
          <w:p w14:paraId="0C75FB1F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252F7E86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A159F3E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1A8AC8B8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5943015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proofErr w:type="gramStart"/>
            <w:r>
              <w:t>);</w:t>
            </w:r>
            <w:proofErr w:type="gramEnd"/>
          </w:p>
          <w:p w14:paraId="7A97B09C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285F457D" w14:textId="77777777" w:rsidR="00791ED7" w:rsidRDefault="00791ED7" w:rsidP="00791ED7">
            <w:r>
              <w:t xml:space="preserve">    v_</w:t>
            </w:r>
            <w:proofErr w:type="gramStart"/>
            <w:r>
              <w:t>CellGroupConfig.spCellConfig.reconfigurationWithSync.spCellConfigCommon</w:t>
            </w:r>
            <w:proofErr w:type="gramEnd"/>
            <w:r>
              <w:t>.uplinkConfigCommon.initialUplinkBWP.rach_ConfigCommon.setup.rach_ConfigGeneric.preambleTransMax := n200; //@sic R5s221151 sic@</w:t>
            </w:r>
          </w:p>
          <w:p w14:paraId="69F986C7" w14:textId="77777777" w:rsidR="00791ED7" w:rsidRDefault="00791ED7" w:rsidP="00791ED7"/>
          <w:p w14:paraId="24B46D3E" w14:textId="77777777" w:rsidR="00791ED7" w:rsidRDefault="00791ED7" w:rsidP="00791ED7">
            <w:r>
              <w:t xml:space="preserve">    v_RRCReconfiguration_v</w:t>
            </w:r>
            <w:proofErr w:type="gramStart"/>
            <w:r>
              <w:t>1530 :</w:t>
            </w:r>
            <w:proofErr w:type="gramEnd"/>
            <w:r>
              <w:t>= cs_NR_RRCReconfiguration_v1530_IEs(bit2oct(encvalue(v_CellGroupConfig)),</w:t>
            </w:r>
          </w:p>
          <w:p w14:paraId="38CF9B0C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F7BE5B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1F2771F9" w14:textId="77777777" w:rsidR="00791ED7" w:rsidRDefault="00791ED7" w:rsidP="00791ED7">
            <w:r>
              <w:t xml:space="preserve">                                                                     omit</w:t>
            </w:r>
            <w:proofErr w:type="gramStart"/>
            <w:r>
              <w:t>);</w:t>
            </w:r>
            <w:proofErr w:type="gramEnd"/>
          </w:p>
          <w:p w14:paraId="474C198D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4D7D03A0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5000DCF4" w14:textId="77777777" w:rsidR="00791ED7" w:rsidRDefault="00791ED7" w:rsidP="00791ED7">
            <w:r>
              <w:t xml:space="preserve">    </w:t>
            </w:r>
          </w:p>
          <w:p w14:paraId="4C294F96" w14:textId="77777777" w:rsidR="00791ED7" w:rsidRDefault="00791ED7" w:rsidP="00791ED7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56C7659E" w14:textId="67DF0A40" w:rsidR="0047783B" w:rsidRDefault="00791ED7" w:rsidP="00791ED7">
            <w:r>
              <w:t xml:space="preserve">  }</w:t>
            </w:r>
          </w:p>
        </w:tc>
      </w:tr>
    </w:tbl>
    <w:p w14:paraId="1AAED4DC" w14:textId="77777777" w:rsidR="0047783B" w:rsidRDefault="0047783B" w:rsidP="0047783B"/>
    <w:p w14:paraId="4028AB80" w14:textId="77777777" w:rsidR="0047783B" w:rsidRDefault="0047783B" w:rsidP="0047783B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47783B" w14:paraId="393901D7" w14:textId="77777777" w:rsidTr="005F2D79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DB11B" w14:textId="77777777" w:rsidR="00791ED7" w:rsidRDefault="0047783B" w:rsidP="00791ED7">
            <w:r>
              <w:t xml:space="preserve">    </w:t>
            </w:r>
            <w:r w:rsidR="00791ED7">
              <w:t>function f_NR5GC_RRCReconfiguration_IntraNR_HO_</w:t>
            </w:r>
            <w:proofErr w:type="gramStart"/>
            <w:r w:rsidR="00791ED7">
              <w:t>DAPS(</w:t>
            </w:r>
            <w:proofErr w:type="spellStart"/>
            <w:proofErr w:type="gramEnd"/>
            <w:r w:rsidR="00791ED7">
              <w:t>NR_CellId_Type</w:t>
            </w:r>
            <w:proofErr w:type="spellEnd"/>
            <w:r w:rsidR="00791ED7">
              <w:t xml:space="preserve">                                </w:t>
            </w:r>
            <w:proofErr w:type="spellStart"/>
            <w:r w:rsidR="00791ED7">
              <w:t>p_TargetCellId</w:t>
            </w:r>
            <w:proofErr w:type="spellEnd"/>
            <w:r w:rsidR="00791ED7">
              <w:t>,</w:t>
            </w:r>
          </w:p>
          <w:p w14:paraId="5F404228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RNTI_Value</w:t>
            </w:r>
            <w:proofErr w:type="spellEnd"/>
            <w:r>
              <w:t xml:space="preserve">                                    </w:t>
            </w:r>
            <w:proofErr w:type="spellStart"/>
            <w:r>
              <w:t>p_RNTI_</w:t>
            </w:r>
            <w:proofErr w:type="gramStart"/>
            <w:r>
              <w:t>Value</w:t>
            </w:r>
            <w:proofErr w:type="spellEnd"/>
            <w:r>
              <w:t xml:space="preserve"> :</w:t>
            </w:r>
            <w:proofErr w:type="gramEnd"/>
            <w:r>
              <w:t>=  tsc_C_RNTI_Value3,</w:t>
            </w:r>
          </w:p>
          <w:p w14:paraId="3F36E135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MasterKeyUpdate</w:t>
            </w:r>
            <w:proofErr w:type="spellEnd"/>
            <w:r>
              <w:t xml:space="preserve">               </w:t>
            </w:r>
            <w:proofErr w:type="spellStart"/>
            <w:r>
              <w:t>p_</w:t>
            </w:r>
            <w:proofErr w:type="gramStart"/>
            <w:r>
              <w:t>MasterKeyUpdate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376A7E94" w14:textId="77777777" w:rsidR="00791ED7" w:rsidRDefault="00791ED7" w:rsidP="00791ED7">
            <w:r>
              <w:t xml:space="preserve">                                                      template (omit) </w:t>
            </w:r>
            <w:proofErr w:type="spellStart"/>
            <w:r>
              <w:t>ReconfigurationWithSync.rach_ConfigDedicated</w:t>
            </w:r>
            <w:proofErr w:type="spellEnd"/>
            <w:r>
              <w:t xml:space="preserve"> </w:t>
            </w:r>
            <w:proofErr w:type="spellStart"/>
            <w:r>
              <w:t>p_RACH_</w:t>
            </w:r>
            <w:proofErr w:type="gramStart"/>
            <w:r>
              <w:t>ConfigDedicated</w:t>
            </w:r>
            <w:proofErr w:type="spellEnd"/>
            <w:r>
              <w:t xml:space="preserve"> :</w:t>
            </w:r>
            <w:proofErr w:type="gramEnd"/>
            <w:r>
              <w:t>= omit,</w:t>
            </w:r>
          </w:p>
          <w:p w14:paraId="0B86C2D2" w14:textId="77777777" w:rsidR="00791ED7" w:rsidRDefault="00791ED7" w:rsidP="00791ED7">
            <w:r>
              <w:t xml:space="preserve">                                                      template(value) </w:t>
            </w:r>
            <w:proofErr w:type="spellStart"/>
            <w:r>
              <w:t>PDCP_Config</w:t>
            </w:r>
            <w:proofErr w:type="spellEnd"/>
            <w:r>
              <w:t xml:space="preserve">                   </w:t>
            </w:r>
            <w:proofErr w:type="spellStart"/>
            <w:r>
              <w:t>p_PDCP_</w:t>
            </w:r>
            <w:proofErr w:type="gramStart"/>
            <w:r>
              <w:t>Config</w:t>
            </w:r>
            <w:proofErr w:type="spellEnd"/>
            <w:r>
              <w:t xml:space="preserve"> :</w:t>
            </w:r>
            <w:proofErr w:type="gramEnd"/>
            <w:r>
              <w:t>= cs_38508_PDCP_Config,</w:t>
            </w:r>
          </w:p>
          <w:p w14:paraId="4BEC979A" w14:textId="77777777" w:rsidR="00791ED7" w:rsidRDefault="00791ED7" w:rsidP="00791ED7">
            <w:r>
              <w:t xml:space="preserve">                                                      </w:t>
            </w:r>
            <w:proofErr w:type="spellStart"/>
            <w:r>
              <w:t>boolean</w:t>
            </w:r>
            <w:proofErr w:type="spellEnd"/>
            <w:r>
              <w:t xml:space="preserve">                                       </w:t>
            </w:r>
            <w:proofErr w:type="spellStart"/>
            <w:r>
              <w:t>p_RBConfig_</w:t>
            </w:r>
            <w:proofErr w:type="gramStart"/>
            <w:r>
              <w:t>KeyChange</w:t>
            </w:r>
            <w:proofErr w:type="spellEnd"/>
            <w:r>
              <w:t xml:space="preserve"> :</w:t>
            </w:r>
            <w:proofErr w:type="gramEnd"/>
            <w:r>
              <w:t>= true</w:t>
            </w:r>
          </w:p>
          <w:p w14:paraId="4E80DA51" w14:textId="77777777" w:rsidR="00791ED7" w:rsidRDefault="00791ED7" w:rsidP="00791ED7">
            <w:r>
              <w:t xml:space="preserve">                                                     )</w:t>
            </w:r>
          </w:p>
          <w:p w14:paraId="40443A6E" w14:textId="77777777" w:rsidR="00791ED7" w:rsidRDefault="00791ED7" w:rsidP="00791ED7">
            <w:r>
              <w:t xml:space="preserve">    runs on NR5GC_PTC return template (value) </w:t>
            </w:r>
            <w:proofErr w:type="spellStart"/>
            <w:r>
              <w:t>DL_DCCH_Message</w:t>
            </w:r>
            <w:proofErr w:type="spellEnd"/>
          </w:p>
          <w:p w14:paraId="1482621C" w14:textId="77777777" w:rsidR="00791ED7" w:rsidRDefault="00791ED7" w:rsidP="00791ED7">
            <w:r>
              <w:t xml:space="preserve">  {</w:t>
            </w:r>
          </w:p>
          <w:p w14:paraId="68FA7EF9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6CE5F623" w14:textId="77777777" w:rsidR="00791ED7" w:rsidRDefault="00791ED7" w:rsidP="00791ED7">
            <w:r>
              <w:t xml:space="preserve">    var template (value) RRCReconfiguration_v1530_IEs v_RRCReconfiguration_</w:t>
            </w:r>
            <w:proofErr w:type="gramStart"/>
            <w:r>
              <w:t>v1530;</w:t>
            </w:r>
            <w:proofErr w:type="gramEnd"/>
          </w:p>
          <w:p w14:paraId="4D209B31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CellGroupConfig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>;</w:t>
            </w:r>
            <w:proofErr w:type="gramEnd"/>
          </w:p>
          <w:p w14:paraId="76EE9804" w14:textId="77777777" w:rsidR="00791ED7" w:rsidRDefault="00791ED7" w:rsidP="00791ED7">
            <w:r>
              <w:t xml:space="preserve">    //Get relevant info from NR5GC_Global and build </w:t>
            </w:r>
            <w:proofErr w:type="spellStart"/>
            <w:r>
              <w:t>RadioBearerConfig</w:t>
            </w:r>
            <w:proofErr w:type="spellEnd"/>
            <w:r>
              <w:t xml:space="preserve"> to be included in </w:t>
            </w:r>
            <w:proofErr w:type="spellStart"/>
            <w:r>
              <w:t>RRCReconfiguration</w:t>
            </w:r>
            <w:proofErr w:type="spellEnd"/>
            <w:r>
              <w:t xml:space="preserve"> message</w:t>
            </w:r>
          </w:p>
          <w:p w14:paraId="3A4ABCE7" w14:textId="77777777" w:rsidR="00791ED7" w:rsidRDefault="00791ED7" w:rsidP="00791ED7">
            <w:r>
              <w:t xml:space="preserve">    var template (value) </w:t>
            </w:r>
            <w:proofErr w:type="spellStart"/>
            <w:proofErr w:type="gramStart"/>
            <w:r>
              <w:t>RadioBearerConfig</w:t>
            </w:r>
            <w:proofErr w:type="spellEnd"/>
            <w:r>
              <w:t xml:space="preserve">  </w:t>
            </w:r>
            <w:proofErr w:type="spellStart"/>
            <w:r>
              <w:t>v</w:t>
            </w:r>
            <w:proofErr w:type="gramEnd"/>
            <w:r>
              <w:t>_RadioBearerConfig</w:t>
            </w:r>
            <w:proofErr w:type="spellEnd"/>
            <w:r>
              <w:t xml:space="preserve"> := f_NR5GC_GetExisting_RadioBearerConfig(</w:t>
            </w:r>
            <w:proofErr w:type="spellStart"/>
            <w:r>
              <w:t>p_RBConfig_KeyChange</w:t>
            </w:r>
            <w:proofErr w:type="spellEnd"/>
            <w:r>
              <w:t xml:space="preserve">, </w:t>
            </w:r>
            <w:proofErr w:type="spellStart"/>
            <w:r>
              <w:t>p_PDCP_Config</w:t>
            </w:r>
            <w:proofErr w:type="spellEnd"/>
            <w:r>
              <w:t>, -, true); //  @sic R5-222040 sic@</w:t>
            </w:r>
          </w:p>
          <w:p w14:paraId="603DAFAD" w14:textId="77777777" w:rsidR="00791ED7" w:rsidRDefault="00791ED7" w:rsidP="00791ED7">
            <w:r>
              <w:t xml:space="preserve">    //Get RLC-Config from NR5GC_Global and set </w:t>
            </w:r>
            <w:proofErr w:type="spellStart"/>
            <w:r>
              <w:t>ReestablishRLC</w:t>
            </w:r>
            <w:proofErr w:type="spellEnd"/>
            <w:r>
              <w:t xml:space="preserve"> according to parameter</w:t>
            </w:r>
          </w:p>
          <w:p w14:paraId="39895DCF" w14:textId="77777777" w:rsidR="00791ED7" w:rsidRDefault="00791ED7" w:rsidP="00791ED7">
            <w:r>
              <w:t xml:space="preserve">    var template (value) </w:t>
            </w:r>
            <w:proofErr w:type="spellStart"/>
            <w:r>
              <w:t>NR_RLC_BearerToAddModList_Type</w:t>
            </w:r>
            <w:proofErr w:type="spellEnd"/>
            <w:r>
              <w:t xml:space="preserve">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;</w:t>
            </w:r>
            <w:proofErr w:type="gramEnd"/>
          </w:p>
          <w:p w14:paraId="65E09F7F" w14:textId="77777777" w:rsidR="00791ED7" w:rsidRDefault="00791ED7" w:rsidP="00791ED7">
            <w:r>
              <w:t xml:space="preserve">    var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ExistingDRBs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7553A80B" w14:textId="77777777" w:rsidR="00791ED7" w:rsidRDefault="00791ED7" w:rsidP="00791ED7">
            <w:r>
              <w:t xml:space="preserve"> </w:t>
            </w:r>
          </w:p>
          <w:p w14:paraId="2562B731" w14:textId="77777777" w:rsidR="00791ED7" w:rsidRDefault="00791ED7" w:rsidP="00791ED7">
            <w:r>
              <w:t xml:space="preserve">    if (</w:t>
            </w:r>
            <w:proofErr w:type="spellStart"/>
            <w:r>
              <w:t>p_RBConfig_KeyChange</w:t>
            </w:r>
            <w:proofErr w:type="spellEnd"/>
            <w:r>
              <w:t xml:space="preserve"> == </w:t>
            </w:r>
            <w:proofErr w:type="gramStart"/>
            <w:r>
              <w:t>true)  {</w:t>
            </w:r>
            <w:proofErr w:type="gramEnd"/>
          </w:p>
          <w:p w14:paraId="571A9CC1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 xml:space="preserve"> :</w:t>
            </w:r>
            <w:proofErr w:type="gramEnd"/>
            <w:r>
              <w:t xml:space="preserve">= f_NR5GC_GetExisting_BearerToAddModList(); //Initialise </w:t>
            </w:r>
            <w:proofErr w:type="spellStart"/>
            <w:r>
              <w:t>RLC_BearerConfig</w:t>
            </w:r>
            <w:proofErr w:type="spellEnd"/>
            <w:r>
              <w:t xml:space="preserve"> with no re-establishment @sic R5-222040 sic@</w:t>
            </w:r>
          </w:p>
          <w:p w14:paraId="32FC7CAB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1B477C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208C4FD2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reestablishPDCP</w:t>
            </w:r>
            <w:proofErr w:type="spellEnd"/>
            <w:r>
              <w:t xml:space="preserve"> := omit; //  @sic R5-222040 sic@</w:t>
            </w:r>
          </w:p>
          <w:p w14:paraId="41DEE25D" w14:textId="77777777" w:rsidR="00791ED7" w:rsidRDefault="00791ED7" w:rsidP="00791ED7">
            <w:r>
              <w:t xml:space="preserve">    } else {//@sic R5-222043 sic@</w:t>
            </w:r>
          </w:p>
          <w:p w14:paraId="1E9ED0AB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 xml:space="preserve">0]:= </w:t>
            </w:r>
            <w:proofErr w:type="spellStart"/>
            <w:r>
              <w:t>v_ExistingDRBs</w:t>
            </w:r>
            <w:proofErr w:type="spellEnd"/>
            <w:r>
              <w:t>[0].</w:t>
            </w:r>
            <w:proofErr w:type="spellStart"/>
            <w:r>
              <w:t>RLC_Config</w:t>
            </w:r>
            <w:proofErr w:type="spellEnd"/>
            <w:r>
              <w:t>;</w:t>
            </w:r>
          </w:p>
          <w:p w14:paraId="4DB80384" w14:textId="77777777" w:rsidR="00791ED7" w:rsidRDefault="00791ED7" w:rsidP="00791ED7">
            <w:r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reestablishRLC</w:t>
            </w:r>
            <w:proofErr w:type="spellEnd"/>
            <w:r>
              <w:t xml:space="preserve"> := omit;</w:t>
            </w:r>
          </w:p>
          <w:p w14:paraId="276BBF2A" w14:textId="77777777" w:rsidR="00791ED7" w:rsidRDefault="00791ED7" w:rsidP="00791ED7">
            <w:r>
              <w:t xml:space="preserve">      //Configure the first DRB (</w:t>
            </w:r>
            <w:proofErr w:type="spellStart"/>
            <w:r>
              <w:t>DRB#n</w:t>
            </w:r>
            <w:proofErr w:type="spellEnd"/>
            <w:r>
              <w:t>) as DAPS DRB</w:t>
            </w:r>
          </w:p>
          <w:p w14:paraId="6B916A6C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0].daps_Config_r16 := true_;</w:t>
            </w:r>
          </w:p>
          <w:p w14:paraId="44ACABF8" w14:textId="77777777" w:rsidR="00791ED7" w:rsidRDefault="00791ED7" w:rsidP="00791ED7">
            <w:r>
              <w:t xml:space="preserve">      </w:t>
            </w:r>
            <w:proofErr w:type="spellStart"/>
            <w:r>
              <w:t>v_RadioBearerConfig.drb_</w:t>
            </w:r>
            <w:proofErr w:type="gramStart"/>
            <w:r>
              <w:t>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recoverPDCP</w:t>
            </w:r>
            <w:proofErr w:type="spellEnd"/>
            <w:r>
              <w:t xml:space="preserve"> := omit; //@sic R5-222043 sic@</w:t>
            </w:r>
          </w:p>
          <w:p w14:paraId="2F4E10F4" w14:textId="77777777" w:rsidR="00791ED7" w:rsidRDefault="00791ED7" w:rsidP="00791ED7">
            <w:r>
              <w:lastRenderedPageBreak/>
              <w:t xml:space="preserve">      </w:t>
            </w:r>
            <w:proofErr w:type="spellStart"/>
            <w:r>
              <w:t>v_RLC_</w:t>
            </w:r>
            <w:proofErr w:type="gramStart"/>
            <w:r>
              <w:t>BearerToAddModList</w:t>
            </w:r>
            <w:proofErr w:type="spellEnd"/>
            <w:r>
              <w:t>[</w:t>
            </w:r>
            <w:proofErr w:type="gramEnd"/>
            <w:r>
              <w:t>0].</w:t>
            </w:r>
            <w:proofErr w:type="spellStart"/>
            <w:r>
              <w:t>servedRadioBearer.drb_Identity</w:t>
            </w:r>
            <w:proofErr w:type="spellEnd"/>
            <w:r>
              <w:t xml:space="preserve"> := </w:t>
            </w:r>
            <w:r w:rsidRPr="00791ED7">
              <w:rPr>
                <w:highlight w:val="yellow"/>
              </w:rPr>
              <w:t>tsc_NR_DRB2;</w:t>
            </w:r>
          </w:p>
          <w:p w14:paraId="60ED1B88" w14:textId="77777777" w:rsidR="00791ED7" w:rsidRDefault="00791ED7" w:rsidP="00791ED7">
            <w:r>
              <w:t xml:space="preserve">    }</w:t>
            </w:r>
          </w:p>
          <w:p w14:paraId="034627C5" w14:textId="77777777" w:rsidR="00791ED7" w:rsidRDefault="00791ED7" w:rsidP="00791ED7">
            <w:r>
              <w:t xml:space="preserve">    </w:t>
            </w:r>
          </w:p>
          <w:p w14:paraId="3570719B" w14:textId="77777777" w:rsidR="00791ED7" w:rsidRDefault="00791ED7" w:rsidP="00791ED7">
            <w:r>
              <w:t xml:space="preserve">    //</w:t>
            </w:r>
            <w:proofErr w:type="spellStart"/>
            <w:r>
              <w:t>CellGroupCongfig</w:t>
            </w:r>
            <w:proofErr w:type="spellEnd"/>
            <w:r>
              <w:t xml:space="preserve"> with condition </w:t>
            </w:r>
            <w:proofErr w:type="spellStart"/>
            <w:r>
              <w:t>PCell_change</w:t>
            </w:r>
            <w:proofErr w:type="spellEnd"/>
          </w:p>
          <w:p w14:paraId="35C31443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CellGroupConfig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f_NR_GetCellGroupConfigHO</w:t>
            </w:r>
            <w:proofErr w:type="spellEnd"/>
            <w:r>
              <w:t xml:space="preserve"> 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17ED2DBA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v_RLC_BearerToAddModList</w:t>
            </w:r>
            <w:proofErr w:type="spellEnd"/>
            <w:r>
              <w:t>,</w:t>
            </w:r>
          </w:p>
          <w:p w14:paraId="00FFF4D1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p_RNTI_Value</w:t>
            </w:r>
            <w:proofErr w:type="spellEnd"/>
            <w:r>
              <w:t>,</w:t>
            </w:r>
          </w:p>
          <w:p w14:paraId="765FAAE6" w14:textId="77777777" w:rsidR="00791ED7" w:rsidRDefault="00791ED7" w:rsidP="00791ED7">
            <w:r>
              <w:t xml:space="preserve">                                                    </w:t>
            </w:r>
            <w:proofErr w:type="spellStart"/>
            <w:r>
              <w:t>p_RACH_ConfigDedicated</w:t>
            </w:r>
            <w:proofErr w:type="spellEnd"/>
            <w:proofErr w:type="gramStart"/>
            <w:r>
              <w:t>);</w:t>
            </w:r>
            <w:proofErr w:type="gramEnd"/>
          </w:p>
          <w:p w14:paraId="4F2C2381" w14:textId="77777777" w:rsidR="00791ED7" w:rsidRDefault="00791ED7" w:rsidP="00791ED7">
            <w:r>
              <w:t xml:space="preserve">    // Set </w:t>
            </w:r>
            <w:proofErr w:type="spellStart"/>
            <w:r>
              <w:t>preambleTransMax</w:t>
            </w:r>
            <w:proofErr w:type="spellEnd"/>
            <w:r>
              <w:t xml:space="preserve"> acc. Table 8.1.4.3.1.3.3-4</w:t>
            </w:r>
          </w:p>
          <w:p w14:paraId="6B5AEB18" w14:textId="77777777" w:rsidR="00791ED7" w:rsidRDefault="00791ED7" w:rsidP="00791ED7">
            <w:r>
              <w:t xml:space="preserve">    v_</w:t>
            </w:r>
            <w:proofErr w:type="gramStart"/>
            <w:r>
              <w:t>CellGroupConfig.spCellConfig.reconfigurationWithSync.spCellConfigCommon</w:t>
            </w:r>
            <w:proofErr w:type="gramEnd"/>
            <w:r>
              <w:t>.uplinkConfigCommon.initialUplinkBWP.rach_ConfigCommon.setup.rach_ConfigGeneric.preambleTransMax := n200; //@sic R5s221151 sic@</w:t>
            </w:r>
          </w:p>
          <w:p w14:paraId="19F9F2C1" w14:textId="77777777" w:rsidR="00791ED7" w:rsidRDefault="00791ED7" w:rsidP="00791ED7"/>
          <w:p w14:paraId="24E2937B" w14:textId="77777777" w:rsidR="00791ED7" w:rsidRDefault="00791ED7" w:rsidP="00791ED7">
            <w:r>
              <w:t xml:space="preserve">    v_RRCReconfiguration_v</w:t>
            </w:r>
            <w:proofErr w:type="gramStart"/>
            <w:r>
              <w:t>1530 :</w:t>
            </w:r>
            <w:proofErr w:type="gramEnd"/>
            <w:r>
              <w:t>= cs_NR_RRCReconfiguration_v1530_IEs(bit2oct(encvalue(v_CellGroupConfig)),</w:t>
            </w:r>
          </w:p>
          <w:p w14:paraId="2340A675" w14:textId="77777777" w:rsidR="00791ED7" w:rsidRDefault="00791ED7" w:rsidP="00791ED7">
            <w:r>
              <w:t xml:space="preserve">                                                                     </w:t>
            </w:r>
            <w:proofErr w:type="spellStart"/>
            <w:r>
              <w:t>p_MasterKeyUpdate</w:t>
            </w:r>
            <w:proofErr w:type="spellEnd"/>
            <w:r>
              <w:t>,</w:t>
            </w:r>
          </w:p>
          <w:p w14:paraId="023EA901" w14:textId="77777777" w:rsidR="00791ED7" w:rsidRDefault="00791ED7" w:rsidP="00791ED7">
            <w:r>
              <w:t xml:space="preserve">                                                                     omit,</w:t>
            </w:r>
          </w:p>
          <w:p w14:paraId="38E63E51" w14:textId="77777777" w:rsidR="00791ED7" w:rsidRDefault="00791ED7" w:rsidP="00791ED7">
            <w:r>
              <w:t xml:space="preserve">                                                                     omit</w:t>
            </w:r>
            <w:proofErr w:type="gramStart"/>
            <w:r>
              <w:t>);</w:t>
            </w:r>
            <w:proofErr w:type="gramEnd"/>
          </w:p>
          <w:p w14:paraId="73F170AF" w14:textId="77777777" w:rsidR="00791ED7" w:rsidRDefault="00791ED7" w:rsidP="00791ED7">
            <w:r>
              <w:t xml:space="preserve">                                                                     </w:t>
            </w:r>
          </w:p>
          <w:p w14:paraId="107CD074" w14:textId="77777777" w:rsidR="00791ED7" w:rsidRDefault="00791ED7" w:rsidP="00791ED7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cs_38508_RRCReconfiguration(</w:t>
            </w:r>
            <w:proofErr w:type="spellStart"/>
            <w:r>
              <w:t>tsc_NR_RRC_TI_Def</w:t>
            </w:r>
            <w:proofErr w:type="spellEnd"/>
            <w:r>
              <w:t xml:space="preserve">, </w:t>
            </w:r>
            <w:proofErr w:type="spellStart"/>
            <w:r>
              <w:t>v_RadioBearerConfig</w:t>
            </w:r>
            <w:proofErr w:type="spellEnd"/>
            <w:r>
              <w:t>, -, -, v_RRCReconfiguration_v1530);</w:t>
            </w:r>
          </w:p>
          <w:p w14:paraId="1F55B4C1" w14:textId="77777777" w:rsidR="00791ED7" w:rsidRDefault="00791ED7" w:rsidP="00791ED7">
            <w:r>
              <w:t xml:space="preserve">    </w:t>
            </w:r>
          </w:p>
          <w:p w14:paraId="360415F3" w14:textId="77777777" w:rsidR="00791ED7" w:rsidRDefault="00791ED7" w:rsidP="00791ED7">
            <w:r>
              <w:t xml:space="preserve">    return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5EECB06C" w14:textId="55CAC9D7" w:rsidR="0047783B" w:rsidRDefault="00791ED7" w:rsidP="00791ED7">
            <w:pPr>
              <w:ind w:firstLine="204"/>
            </w:pPr>
            <w:r>
              <w:t xml:space="preserve">  }</w:t>
            </w:r>
          </w:p>
        </w:tc>
      </w:tr>
    </w:tbl>
    <w:p w14:paraId="7891A771" w14:textId="77777777" w:rsidR="0047783B" w:rsidRDefault="0047783B" w:rsidP="00FC2058"/>
    <w:p w14:paraId="21408729" w14:textId="40B24055" w:rsidR="00C247C8" w:rsidRDefault="00C247C8" w:rsidP="00C247C8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21171997"/>
      <w:r>
        <w:rPr>
          <w:b/>
          <w:lang w:val="pt-BR"/>
        </w:rPr>
        <w:t xml:space="preserve">Change </w:t>
      </w:r>
      <w:bookmarkEnd w:id="10"/>
      <w:r w:rsidR="00BA177E">
        <w:rPr>
          <w:b/>
          <w:lang w:val="en-US"/>
        </w:rPr>
        <w:t>4</w:t>
      </w: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247C8" w14:paraId="5507DAAF" w14:textId="77777777" w:rsidTr="001E02B3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DE804" w14:textId="77777777" w:rsidR="00C247C8" w:rsidRDefault="00C247C8" w:rsidP="001E02B3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BD2B" w14:textId="243485AA" w:rsidR="00C247C8" w:rsidRDefault="00B90848" w:rsidP="001E02B3">
            <w:pPr>
              <w:spacing w:after="0"/>
            </w:pPr>
            <w:r>
              <w:t xml:space="preserve">f_NR5GC_DAPS_HO_RRCReconfiguration_SSConfig_PDCP </w:t>
            </w:r>
            <w:r w:rsidR="004F4020">
              <w:t>()</w:t>
            </w:r>
          </w:p>
        </w:tc>
      </w:tr>
      <w:tr w:rsidR="00C247C8" w14:paraId="0BF7478B" w14:textId="77777777" w:rsidTr="001E02B3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D5107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A2BC9" w14:textId="5E8CA7EE" w:rsidR="00EC17E0" w:rsidRPr="00EC17E0" w:rsidRDefault="00EC17E0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As per R5s221151</w:t>
            </w:r>
            <w:r w:rsidR="007372E3">
              <w:rPr>
                <w:rFonts w:ascii="Arial" w:hAnsi="Arial" w:cs="Arial"/>
              </w:rPr>
              <w:t>_MCC160 comments</w:t>
            </w:r>
            <w:r w:rsidRPr="00EC17E0">
              <w:rPr>
                <w:rFonts w:ascii="Arial" w:hAnsi="Arial" w:cs="Arial"/>
              </w:rPr>
              <w:t xml:space="preserve">, </w:t>
            </w:r>
            <w:proofErr w:type="spellStart"/>
            <w:r w:rsidRPr="00EC17E0">
              <w:rPr>
                <w:rFonts w:ascii="Arial" w:hAnsi="Arial" w:cs="Arial"/>
              </w:rPr>
              <w:t>preambleTransMax</w:t>
            </w:r>
            <w:proofErr w:type="spellEnd"/>
            <w:r w:rsidRPr="00EC17E0">
              <w:rPr>
                <w:rFonts w:ascii="Arial" w:hAnsi="Arial" w:cs="Arial"/>
              </w:rPr>
              <w:t xml:space="preserve"> modification not required</w:t>
            </w:r>
            <w:r w:rsidR="008C70CD">
              <w:rPr>
                <w:rFonts w:ascii="Arial" w:hAnsi="Arial" w:cs="Arial"/>
              </w:rPr>
              <w:t xml:space="preserve"> here</w:t>
            </w:r>
            <w:r w:rsidR="00B00533">
              <w:rPr>
                <w:rFonts w:ascii="Arial" w:hAnsi="Arial" w:cs="Arial"/>
              </w:rPr>
              <w:t xml:space="preserve"> as </w:t>
            </w:r>
            <w:r w:rsidR="008C70CD" w:rsidRPr="008C70CD">
              <w:rPr>
                <w:rFonts w:ascii="Arial" w:hAnsi="Arial" w:cs="Arial"/>
              </w:rPr>
              <w:t>f_NR5GC_RRCReconfiguration_IntraNR_HO_DAPS is setting it to n200.</w:t>
            </w:r>
          </w:p>
          <w:p w14:paraId="5D1627FF" w14:textId="40081DF0" w:rsidR="00BE3327" w:rsidRPr="00EC17E0" w:rsidRDefault="00A12E54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EC17E0">
              <w:rPr>
                <w:rFonts w:ascii="Arial" w:hAnsi="Arial" w:cs="Arial"/>
              </w:rPr>
              <w:t>For DAPS bearer</w:t>
            </w:r>
            <w:r w:rsidR="00BE3327" w:rsidRPr="00EC17E0">
              <w:rPr>
                <w:rFonts w:ascii="Arial" w:hAnsi="Arial" w:cs="Arial"/>
              </w:rPr>
              <w:t xml:space="preserve"> from 38.331</w:t>
            </w:r>
            <w:r w:rsidRPr="00EC17E0">
              <w:rPr>
                <w:rFonts w:ascii="Arial" w:hAnsi="Arial" w:cs="Arial"/>
              </w:rPr>
              <w:t xml:space="preserve">, </w:t>
            </w:r>
          </w:p>
          <w:p w14:paraId="26FC0E8D" w14:textId="77777777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 w:rsidRPr="00AF7C92">
              <w:rPr>
                <w:rFonts w:ascii="Arial" w:hAnsi="Arial" w:cs="Arial"/>
              </w:rPr>
              <w:t>2&gt; If any DAPS bearer is configured:</w:t>
            </w:r>
          </w:p>
          <w:p w14:paraId="22B32958" w14:textId="623EA8C3" w:rsidR="00AF7C92" w:rsidRPr="00AF7C92" w:rsidRDefault="00AF7C92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Pr="00AF7C92">
              <w:rPr>
                <w:rFonts w:ascii="Arial" w:hAnsi="Arial" w:cs="Arial"/>
              </w:rPr>
              <w:t xml:space="preserve">3&gt; create a MAC entity for the target cell group with the same </w:t>
            </w:r>
            <w:r>
              <w:rPr>
                <w:rFonts w:ascii="Arial" w:hAnsi="Arial" w:cs="Arial"/>
              </w:rPr>
              <w:t>c</w:t>
            </w:r>
            <w:r w:rsidRPr="00AF7C92">
              <w:rPr>
                <w:rFonts w:ascii="Arial" w:hAnsi="Arial" w:cs="Arial"/>
              </w:rPr>
              <w:t>onfiguration as the MAC entity for the</w:t>
            </w:r>
            <w:r>
              <w:rPr>
                <w:rFonts w:ascii="Arial" w:hAnsi="Arial" w:cs="Arial"/>
              </w:rPr>
              <w:t xml:space="preserve"> </w:t>
            </w:r>
            <w:r w:rsidRPr="00AF7C92">
              <w:rPr>
                <w:rFonts w:ascii="Arial" w:hAnsi="Arial" w:cs="Arial"/>
              </w:rPr>
              <w:t xml:space="preserve">source cell </w:t>
            </w:r>
            <w:proofErr w:type="gramStart"/>
            <w:r w:rsidRPr="00AF7C92">
              <w:rPr>
                <w:rFonts w:ascii="Arial" w:hAnsi="Arial" w:cs="Arial"/>
              </w:rPr>
              <w:t>group;</w:t>
            </w:r>
            <w:proofErr w:type="gramEnd"/>
          </w:p>
          <w:p w14:paraId="4E45DF99" w14:textId="1105A089" w:rsidR="00AF7C92" w:rsidRPr="00AF7C92" w:rsidRDefault="006106A4" w:rsidP="00AF7C92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</w:t>
            </w:r>
            <w:r w:rsidR="00AF7C92" w:rsidRPr="00AF7C92">
              <w:rPr>
                <w:rFonts w:ascii="Arial" w:hAnsi="Arial" w:cs="Arial"/>
              </w:rPr>
              <w:t>3&gt; for each DAPS bearer:</w:t>
            </w:r>
          </w:p>
          <w:p w14:paraId="3E247CBE" w14:textId="77777777" w:rsidR="006106A4" w:rsidRDefault="006106A4" w:rsidP="006106A4">
            <w:pPr>
              <w:pStyle w:val="ListParagrap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 </w:t>
            </w:r>
            <w:r w:rsidR="00AF7C92" w:rsidRPr="00AF7C92">
              <w:rPr>
                <w:rFonts w:ascii="Arial" w:hAnsi="Arial" w:cs="Arial"/>
              </w:rPr>
              <w:t>4&gt; establish an RLC entity or entities for the target cell group, with the same configurations as for the</w:t>
            </w:r>
            <w:r>
              <w:rPr>
                <w:rFonts w:ascii="Arial" w:hAnsi="Arial" w:cs="Arial"/>
              </w:rPr>
              <w:t xml:space="preserve"> </w:t>
            </w:r>
            <w:r w:rsidR="00AF7C92" w:rsidRPr="00AF7C92">
              <w:rPr>
                <w:rFonts w:ascii="Arial" w:hAnsi="Arial" w:cs="Arial"/>
              </w:rPr>
              <w:t xml:space="preserve">source cell </w:t>
            </w:r>
            <w:proofErr w:type="gramStart"/>
            <w:r w:rsidR="00AF7C92" w:rsidRPr="00AF7C92">
              <w:rPr>
                <w:rFonts w:ascii="Arial" w:hAnsi="Arial" w:cs="Arial"/>
              </w:rPr>
              <w:t>group;</w:t>
            </w:r>
            <w:proofErr w:type="gramEnd"/>
          </w:p>
          <w:p w14:paraId="10C7427F" w14:textId="456B5D57" w:rsidR="009F03A8" w:rsidRDefault="009F03A8" w:rsidP="006106A4">
            <w:pPr>
              <w:pStyle w:val="ListParagrap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t>So</w:t>
            </w:r>
            <w:proofErr w:type="gramEnd"/>
            <w:r>
              <w:rPr>
                <w:rFonts w:ascii="Arial" w:hAnsi="Arial" w:cs="Arial"/>
              </w:rPr>
              <w:t xml:space="preserve"> </w:t>
            </w:r>
            <w:r w:rsidR="006106A4">
              <w:rPr>
                <w:rFonts w:ascii="Arial" w:hAnsi="Arial" w:cs="Arial"/>
              </w:rPr>
              <w:t xml:space="preserve">SS should keep same </w:t>
            </w:r>
            <w:proofErr w:type="spellStart"/>
            <w:r w:rsidR="00942335" w:rsidRPr="00942335">
              <w:rPr>
                <w:rFonts w:ascii="Arial" w:hAnsi="Arial" w:cs="Arial"/>
              </w:rPr>
              <w:t>LogicalChannelId</w:t>
            </w:r>
            <w:proofErr w:type="spellEnd"/>
            <w:r w:rsidR="00942335">
              <w:rPr>
                <w:rFonts w:ascii="Arial" w:hAnsi="Arial" w:cs="Arial"/>
              </w:rPr>
              <w:t xml:space="preserve"> for target cell</w:t>
            </w:r>
            <w:r w:rsidR="00C00466">
              <w:rPr>
                <w:rFonts w:ascii="Arial" w:hAnsi="Arial" w:cs="Arial"/>
              </w:rPr>
              <w:t>.</w:t>
            </w:r>
          </w:p>
          <w:p w14:paraId="42E8B330" w14:textId="4D5580C2" w:rsidR="00294AD2" w:rsidRDefault="00294AD2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Need to add functions for PDCP count handover, PDCP handover control, Security activation and UL grant on target cell.</w:t>
            </w:r>
          </w:p>
          <w:p w14:paraId="15A592A3" w14:textId="769E7B1A" w:rsidR="00C00466" w:rsidRPr="00C00466" w:rsidRDefault="002021C8" w:rsidP="00EC17E0">
            <w:pPr>
              <w:pStyle w:val="ListParagraph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</w:rPr>
              <w:lastRenderedPageBreak/>
              <w:t>Configuration’s</w:t>
            </w:r>
            <w:proofErr w:type="gramEnd"/>
            <w:r w:rsidR="008736E6">
              <w:rPr>
                <w:rFonts w:ascii="Arial" w:hAnsi="Arial" w:cs="Arial"/>
              </w:rPr>
              <w:t xml:space="preserve"> on</w:t>
            </w:r>
            <w:r w:rsidR="003E5423">
              <w:rPr>
                <w:rFonts w:ascii="Arial" w:hAnsi="Arial" w:cs="Arial"/>
              </w:rPr>
              <w:t xml:space="preserve"> target cell </w:t>
            </w:r>
            <w:r w:rsidR="003F53F2">
              <w:rPr>
                <w:rFonts w:ascii="Arial" w:hAnsi="Arial" w:cs="Arial"/>
              </w:rPr>
              <w:t>should be</w:t>
            </w:r>
            <w:r>
              <w:rPr>
                <w:rFonts w:ascii="Arial" w:hAnsi="Arial" w:cs="Arial"/>
              </w:rPr>
              <w:t xml:space="preserve"> </w:t>
            </w:r>
            <w:r w:rsidR="008736E6">
              <w:rPr>
                <w:rFonts w:ascii="Arial" w:hAnsi="Arial" w:cs="Arial"/>
              </w:rPr>
              <w:t xml:space="preserve">activate </w:t>
            </w:r>
            <w:r w:rsidR="005412D5">
              <w:rPr>
                <w:rFonts w:ascii="Arial" w:hAnsi="Arial" w:cs="Arial"/>
              </w:rPr>
              <w:t>immediately (</w:t>
            </w:r>
            <w:proofErr w:type="spellStart"/>
            <w:r w:rsidR="007D14CB" w:rsidRPr="007D14CB">
              <w:rPr>
                <w:rFonts w:ascii="Arial" w:hAnsi="Arial" w:cs="Arial"/>
              </w:rPr>
              <w:t>cs_TimingInfo_Now</w:t>
            </w:r>
            <w:proofErr w:type="spellEnd"/>
            <w:r w:rsidR="005412D5">
              <w:rPr>
                <w:rFonts w:ascii="Arial" w:hAnsi="Arial" w:cs="Arial"/>
              </w:rPr>
              <w:t>)</w:t>
            </w:r>
            <w:r w:rsidR="007D14CB">
              <w:rPr>
                <w:rFonts w:ascii="Arial" w:hAnsi="Arial" w:cs="Arial"/>
              </w:rPr>
              <w:t xml:space="preserve">, as </w:t>
            </w:r>
            <w:r w:rsidR="00D04C46">
              <w:rPr>
                <w:rFonts w:ascii="Arial" w:hAnsi="Arial" w:cs="Arial"/>
              </w:rPr>
              <w:t>target</w:t>
            </w:r>
            <w:r w:rsidR="003B4F6E">
              <w:rPr>
                <w:rFonts w:ascii="Arial" w:hAnsi="Arial" w:cs="Arial"/>
              </w:rPr>
              <w:t xml:space="preserve"> can miss its </w:t>
            </w:r>
            <w:proofErr w:type="spellStart"/>
            <w:r w:rsidR="003B4F6E">
              <w:rPr>
                <w:rFonts w:ascii="Arial" w:hAnsi="Arial" w:cs="Arial"/>
              </w:rPr>
              <w:t>actvation</w:t>
            </w:r>
            <w:proofErr w:type="spellEnd"/>
            <w:r w:rsidR="003B4F6E">
              <w:rPr>
                <w:rFonts w:ascii="Arial" w:hAnsi="Arial" w:cs="Arial"/>
              </w:rPr>
              <w:t xml:space="preserve"> time </w:t>
            </w:r>
            <w:r w:rsidR="005412D5">
              <w:rPr>
                <w:rFonts w:ascii="Arial" w:hAnsi="Arial" w:cs="Arial"/>
              </w:rPr>
              <w:t xml:space="preserve">as UE can send </w:t>
            </w:r>
            <w:proofErr w:type="spellStart"/>
            <w:r w:rsidR="005412D5">
              <w:rPr>
                <w:rFonts w:ascii="Arial" w:hAnsi="Arial" w:cs="Arial"/>
              </w:rPr>
              <w:t>RRCreconfigurationcomplete</w:t>
            </w:r>
            <w:proofErr w:type="spellEnd"/>
            <w:r w:rsidR="005412D5">
              <w:rPr>
                <w:rFonts w:ascii="Arial" w:hAnsi="Arial" w:cs="Arial"/>
              </w:rPr>
              <w:t xml:space="preserve"> immediately after getting DAPS HO configuration</w:t>
            </w:r>
            <w:r w:rsidR="0044375C">
              <w:rPr>
                <w:rFonts w:ascii="Arial" w:hAnsi="Arial" w:cs="Arial"/>
              </w:rPr>
              <w:t xml:space="preserve"> </w:t>
            </w:r>
            <w:r w:rsidR="004B5DDC">
              <w:rPr>
                <w:rFonts w:ascii="Arial" w:hAnsi="Arial" w:cs="Arial"/>
              </w:rPr>
              <w:t>while</w:t>
            </w:r>
            <w:r w:rsidR="0044375C">
              <w:rPr>
                <w:rFonts w:ascii="Arial" w:hAnsi="Arial" w:cs="Arial"/>
              </w:rPr>
              <w:t xml:space="preserve"> SS might be busy on activate configuration for </w:t>
            </w:r>
            <w:r w:rsidR="00C318F4">
              <w:rPr>
                <w:rFonts w:ascii="Arial" w:hAnsi="Arial" w:cs="Arial"/>
              </w:rPr>
              <w:t>radio</w:t>
            </w:r>
            <w:r w:rsidR="00D04C46">
              <w:rPr>
                <w:rFonts w:ascii="Arial" w:hAnsi="Arial" w:cs="Arial"/>
              </w:rPr>
              <w:t xml:space="preserve"> </w:t>
            </w:r>
            <w:r w:rsidR="00C318F4">
              <w:rPr>
                <w:rFonts w:ascii="Arial" w:hAnsi="Arial" w:cs="Arial"/>
              </w:rPr>
              <w:t xml:space="preserve">bearer, </w:t>
            </w:r>
            <w:proofErr w:type="spellStart"/>
            <w:r w:rsidR="00D04C46">
              <w:rPr>
                <w:rFonts w:ascii="Arial" w:hAnsi="Arial" w:cs="Arial"/>
              </w:rPr>
              <w:t>pdcp</w:t>
            </w:r>
            <w:proofErr w:type="spellEnd"/>
            <w:r w:rsidR="00D04C46">
              <w:rPr>
                <w:rFonts w:ascii="Arial" w:hAnsi="Arial" w:cs="Arial"/>
              </w:rPr>
              <w:t xml:space="preserve"> count, security, SR activation at target cell</w:t>
            </w:r>
            <w:r w:rsidR="004B5DDC">
              <w:rPr>
                <w:rFonts w:ascii="Arial" w:hAnsi="Arial" w:cs="Arial"/>
              </w:rPr>
              <w:t xml:space="preserve"> according to their time</w:t>
            </w:r>
            <w:r w:rsidR="00D04C46">
              <w:rPr>
                <w:rFonts w:ascii="Arial" w:hAnsi="Arial" w:cs="Arial"/>
              </w:rPr>
              <w:t>.</w:t>
            </w:r>
          </w:p>
        </w:tc>
      </w:tr>
      <w:tr w:rsidR="00C247C8" w14:paraId="0149ED5D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482F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1ED6" w14:textId="7BE7770A" w:rsidR="00EC17E0" w:rsidRDefault="00EC17E0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Commented</w:t>
            </w:r>
            <w:r w:rsidRPr="00EC17E0">
              <w:rPr>
                <w:lang w:val="en-SG"/>
              </w:rPr>
              <w:t xml:space="preserve"> </w:t>
            </w:r>
            <w:proofErr w:type="spellStart"/>
            <w:r w:rsidRPr="00EC17E0">
              <w:rPr>
                <w:lang w:val="en-SG"/>
              </w:rPr>
              <w:t>v_RACH_ConfigGeneric.preambleTransMax</w:t>
            </w:r>
            <w:proofErr w:type="spellEnd"/>
          </w:p>
          <w:p w14:paraId="679A9B4A" w14:textId="39DACA0A" w:rsidR="00C247C8" w:rsidRPr="00FC6649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commented </w:t>
            </w:r>
            <w:proofErr w:type="spellStart"/>
            <w:r w:rsidRPr="00942335">
              <w:rPr>
                <w:rFonts w:cs="Arial"/>
              </w:rPr>
              <w:t>LogicalChannelId</w:t>
            </w:r>
            <w:proofErr w:type="spellEnd"/>
            <w:r>
              <w:rPr>
                <w:rFonts w:cs="Arial"/>
              </w:rPr>
              <w:t xml:space="preserve"> modification.</w:t>
            </w:r>
          </w:p>
          <w:p w14:paraId="1985C01F" w14:textId="1CDC4CDE" w:rsidR="00FC6649" w:rsidRPr="00F73303" w:rsidRDefault="00FC6649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>Added functions for PDCP count handover, PDCP handover control, Security activation and UL grant on target cell.</w:t>
            </w:r>
          </w:p>
          <w:p w14:paraId="252115B1" w14:textId="4E0F8291" w:rsidR="00F73303" w:rsidRPr="003D4E6C" w:rsidRDefault="00F73303" w:rsidP="00EC17E0">
            <w:pPr>
              <w:pStyle w:val="CRCoverPage"/>
              <w:numPr>
                <w:ilvl w:val="0"/>
                <w:numId w:val="35"/>
              </w:numPr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Modified target cell activation time with </w:t>
            </w:r>
            <w:proofErr w:type="spellStart"/>
            <w:r w:rsidRPr="007D14CB">
              <w:rPr>
                <w:rFonts w:cs="Arial"/>
              </w:rPr>
              <w:t>cs_TimingInfo_Now</w:t>
            </w:r>
            <w:proofErr w:type="spellEnd"/>
            <w:r>
              <w:rPr>
                <w:rFonts w:cs="Arial"/>
              </w:rPr>
              <w:t>.</w:t>
            </w:r>
          </w:p>
        </w:tc>
      </w:tr>
      <w:tr w:rsidR="00C247C8" w14:paraId="677CB746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3B5E5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5D301" w14:textId="4E4368C9" w:rsidR="00C247C8" w:rsidRDefault="004F4020" w:rsidP="001E02B3">
            <w:pPr>
              <w:spacing w:after="0"/>
              <w:rPr>
                <w:rFonts w:ascii="Arial" w:hAnsi="Arial" w:cs="Arial"/>
              </w:rPr>
            </w:pPr>
            <w:r w:rsidRPr="004F4020">
              <w:rPr>
                <w:rFonts w:ascii="Arial" w:hAnsi="Arial" w:cs="Arial"/>
              </w:rPr>
              <w:t>NR5GC_Handover</w:t>
            </w:r>
          </w:p>
        </w:tc>
      </w:tr>
      <w:tr w:rsidR="00C247C8" w14:paraId="4A671E2A" w14:textId="77777777" w:rsidTr="001E02B3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FDBC9" w14:textId="77777777" w:rsidR="00C247C8" w:rsidRDefault="00C247C8" w:rsidP="001E02B3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F8250" w14:textId="77777777" w:rsidR="00C247C8" w:rsidRDefault="00C247C8" w:rsidP="001E02B3">
            <w:pPr>
              <w:rPr>
                <w:rFonts w:ascii="Arial" w:hAnsi="Arial"/>
                <w:highlight w:val="cyan"/>
              </w:rPr>
            </w:pPr>
          </w:p>
        </w:tc>
      </w:tr>
    </w:tbl>
    <w:p w14:paraId="70FD08B2" w14:textId="77777777" w:rsidR="00C247C8" w:rsidRDefault="00C247C8" w:rsidP="00C247C8"/>
    <w:p w14:paraId="364393E5" w14:textId="77777777" w:rsidR="00C247C8" w:rsidRDefault="00C247C8" w:rsidP="00C247C8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3612100D" w14:textId="77777777" w:rsidTr="001E02B3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CF6F" w14:textId="77777777" w:rsidR="00D416EC" w:rsidRDefault="00D416EC" w:rsidP="00D416EC">
            <w:r>
              <w:t xml:space="preserve">  function f_NR5GC_DAPS_HO_RRCReconfiguration_SSConfig_</w:t>
            </w:r>
            <w:proofErr w:type="gramStart"/>
            <w:r>
              <w:t>PDCP(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54A7B0A9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40312D5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39A55CAA" w14:textId="77777777" w:rsidR="00D416EC" w:rsidRDefault="00D416EC" w:rsidP="00D416EC">
            <w:r>
              <w:t xml:space="preserve">  {</w:t>
            </w:r>
          </w:p>
          <w:p w14:paraId="17E0BB7B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>;</w:t>
            </w:r>
            <w:proofErr w:type="gramEnd"/>
          </w:p>
          <w:p w14:paraId="2385095E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41C53104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44F64670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36F90450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Timing1;</w:t>
            </w:r>
            <w:proofErr w:type="gramEnd"/>
          </w:p>
          <w:p w14:paraId="0A2751CC" w14:textId="77777777" w:rsidR="00D416EC" w:rsidRDefault="00D416EC" w:rsidP="00D416EC">
            <w:r>
              <w:t xml:space="preserve">    </w:t>
            </w:r>
          </w:p>
          <w:p w14:paraId="2179C5B2" w14:textId="77777777" w:rsidR="00D416EC" w:rsidRDefault="00D416EC" w:rsidP="00D416EC">
            <w:r>
              <w:t xml:space="preserve">    v_Timing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57A1F52F" w14:textId="77777777" w:rsidR="00D416EC" w:rsidRDefault="00D416EC" w:rsidP="00D416EC">
            <w:r>
              <w:t xml:space="preserve">    </w:t>
            </w:r>
          </w:p>
          <w:p w14:paraId="7B47FCC3" w14:textId="77777777" w:rsidR="00D416EC" w:rsidRDefault="00D416EC" w:rsidP="00D416EC">
            <w:r>
              <w:t xml:space="preserve">    //Acc. Table 7.1.3.4.3.3.3-1</w:t>
            </w:r>
          </w:p>
          <w:p w14:paraId="13B8CC3D" w14:textId="77777777" w:rsidR="00D416EC" w:rsidRDefault="00D416EC" w:rsidP="00D416EC">
            <w:r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337FFC54" w14:textId="77777777" w:rsidR="00D416EC" w:rsidRDefault="00D416EC" w:rsidP="00D416EC">
            <w:r>
              <w:t xml:space="preserve">    </w:t>
            </w:r>
            <w:proofErr w:type="spellStart"/>
            <w:r w:rsidRPr="00B05D60">
              <w:rPr>
                <w:highlight w:val="yellow"/>
              </w:rPr>
              <w:t>v_RACH_</w:t>
            </w:r>
            <w:proofErr w:type="gramStart"/>
            <w:r w:rsidRPr="00B05D60">
              <w:rPr>
                <w:highlight w:val="yellow"/>
              </w:rPr>
              <w:t>ConfigGeneric.preambleTransMax</w:t>
            </w:r>
            <w:proofErr w:type="spellEnd"/>
            <w:r w:rsidRPr="00B05D60">
              <w:rPr>
                <w:highlight w:val="yellow"/>
              </w:rPr>
              <w:t xml:space="preserve"> :</w:t>
            </w:r>
            <w:proofErr w:type="gramEnd"/>
            <w:r w:rsidRPr="00B05D60">
              <w:rPr>
                <w:highlight w:val="yellow"/>
              </w:rPr>
              <w:t>= n200;</w:t>
            </w:r>
            <w:r>
              <w:t xml:space="preserve"> // Table 7.1.3.4.3.3.3-4</w:t>
            </w:r>
          </w:p>
          <w:p w14:paraId="4FFFF6E2" w14:textId="77777777" w:rsidR="00D416EC" w:rsidRDefault="00D416EC" w:rsidP="00D416E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29AF2A2C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3FF1AD4E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35926294" w14:textId="77777777" w:rsidR="00D416EC" w:rsidRDefault="00D416EC" w:rsidP="00D416EC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BDC880E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665C5514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7F38D1DA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41D7A67C" w14:textId="77777777" w:rsidR="00D416EC" w:rsidRDefault="00D416EC" w:rsidP="00D416EC">
            <w:r>
              <w:lastRenderedPageBreak/>
              <w:t xml:space="preserve">    </w:t>
            </w:r>
            <w:r w:rsidRPr="00B05D60">
              <w:rPr>
                <w:highlight w:val="yellow"/>
              </w:rPr>
              <w:t>v_</w:t>
            </w:r>
            <w:proofErr w:type="gramStart"/>
            <w:r w:rsidRPr="00B05D60">
              <w:rPr>
                <w:highlight w:val="yellow"/>
              </w:rPr>
              <w:t>RadioBearerList[</w:t>
            </w:r>
            <w:proofErr w:type="gramEnd"/>
            <w:r w:rsidRPr="00B05D60">
              <w:rPr>
                <w:highlight w:val="yellow"/>
              </w:rPr>
              <w:t xml:space="preserve">2].Config.AddOrReconfigure.RlcBearer.Config.LogicalChannelId := </w:t>
            </w:r>
            <w:proofErr w:type="spellStart"/>
            <w:r w:rsidRPr="00B05D60">
              <w:rPr>
                <w:highlight w:val="yellow"/>
              </w:rPr>
              <w:t>valueof</w:t>
            </w:r>
            <w:proofErr w:type="spellEnd"/>
            <w:r w:rsidRPr="00B05D60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091ABA7E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61712646" w14:textId="77777777" w:rsidR="00D416EC" w:rsidRDefault="00D416EC" w:rsidP="00D416EC">
            <w:r>
              <w:t xml:space="preserve">    </w:t>
            </w:r>
          </w:p>
          <w:p w14:paraId="4CD6359A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50D33D8B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>
              <w:t>));</w:t>
            </w:r>
          </w:p>
          <w:p w14:paraId="52ECED37" w14:textId="77777777" w:rsidR="00D416EC" w:rsidRDefault="00D416EC" w:rsidP="00D416EC">
            <w:r>
              <w:t xml:space="preserve">        </w:t>
            </w:r>
          </w:p>
          <w:p w14:paraId="66552A26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6C3EE578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B05D60">
              <w:rPr>
                <w:highlight w:val="yellow"/>
              </w:rPr>
              <w:t>cs_TimingInfo_NR</w:t>
            </w:r>
            <w:proofErr w:type="spellEnd"/>
            <w:r w:rsidRPr="00B05D60">
              <w:rPr>
                <w:highlight w:val="yellow"/>
              </w:rPr>
              <w:t>(</w:t>
            </w:r>
            <w:proofErr w:type="spellStart"/>
            <w:r w:rsidRPr="00B05D60">
              <w:rPr>
                <w:highlight w:val="yellow"/>
              </w:rPr>
              <w:t>p_Timing</w:t>
            </w:r>
            <w:proofErr w:type="spellEnd"/>
            <w:r w:rsidRPr="00B05D60">
              <w:rPr>
                <w:highlight w:val="yellow"/>
              </w:rPr>
              <w:t>)</w:t>
            </w:r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43F61B7D" w14:textId="77777777" w:rsidR="00D416EC" w:rsidRDefault="00D416EC" w:rsidP="00D416EC">
            <w:r>
              <w:t xml:space="preserve">    </w:t>
            </w:r>
          </w:p>
          <w:p w14:paraId="53895DA8" w14:textId="77777777" w:rsidR="00D416EC" w:rsidRDefault="00D416EC" w:rsidP="00D416EC">
            <w:r>
              <w:t xml:space="preserve">    // (R5w210214r1 Step 4. Target Cell: Start periodic TA</w:t>
            </w:r>
          </w:p>
          <w:p w14:paraId="57DAC84D" w14:textId="77777777" w:rsidR="00D416EC" w:rsidRDefault="00D416EC" w:rsidP="00D416EC"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</w:t>
            </w:r>
            <w:proofErr w:type="gramStart"/>
            <w:r w:rsidRPr="00AC7C9C">
              <w:rPr>
                <w:highlight w:val="yellow"/>
              </w:rPr>
              <w:t>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p_Timing</w:t>
            </w:r>
            <w:proofErr w:type="spellEnd"/>
            <w:r w:rsidRPr="00AC7C9C">
              <w:rPr>
                <w:highlight w:val="yellow"/>
              </w:rPr>
              <w:t xml:space="preserve">),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7F431CBE" w14:textId="77777777" w:rsidR="00D416EC" w:rsidRDefault="00D416EC" w:rsidP="00D416EC">
            <w:r>
              <w:t xml:space="preserve">    </w:t>
            </w:r>
          </w:p>
          <w:p w14:paraId="4CB29F0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7B8ADE79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602CE9CC" w14:textId="1985C47E" w:rsidR="00C247C8" w:rsidRDefault="00D416EC" w:rsidP="00D416EC">
            <w:r>
              <w:t xml:space="preserve">  }</w:t>
            </w:r>
          </w:p>
        </w:tc>
      </w:tr>
    </w:tbl>
    <w:p w14:paraId="6DFE8D80" w14:textId="77777777" w:rsidR="00C247C8" w:rsidRDefault="00C247C8" w:rsidP="00C247C8"/>
    <w:p w14:paraId="59874BFA" w14:textId="77777777" w:rsidR="00C247C8" w:rsidRDefault="00C247C8" w:rsidP="00C247C8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247C8" w14:paraId="21D3D033" w14:textId="77777777" w:rsidTr="007A7BA4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AF29F" w14:textId="77777777" w:rsidR="00D416EC" w:rsidRDefault="00D416EC" w:rsidP="00D416EC">
            <w:r>
              <w:t>function f_NR5GC_DAPS_HO_RRCReconfiguration_SSConfig_</w:t>
            </w:r>
            <w:proofErr w:type="gramStart"/>
            <w:r>
              <w:t>PDCP(</w:t>
            </w:r>
            <w:proofErr w:type="spellStart"/>
            <w:proofErr w:type="gramEnd"/>
            <w:r>
              <w:t>NR_CellId_Type</w:t>
            </w:r>
            <w:proofErr w:type="spellEnd"/>
            <w:r>
              <w:t xml:space="preserve"> </w:t>
            </w:r>
            <w:proofErr w:type="spellStart"/>
            <w:r>
              <w:t>p_SourceCellId</w:t>
            </w:r>
            <w:proofErr w:type="spellEnd"/>
            <w:r>
              <w:t>,</w:t>
            </w:r>
          </w:p>
          <w:p w14:paraId="32EA9368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NR_CellId_Type</w:t>
            </w:r>
            <w:proofErr w:type="spellEnd"/>
            <w:r>
              <w:t xml:space="preserve"> p_TargetCellId,</w:t>
            </w:r>
          </w:p>
          <w:p w14:paraId="6C25C7DB" w14:textId="77777777" w:rsidR="00D416EC" w:rsidRDefault="00D416EC" w:rsidP="00D416EC">
            <w:r>
              <w:t xml:space="preserve">                             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p_Timing</w:t>
            </w:r>
            <w:proofErr w:type="spellEnd"/>
            <w:r>
              <w:t>) runs on NR5GC_PTC</w:t>
            </w:r>
          </w:p>
          <w:p w14:paraId="00711CEA" w14:textId="77777777" w:rsidR="00D416EC" w:rsidRDefault="00D416EC" w:rsidP="00D416EC">
            <w:r>
              <w:t xml:space="preserve">  {</w:t>
            </w:r>
          </w:p>
          <w:p w14:paraId="0E6EF655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RACH_ConfigGeneric</w:t>
            </w:r>
            <w:proofErr w:type="spellEnd"/>
            <w:r>
              <w:t xml:space="preserve">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>;</w:t>
            </w:r>
            <w:proofErr w:type="gramEnd"/>
          </w:p>
          <w:p w14:paraId="51ECCCA2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NR_DRBInfoList_Type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DRBInfoList</w:t>
            </w:r>
            <w:proofErr w:type="spellEnd"/>
            <w:r>
              <w:t xml:space="preserve"> :</w:t>
            </w:r>
            <w:proofErr w:type="gramEnd"/>
            <w:r>
              <w:t>= f_NR5GC_MobileInfo_GetDRBInfoList();</w:t>
            </w:r>
          </w:p>
          <w:p w14:paraId="04733936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NR_RadioBearerList_Type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RadioBearerList</w:t>
            </w:r>
            <w:proofErr w:type="spellEnd"/>
            <w:r>
              <w:t xml:space="preserve"> :</w:t>
            </w:r>
            <w:proofErr w:type="gramEnd"/>
            <w:r>
              <w:t>= f_NR5GC_GetRadioBearerList(</w:t>
            </w:r>
            <w:proofErr w:type="spellStart"/>
            <w:r>
              <w:t>v_DRBInfoList</w:t>
            </w:r>
            <w:proofErr w:type="spellEnd"/>
            <w:r>
              <w:t>);</w:t>
            </w:r>
          </w:p>
          <w:p w14:paraId="53667A06" w14:textId="77777777" w:rsidR="00D416EC" w:rsidRDefault="00D416EC" w:rsidP="00D416EC">
            <w:r>
              <w:t xml:space="preserve">    var template (value) </w:t>
            </w:r>
            <w:proofErr w:type="spellStart"/>
            <w:r>
              <w:t>DL_DCCH_Message</w:t>
            </w:r>
            <w:proofErr w:type="spellEnd"/>
            <w:r>
              <w:t xml:space="preserve">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>;</w:t>
            </w:r>
            <w:proofErr w:type="gramEnd"/>
          </w:p>
          <w:p w14:paraId="1D6414DE" w14:textId="77777777" w:rsidR="00D416EC" w:rsidRDefault="00D416EC" w:rsidP="00D416E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v_</w:t>
            </w:r>
            <w:proofErr w:type="gramStart"/>
            <w:r>
              <w:t>Timing1;</w:t>
            </w:r>
            <w:proofErr w:type="gramEnd"/>
          </w:p>
          <w:p w14:paraId="23815693" w14:textId="77777777" w:rsidR="00D416EC" w:rsidRDefault="00D416EC" w:rsidP="00D416EC">
            <w:r>
              <w:t xml:space="preserve">    </w:t>
            </w:r>
          </w:p>
          <w:p w14:paraId="33E31BA5" w14:textId="77777777" w:rsidR="00D416EC" w:rsidRDefault="00D416EC" w:rsidP="00D416EC">
            <w:r>
              <w:t xml:space="preserve">    v_Timing</w:t>
            </w:r>
            <w:proofErr w:type="gramStart"/>
            <w:r>
              <w:t>1 :</w:t>
            </w:r>
            <w:proofErr w:type="gramEnd"/>
            <w:r>
              <w:t xml:space="preserve">= </w:t>
            </w:r>
            <w:proofErr w:type="spellStart"/>
            <w:r>
              <w:t>f_SubFrameTiming_AddMilliSeconds</w:t>
            </w:r>
            <w:proofErr w:type="spellEnd"/>
            <w:r>
              <w:t xml:space="preserve"> (</w:t>
            </w:r>
            <w:proofErr w:type="spellStart"/>
            <w:r>
              <w:t>p_Timing</w:t>
            </w:r>
            <w:proofErr w:type="spellEnd"/>
            <w:r>
              <w:t xml:space="preserve">, 5);  // time for sending </w:t>
            </w:r>
            <w:proofErr w:type="spellStart"/>
            <w:r>
              <w:t>RRCReconfiguration</w:t>
            </w:r>
            <w:proofErr w:type="spellEnd"/>
            <w:r>
              <w:t xml:space="preserve"> (R5w210214r1 3.1)</w:t>
            </w:r>
          </w:p>
          <w:p w14:paraId="2AA86568" w14:textId="77777777" w:rsidR="00D416EC" w:rsidRDefault="00D416EC" w:rsidP="00D416EC">
            <w:r>
              <w:t xml:space="preserve">    </w:t>
            </w:r>
          </w:p>
          <w:p w14:paraId="1946FFCE" w14:textId="77777777" w:rsidR="00D416EC" w:rsidRDefault="00D416EC" w:rsidP="00D416EC">
            <w:r>
              <w:t xml:space="preserve">    //Acc. Table 7.1.3.4.3.3.3-1</w:t>
            </w:r>
          </w:p>
          <w:p w14:paraId="53D03E14" w14:textId="77777777" w:rsidR="00D416EC" w:rsidRDefault="00D416EC" w:rsidP="00D416EC">
            <w:r>
              <w:lastRenderedPageBreak/>
              <w:t xml:space="preserve">    </w:t>
            </w:r>
            <w:proofErr w:type="spellStart"/>
            <w:r>
              <w:t>v_RACH_</w:t>
            </w:r>
            <w:proofErr w:type="gramStart"/>
            <w:r>
              <w:t>ConfigGeneric</w:t>
            </w:r>
            <w:proofErr w:type="spellEnd"/>
            <w:r>
              <w:t xml:space="preserve"> :</w:t>
            </w:r>
            <w:proofErr w:type="gramEnd"/>
            <w:r>
              <w:t xml:space="preserve">= </w:t>
            </w:r>
            <w:proofErr w:type="spellStart"/>
            <w:r>
              <w:t>f_NR_CellInfo_GetRACH_ConfigGeneric</w:t>
            </w:r>
            <w:proofErr w:type="spellEnd"/>
            <w:r>
              <w:t>(</w:t>
            </w:r>
            <w:proofErr w:type="spellStart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tsc_NR_BWP_Id</w:t>
            </w:r>
            <w:proofErr w:type="spellEnd"/>
            <w:r>
              <w:t>);</w:t>
            </w:r>
          </w:p>
          <w:p w14:paraId="76EA609A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v_RACH_</w:t>
            </w:r>
            <w:proofErr w:type="gramStart"/>
            <w:r w:rsidRPr="00AC7C9C">
              <w:rPr>
                <w:highlight w:val="yellow"/>
              </w:rPr>
              <w:t>ConfigGeneric.preambleTransMax</w:t>
            </w:r>
            <w:proofErr w:type="spellEnd"/>
            <w:r w:rsidRPr="00AC7C9C">
              <w:rPr>
                <w:highlight w:val="yellow"/>
              </w:rPr>
              <w:t xml:space="preserve"> :</w:t>
            </w:r>
            <w:proofErr w:type="gramEnd"/>
            <w:r w:rsidRPr="00AC7C9C">
              <w:rPr>
                <w:highlight w:val="yellow"/>
              </w:rPr>
              <w:t>= n200;</w:t>
            </w:r>
            <w:r>
              <w:t xml:space="preserve"> // Table 7.1.3.4.3.3.3-4</w:t>
            </w:r>
          </w:p>
          <w:p w14:paraId="1888DDE6" w14:textId="77777777" w:rsidR="00D416EC" w:rsidRDefault="00D416EC" w:rsidP="00D416EC">
            <w:r>
              <w:t xml:space="preserve">    </w:t>
            </w:r>
            <w:proofErr w:type="spellStart"/>
            <w:r>
              <w:t>v_</w:t>
            </w:r>
            <w:proofErr w:type="gramStart"/>
            <w:r>
              <w:t>RRCReconfiguration</w:t>
            </w:r>
            <w:proofErr w:type="spellEnd"/>
            <w:r>
              <w:t xml:space="preserve"> :</w:t>
            </w:r>
            <w:proofErr w:type="gramEnd"/>
            <w:r>
              <w:t>= f_NR5GC_RRCReconfiguration_IntraNR_HO_DAPS(</w:t>
            </w:r>
            <w:proofErr w:type="spellStart"/>
            <w:r>
              <w:t>p_TargetCellId</w:t>
            </w:r>
            <w:proofErr w:type="spellEnd"/>
            <w:r>
              <w:t>,</w:t>
            </w:r>
          </w:p>
          <w:p w14:paraId="55B56E09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2C4B32ED" w14:textId="77777777" w:rsidR="00D416EC" w:rsidRDefault="00D416EC" w:rsidP="00D416EC">
            <w:r>
              <w:t xml:space="preserve">                                                                       -, // no master key update</w:t>
            </w:r>
          </w:p>
          <w:p w14:paraId="5BED77E7" w14:textId="77777777" w:rsidR="00D416EC" w:rsidRDefault="00D416EC" w:rsidP="00D416EC">
            <w:r>
              <w:t xml:space="preserve">                                                                       cs_NR_RACH_ConfigDedicated_</w:t>
            </w:r>
            <w:proofErr w:type="gramStart"/>
            <w:r>
              <w:t>Uplink(</w:t>
            </w:r>
            <w:proofErr w:type="gramEnd"/>
            <w:r>
              <w:t xml:space="preserve">cs_38508_RACH_ConfigDedicated(v_RACH_ConfigGeneric, -, </w:t>
            </w:r>
            <w:proofErr w:type="spellStart"/>
            <w:r>
              <w:t>f_NR_CellInfo_GetSSB_Index</w:t>
            </w:r>
            <w:proofErr w:type="spellEnd"/>
            <w:r>
              <w:t>(</w:t>
            </w:r>
            <w:proofErr w:type="spellStart"/>
            <w:r>
              <w:t>p_TargetCellId</w:t>
            </w:r>
            <w:proofErr w:type="spellEnd"/>
            <w:r>
              <w:t>))),</w:t>
            </w:r>
          </w:p>
          <w:p w14:paraId="401DAF89" w14:textId="77777777" w:rsidR="00D416EC" w:rsidRDefault="00D416EC" w:rsidP="00D416EC">
            <w:r>
              <w:t xml:space="preserve">                                                                       -,</w:t>
            </w:r>
          </w:p>
          <w:p w14:paraId="4DE3F3B5" w14:textId="77777777" w:rsidR="00D416EC" w:rsidRDefault="00D416EC" w:rsidP="00D416EC">
            <w:r>
              <w:t xml:space="preserve">                                                                       false); // without key change</w:t>
            </w:r>
          </w:p>
          <w:p w14:paraId="3D0957E5" w14:textId="77777777" w:rsidR="00D416EC" w:rsidRDefault="00D416EC" w:rsidP="00D416EC">
            <w:r>
              <w:t xml:space="preserve">    // (R5w210214r1 Step 1. Target Cell: Configuration of DRBs)</w:t>
            </w:r>
          </w:p>
          <w:p w14:paraId="2A7DD0AC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//v_</w:t>
            </w:r>
            <w:proofErr w:type="gramStart"/>
            <w:r w:rsidRPr="00AC7C9C">
              <w:rPr>
                <w:highlight w:val="yellow"/>
              </w:rPr>
              <w:t>RadioBearerList[</w:t>
            </w:r>
            <w:proofErr w:type="gramEnd"/>
            <w:r w:rsidRPr="00AC7C9C">
              <w:rPr>
                <w:highlight w:val="yellow"/>
              </w:rPr>
              <w:t xml:space="preserve">2].Config.AddOrReconfigure.RlcBearer.Config.LogicalChannelId := </w:t>
            </w:r>
            <w:proofErr w:type="spellStart"/>
            <w:r w:rsidRPr="00AC7C9C">
              <w:rPr>
                <w:highlight w:val="yellow"/>
              </w:rPr>
              <w:t>valueof</w:t>
            </w:r>
            <w:proofErr w:type="spellEnd"/>
            <w:r w:rsidRPr="00AC7C9C">
              <w:rPr>
                <w:highlight w:val="yellow"/>
              </w:rPr>
              <w:t xml:space="preserve"> (v_RadioBearerList[2].Config.AddOrReconfigure.RlcBearer.Config.LogicalChannelId) + 1; //Configure DRB for DAPS</w:t>
            </w:r>
          </w:p>
          <w:p w14:paraId="37BB2037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CommonRadioBearerConfig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v_RadioBearerList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20CFADA2" w14:textId="77777777" w:rsidR="00D416EC" w:rsidRDefault="00D416EC" w:rsidP="00D416EC">
            <w:r>
              <w:t xml:space="preserve">    </w:t>
            </w:r>
          </w:p>
          <w:p w14:paraId="5A44D68C" w14:textId="77777777" w:rsidR="00D416EC" w:rsidRDefault="00D416EC" w:rsidP="00D416EC">
            <w:r>
              <w:t xml:space="preserve">    // (R5w210214r1 Step 2. Target Cell: Configuration of Target Cell for no RACH response transmission)</w:t>
            </w:r>
          </w:p>
          <w:p w14:paraId="1DE7A9A1" w14:textId="77777777" w:rsidR="00D416EC" w:rsidRDefault="00D416EC" w:rsidP="00D416EC">
            <w:r>
              <w:t xml:space="preserve">    </w:t>
            </w:r>
            <w:proofErr w:type="spellStart"/>
            <w:r>
              <w:t>f_NR_SS_</w:t>
            </w:r>
            <w:proofErr w:type="gramStart"/>
            <w:r>
              <w:t>RachProcedureConfig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>
              <w:t>cs_NR_RachProcedureConfig_NoResponse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>);</w:t>
            </w:r>
          </w:p>
          <w:p w14:paraId="5B634720" w14:textId="77777777" w:rsidR="00D416EC" w:rsidRDefault="00D416EC" w:rsidP="00D416EC">
            <w:r>
              <w:t xml:space="preserve">        </w:t>
            </w:r>
          </w:p>
          <w:p w14:paraId="0AAC74F7" w14:textId="77777777" w:rsidR="00D416EC" w:rsidRDefault="00D416EC" w:rsidP="00D416EC">
            <w:r>
              <w:t xml:space="preserve">    // (R5w210214r1 Step 3. Target Cell: Configure UL grant configuration ("</w:t>
            </w:r>
            <w:proofErr w:type="spellStart"/>
            <w:r>
              <w:t>OnSR</w:t>
            </w:r>
            <w:proofErr w:type="spellEnd"/>
            <w:r>
              <w:t>", periodic TA is not started).</w:t>
            </w:r>
          </w:p>
          <w:p w14:paraId="150FCF25" w14:textId="77777777" w:rsidR="00D416EC" w:rsidRDefault="00D416EC" w:rsidP="00D416EC">
            <w:r>
              <w:t xml:space="preserve">    </w:t>
            </w:r>
            <w:proofErr w:type="spellStart"/>
            <w:r>
              <w:t>f_NR_ULGrantConfiguration_</w:t>
            </w:r>
            <w:proofErr w:type="gramStart"/>
            <w:r>
              <w:t>Common</w:t>
            </w:r>
            <w:proofErr w:type="spellEnd"/>
            <w:r>
              <w:t>(</w:t>
            </w:r>
            <w:proofErr w:type="spellStart"/>
            <w:proofErr w:type="gramEnd"/>
            <w:r>
              <w:t>p_TargetCellId</w:t>
            </w:r>
            <w:proofErr w:type="spellEnd"/>
            <w: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>
              <w:t xml:space="preserve">, -, -, </w:t>
            </w:r>
            <w:proofErr w:type="spellStart"/>
            <w:r>
              <w:t>cs_UL_GrantConfig_OnSR</w:t>
            </w:r>
            <w:proofErr w:type="spellEnd"/>
            <w:r>
              <w:t>);</w:t>
            </w:r>
          </w:p>
          <w:p w14:paraId="1A8A86C0" w14:textId="77777777" w:rsidR="00D416EC" w:rsidRDefault="00D416EC" w:rsidP="00D416EC">
            <w:r>
              <w:t xml:space="preserve">    </w:t>
            </w:r>
          </w:p>
          <w:p w14:paraId="4F603217" w14:textId="77777777" w:rsidR="00D416EC" w:rsidRDefault="00D416EC" w:rsidP="00D416EC">
            <w:r>
              <w:t xml:space="preserve">    // (R5w210214r1 Step 4. Target Cell: Start periodic TA</w:t>
            </w:r>
          </w:p>
          <w:p w14:paraId="386E7AFE" w14:textId="77777777" w:rsidR="00D416EC" w:rsidRDefault="00D416EC" w:rsidP="00D416EC">
            <w:r>
              <w:t xml:space="preserve">    </w:t>
            </w:r>
            <w:r w:rsidRPr="00AC7C9C">
              <w:rPr>
                <w:highlight w:val="yellow"/>
              </w:rPr>
              <w:t>//</w:t>
            </w:r>
            <w:proofErr w:type="spellStart"/>
            <w:r w:rsidRPr="00AC7C9C">
              <w:rPr>
                <w:highlight w:val="yellow"/>
              </w:rPr>
              <w:t>f_NR_ULGrantConfiguration_</w:t>
            </w:r>
            <w:proofErr w:type="gramStart"/>
            <w:r w:rsidRPr="00AC7C9C">
              <w:rPr>
                <w:highlight w:val="yellow"/>
              </w:rPr>
              <w:t>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01712590" w14:textId="77777777" w:rsidR="00D416EC" w:rsidRDefault="00D416EC" w:rsidP="00D416EC">
            <w:r>
              <w:t xml:space="preserve">    </w:t>
            </w:r>
          </w:p>
          <w:p w14:paraId="6CBABD22" w14:textId="77777777" w:rsidR="00D416EC" w:rsidRDefault="00D416EC" w:rsidP="00D416EC">
            <w:r>
              <w:t xml:space="preserve">    // (R5w210214r1 Step 5. Source Cell: Send </w:t>
            </w:r>
            <w:proofErr w:type="spellStart"/>
            <w:r>
              <w:t>RRCReconfiguration</w:t>
            </w:r>
            <w:proofErr w:type="spellEnd"/>
            <w:r>
              <w:t>)</w:t>
            </w:r>
          </w:p>
          <w:p w14:paraId="52F6A78E" w14:textId="77777777" w:rsidR="00D416EC" w:rsidRDefault="00D416EC" w:rsidP="00D416EC">
            <w:r>
              <w:t xml:space="preserve">    </w:t>
            </w:r>
            <w:proofErr w:type="spellStart"/>
            <w:r>
              <w:t>SRB.send</w:t>
            </w:r>
            <w:proofErr w:type="spellEnd"/>
            <w:r>
              <w:t>(cas_NR_SRB1_RrcPdu_</w:t>
            </w:r>
            <w:proofErr w:type="gramStart"/>
            <w:r>
              <w:t>REQ(</w:t>
            </w:r>
            <w:proofErr w:type="spellStart"/>
            <w:proofErr w:type="gramEnd"/>
            <w:r>
              <w:t>p_SourceCellId</w:t>
            </w:r>
            <w:proofErr w:type="spellEnd"/>
            <w:r>
              <w:t xml:space="preserve">, </w:t>
            </w:r>
            <w:proofErr w:type="spellStart"/>
            <w:r>
              <w:t>cs_TimingInfo_NR</w:t>
            </w:r>
            <w:proofErr w:type="spellEnd"/>
            <w:r>
              <w:t xml:space="preserve">(v_Timing1), </w:t>
            </w:r>
            <w:proofErr w:type="spellStart"/>
            <w:r>
              <w:t>v_RRCReconfiguration</w:t>
            </w:r>
            <w:proofErr w:type="spellEnd"/>
            <w:r>
              <w:t>));</w:t>
            </w:r>
          </w:p>
          <w:p w14:paraId="5B86CEAC" w14:textId="77777777" w:rsidR="00D416EC" w:rsidRPr="00AC7C9C" w:rsidRDefault="00D416EC" w:rsidP="00D416EC">
            <w:pPr>
              <w:rPr>
                <w:highlight w:val="yellow"/>
              </w:rPr>
            </w:pPr>
            <w:r>
              <w:t xml:space="preserve">    </w:t>
            </w:r>
            <w:proofErr w:type="spellStart"/>
            <w:r w:rsidRPr="00AC7C9C">
              <w:rPr>
                <w:highlight w:val="yellow"/>
              </w:rPr>
              <w:t>f_NR_ULGrantConfiguration_</w:t>
            </w:r>
            <w:proofErr w:type="gramStart"/>
            <w:r w:rsidRPr="00AC7C9C">
              <w:rPr>
                <w:highlight w:val="yellow"/>
              </w:rPr>
              <w:t>Common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 xml:space="preserve">, -, </w:t>
            </w:r>
            <w:proofErr w:type="spellStart"/>
            <w:r w:rsidRPr="00AC7C9C">
              <w:rPr>
                <w:highlight w:val="yellow"/>
              </w:rPr>
              <w:t>cs_NR_UplinkTimeAlignment_Start</w:t>
            </w:r>
            <w:proofErr w:type="spellEnd"/>
            <w:r w:rsidRPr="00AC7C9C">
              <w:rPr>
                <w:highlight w:val="yellow"/>
              </w:rPr>
              <w:t>, -);</w:t>
            </w:r>
          </w:p>
          <w:p w14:paraId="5DB37F63" w14:textId="77777777" w:rsidR="00D416EC" w:rsidRPr="00AC7C9C" w:rsidRDefault="00D416EC" w:rsidP="00D416EC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f_NR_SS_PdcpCount_</w:t>
            </w:r>
            <w:proofErr w:type="gramStart"/>
            <w:r w:rsidRPr="00AC7C9C">
              <w:rPr>
                <w:highlight w:val="yellow"/>
              </w:rPr>
              <w:t>Handover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v_RadioBearerList</w:t>
            </w:r>
            <w:proofErr w:type="spellEnd"/>
            <w:r w:rsidRPr="00AC7C9C">
              <w:rPr>
                <w:highlight w:val="yellow"/>
              </w:rPr>
              <w:t xml:space="preserve">, false,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, false); //</w:t>
            </w:r>
            <w:proofErr w:type="spellStart"/>
            <w:r w:rsidRPr="00AC7C9C">
              <w:rPr>
                <w:highlight w:val="yellow"/>
              </w:rPr>
              <w:t>p_RBConfig_KeyChange</w:t>
            </w:r>
            <w:proofErr w:type="spellEnd"/>
            <w:r w:rsidRPr="00AC7C9C">
              <w:rPr>
                <w:highlight w:val="yellow"/>
              </w:rPr>
              <w:t xml:space="preserve"> := true, p_IncrementSRB1 := false</w:t>
            </w:r>
          </w:p>
          <w:p w14:paraId="4A2AF02D" w14:textId="77777777" w:rsidR="00D416EC" w:rsidRPr="00AC7C9C" w:rsidRDefault="00D416EC" w:rsidP="00D416EC">
            <w:pPr>
              <w:rPr>
                <w:highlight w:val="yellow"/>
              </w:rPr>
            </w:pPr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</w:t>
            </w:r>
            <w:proofErr w:type="gramStart"/>
            <w:r w:rsidRPr="00AC7C9C">
              <w:rPr>
                <w:highlight w:val="yellow"/>
              </w:rPr>
              <w:t>PdcpHandoverCtrl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cas_NR_PdcpHandoverInit_REQ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r w:rsidRPr="00AC7C9C">
              <w:rPr>
                <w:highlight w:val="yellow"/>
              </w:rPr>
              <w:t>p_SourceCellId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>));</w:t>
            </w:r>
          </w:p>
          <w:p w14:paraId="6C4CC7CF" w14:textId="77777777" w:rsidR="00D416EC" w:rsidRDefault="00D416EC" w:rsidP="00D416EC">
            <w:r w:rsidRPr="00AC7C9C">
              <w:rPr>
                <w:highlight w:val="yellow"/>
              </w:rPr>
              <w:t xml:space="preserve">    </w:t>
            </w:r>
            <w:proofErr w:type="spellStart"/>
            <w:r w:rsidRPr="00AC7C9C">
              <w:rPr>
                <w:highlight w:val="yellow"/>
              </w:rPr>
              <w:t>f_NR_SS_AS_ActivateSecurity_</w:t>
            </w:r>
            <w:proofErr w:type="gramStart"/>
            <w:r w:rsidRPr="00AC7C9C">
              <w:rPr>
                <w:highlight w:val="yellow"/>
              </w:rPr>
              <w:t>NoRefresh</w:t>
            </w:r>
            <w:proofErr w:type="spellEnd"/>
            <w:r w:rsidRPr="00AC7C9C">
              <w:rPr>
                <w:highlight w:val="yellow"/>
              </w:rPr>
              <w:t>(</w:t>
            </w:r>
            <w:proofErr w:type="spellStart"/>
            <w:proofErr w:type="gramEnd"/>
            <w:r w:rsidRPr="00AC7C9C">
              <w:rPr>
                <w:highlight w:val="yellow"/>
              </w:rPr>
              <w:t>p_TargetCellId</w:t>
            </w:r>
            <w:proofErr w:type="spellEnd"/>
            <w:r w:rsidRPr="00AC7C9C">
              <w:rPr>
                <w:highlight w:val="yellow"/>
              </w:rPr>
              <w:t xml:space="preserve">, </w:t>
            </w:r>
            <w:proofErr w:type="spellStart"/>
            <w:r w:rsidRPr="00AC7C9C">
              <w:rPr>
                <w:highlight w:val="yellow"/>
              </w:rPr>
              <w:t>cs_TimingInfo_Now</w:t>
            </w:r>
            <w:proofErr w:type="spellEnd"/>
            <w:r w:rsidRPr="00AC7C9C">
              <w:rPr>
                <w:highlight w:val="yellow"/>
              </w:rPr>
              <w:t>);</w:t>
            </w:r>
          </w:p>
          <w:p w14:paraId="1A21E827" w14:textId="589A4BC1" w:rsidR="00C247C8" w:rsidRDefault="00D416EC" w:rsidP="00D416EC">
            <w:pPr>
              <w:ind w:firstLine="204"/>
            </w:pPr>
            <w:r>
              <w:t xml:space="preserve">  }</w:t>
            </w:r>
          </w:p>
        </w:tc>
      </w:tr>
    </w:tbl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122434493"/>
      <w:bookmarkStart w:id="12" w:name="_Toc295288970"/>
      <w:bookmarkStart w:id="13" w:name="_Toc325725665"/>
      <w:bookmarkStart w:id="14" w:name="_Toc121172016"/>
      <w:r w:rsidRPr="00854C55">
        <w:rPr>
          <w:rFonts w:cs="Arial"/>
          <w:b/>
        </w:rPr>
        <w:lastRenderedPageBreak/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</w:p>
    <w:p w14:paraId="7A367498" w14:textId="6F2CA270" w:rsidR="00662A05" w:rsidRPr="00662A05" w:rsidRDefault="00662A05" w:rsidP="00662A05">
      <w:pPr>
        <w:rPr>
          <w:rFonts w:cs="Arial"/>
          <w:b/>
        </w:rPr>
      </w:pPr>
      <w:bookmarkStart w:id="15" w:name="_Toc122434494"/>
      <w:bookmarkStart w:id="16" w:name="_Toc295288971"/>
      <w:bookmarkStart w:id="17" w:name="_Toc325725666"/>
      <w:r w:rsidRPr="00662A05">
        <w:rPr>
          <w:rFonts w:cs="Arial"/>
        </w:rPr>
        <w:t xml:space="preserve">The test case was executed on </w:t>
      </w:r>
      <w:r w:rsidR="003F1E18">
        <w:rPr>
          <w:rFonts w:cs="Arial"/>
        </w:rPr>
        <w:t>NR</w:t>
      </w:r>
      <w:r w:rsidR="00CA4F8E">
        <w:rPr>
          <w:rFonts w:cs="Arial"/>
        </w:rPr>
        <w:t xml:space="preserve"> band 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r w:rsidRPr="00854C55">
        <w:rPr>
          <w:rFonts w:cs="Arial"/>
          <w:b/>
        </w:rPr>
        <w:t>Execution Log Files</w:t>
      </w:r>
      <w:bookmarkEnd w:id="15"/>
      <w:bookmarkEnd w:id="16"/>
      <w:bookmarkEnd w:id="17"/>
      <w:bookmarkEnd w:id="18"/>
    </w:p>
    <w:p w14:paraId="3F4DE0CB" w14:textId="4E36F6C4" w:rsidR="00007D89" w:rsidRPr="00954EDD" w:rsidRDefault="004511AB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9" w:name="_Toc121172018"/>
      <w:bookmarkStart w:id="20" w:name="_Hlk120026754"/>
      <w:r>
        <w:rPr>
          <w:rFonts w:cs="Arial"/>
          <w:b/>
        </w:rPr>
        <w:t>MediaTek MT6879</w:t>
      </w:r>
      <w:bookmarkEnd w:id="19"/>
    </w:p>
    <w:bookmarkEnd w:id="20"/>
    <w:p w14:paraId="29B59B52" w14:textId="6C5DAC6F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4511AB" w:rsidRPr="004511AB">
        <w:rPr>
          <w:rFonts w:cs="Arial"/>
        </w:rPr>
        <w:t>MediaTek MT6879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80F2CDD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AC7C9C">
        <w:t>7</w:t>
      </w:r>
      <w:r w:rsidR="004D730A">
        <w:t>_1_</w:t>
      </w:r>
      <w:r w:rsidR="00AC7C9C">
        <w:t>3</w:t>
      </w:r>
      <w:r w:rsidR="004D730A">
        <w:t>_</w:t>
      </w:r>
      <w:r w:rsidR="00AC7C9C">
        <w:t>4</w:t>
      </w:r>
      <w:r w:rsidR="004D730A">
        <w:t>_</w:t>
      </w:r>
      <w:r w:rsidR="000D5FCF">
        <w:t>4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AD6E253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AC7C9C">
        <w:rPr>
          <w:rFonts w:cs="Arial"/>
        </w:rPr>
        <w:t>7</w:t>
      </w:r>
      <w:r w:rsidR="004D730A">
        <w:rPr>
          <w:rFonts w:cs="Arial"/>
        </w:rPr>
        <w:t>_1_</w:t>
      </w:r>
      <w:r w:rsidR="00AC7C9C">
        <w:rPr>
          <w:rFonts w:cs="Arial"/>
        </w:rPr>
        <w:t>3</w:t>
      </w:r>
      <w:r w:rsidR="004D730A">
        <w:rPr>
          <w:rFonts w:cs="Arial"/>
        </w:rPr>
        <w:t>_</w:t>
      </w:r>
      <w:r w:rsidR="00AC7C9C">
        <w:rPr>
          <w:rFonts w:cs="Arial"/>
        </w:rPr>
        <w:t>4</w:t>
      </w:r>
      <w:r w:rsidR="004D730A">
        <w:rPr>
          <w:rFonts w:cs="Arial"/>
        </w:rPr>
        <w:t>_</w:t>
      </w:r>
      <w:r w:rsidR="000D5FCF">
        <w:rPr>
          <w:rFonts w:cs="Arial"/>
        </w:rPr>
        <w:t>4</w:t>
      </w:r>
      <w:r w:rsidR="00A20BFD">
        <w:rPr>
          <w:rFonts w:cs="Arial"/>
        </w:rPr>
        <w:t>_</w:t>
      </w:r>
      <w:r w:rsidR="00662A05" w:rsidRPr="00C549CB">
        <w:rPr>
          <w:rFonts w:cs="Arial"/>
        </w:rPr>
        <w:t>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1" w:name="_Toc122434496"/>
      <w:bookmarkStart w:id="22" w:name="_Toc295288973"/>
      <w:bookmarkStart w:id="23" w:name="_Toc325725668"/>
      <w:bookmarkStart w:id="24" w:name="_Toc121172019"/>
      <w:r w:rsidRPr="002D362B">
        <w:rPr>
          <w:rFonts w:cs="Arial"/>
          <w:b/>
        </w:rPr>
        <w:t>References</w:t>
      </w:r>
      <w:bookmarkEnd w:id="21"/>
      <w:bookmarkEnd w:id="22"/>
      <w:bookmarkEnd w:id="23"/>
      <w:bookmarkEnd w:id="24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780E08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 w:rsidRPr="00780E08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12DF6EAC" w:rsidR="00007D89" w:rsidRPr="00780E08" w:rsidRDefault="00780E08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val="en-US" w:eastAsia="en-GB"/>
              </w:rPr>
            </w:pPr>
            <w:r w:rsidRPr="00780E08">
              <w:t>R5s230151</w:t>
            </w:r>
            <w:r w:rsidRPr="00780E08">
              <w:rPr>
                <w:lang w:val="en-US"/>
              </w:rPr>
              <w:t>: Supporting information for addition of R16 DAPS PDCP test case 7.1.3.4.4 in FR1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C9E46" w14:textId="77777777" w:rsidR="004201E2" w:rsidRDefault="004201E2">
      <w:r>
        <w:separator/>
      </w:r>
    </w:p>
  </w:endnote>
  <w:endnote w:type="continuationSeparator" w:id="0">
    <w:p w14:paraId="61F21A54" w14:textId="77777777" w:rsidR="004201E2" w:rsidRDefault="00420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7B2E96" w14:textId="77777777" w:rsidR="004201E2" w:rsidRDefault="004201E2">
      <w:r>
        <w:separator/>
      </w:r>
    </w:p>
  </w:footnote>
  <w:footnote w:type="continuationSeparator" w:id="0">
    <w:p w14:paraId="296FEC66" w14:textId="77777777" w:rsidR="004201E2" w:rsidRDefault="004201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88009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1"/>
  </w:num>
  <w:num w:numId="3" w16cid:durableId="1083718607">
    <w:abstractNumId w:val="4"/>
  </w:num>
  <w:num w:numId="4" w16cid:durableId="121079766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29"/>
  </w:num>
  <w:num w:numId="6" w16cid:durableId="1221668658">
    <w:abstractNumId w:val="15"/>
  </w:num>
  <w:num w:numId="7" w16cid:durableId="1811633016">
    <w:abstractNumId w:val="10"/>
  </w:num>
  <w:num w:numId="8" w16cid:durableId="1058895011">
    <w:abstractNumId w:val="32"/>
  </w:num>
  <w:num w:numId="9" w16cid:durableId="172444968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28"/>
  </w:num>
  <w:num w:numId="11" w16cid:durableId="1006713528">
    <w:abstractNumId w:val="13"/>
  </w:num>
  <w:num w:numId="12" w16cid:durableId="703486945">
    <w:abstractNumId w:val="2"/>
  </w:num>
  <w:num w:numId="13" w16cid:durableId="246039214">
    <w:abstractNumId w:val="8"/>
  </w:num>
  <w:num w:numId="14" w16cid:durableId="294260156">
    <w:abstractNumId w:val="30"/>
  </w:num>
  <w:num w:numId="15" w16cid:durableId="257107239">
    <w:abstractNumId w:val="7"/>
  </w:num>
  <w:num w:numId="16" w16cid:durableId="840659352">
    <w:abstractNumId w:val="6"/>
  </w:num>
  <w:num w:numId="17" w16cid:durableId="1128938593">
    <w:abstractNumId w:val="16"/>
  </w:num>
  <w:num w:numId="18" w16cid:durableId="239678638">
    <w:abstractNumId w:val="20"/>
  </w:num>
  <w:num w:numId="19" w16cid:durableId="15227389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3"/>
  </w:num>
  <w:num w:numId="21" w16cid:durableId="541209329">
    <w:abstractNumId w:val="12"/>
  </w:num>
  <w:num w:numId="22" w16cid:durableId="1286503583">
    <w:abstractNumId w:val="3"/>
  </w:num>
  <w:num w:numId="23" w16cid:durableId="1015962952">
    <w:abstractNumId w:val="14"/>
  </w:num>
  <w:num w:numId="24" w16cid:durableId="1087574839">
    <w:abstractNumId w:val="0"/>
  </w:num>
  <w:num w:numId="25" w16cid:durableId="466555872">
    <w:abstractNumId w:val="17"/>
  </w:num>
  <w:num w:numId="26" w16cid:durableId="1142427735">
    <w:abstractNumId w:val="25"/>
  </w:num>
  <w:num w:numId="27" w16cid:durableId="1253931199">
    <w:abstractNumId w:val="9"/>
  </w:num>
  <w:num w:numId="28" w16cid:durableId="1093166998">
    <w:abstractNumId w:val="26"/>
  </w:num>
  <w:num w:numId="29" w16cid:durableId="291787887">
    <w:abstractNumId w:val="1"/>
  </w:num>
  <w:num w:numId="30" w16cid:durableId="1548642084">
    <w:abstractNumId w:val="21"/>
  </w:num>
  <w:num w:numId="31" w16cid:durableId="611521266">
    <w:abstractNumId w:val="27"/>
  </w:num>
  <w:num w:numId="32" w16cid:durableId="431390238">
    <w:abstractNumId w:val="18"/>
  </w:num>
  <w:num w:numId="33" w16cid:durableId="256643895">
    <w:abstractNumId w:val="31"/>
  </w:num>
  <w:num w:numId="34" w16cid:durableId="103692862">
    <w:abstractNumId w:val="5"/>
  </w:num>
  <w:num w:numId="35" w16cid:durableId="679283717">
    <w:abstractNumId w:val="23"/>
  </w:num>
  <w:num w:numId="36" w16cid:durableId="1988389660">
    <w:abstractNumId w:val="24"/>
  </w:num>
  <w:num w:numId="37" w16cid:durableId="1351183105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5316"/>
    <w:rsid w:val="00022E4A"/>
    <w:rsid w:val="00023D78"/>
    <w:rsid w:val="00042B86"/>
    <w:rsid w:val="0004494F"/>
    <w:rsid w:val="000454EB"/>
    <w:rsid w:val="00045EBF"/>
    <w:rsid w:val="000506D9"/>
    <w:rsid w:val="0005079B"/>
    <w:rsid w:val="00057721"/>
    <w:rsid w:val="00062540"/>
    <w:rsid w:val="00074B95"/>
    <w:rsid w:val="00075B9F"/>
    <w:rsid w:val="00076FC9"/>
    <w:rsid w:val="00085B0B"/>
    <w:rsid w:val="000873E7"/>
    <w:rsid w:val="000A2482"/>
    <w:rsid w:val="000A6394"/>
    <w:rsid w:val="000B166E"/>
    <w:rsid w:val="000B1FC5"/>
    <w:rsid w:val="000B7FED"/>
    <w:rsid w:val="000C038A"/>
    <w:rsid w:val="000C0A31"/>
    <w:rsid w:val="000C6598"/>
    <w:rsid w:val="000C7415"/>
    <w:rsid w:val="000D44B3"/>
    <w:rsid w:val="000D4593"/>
    <w:rsid w:val="000D4B2C"/>
    <w:rsid w:val="000D5FCF"/>
    <w:rsid w:val="000E1B96"/>
    <w:rsid w:val="000E3473"/>
    <w:rsid w:val="0010699F"/>
    <w:rsid w:val="00110B45"/>
    <w:rsid w:val="00114F7F"/>
    <w:rsid w:val="001336F6"/>
    <w:rsid w:val="00145D43"/>
    <w:rsid w:val="001461F1"/>
    <w:rsid w:val="0015040D"/>
    <w:rsid w:val="001516A7"/>
    <w:rsid w:val="00153191"/>
    <w:rsid w:val="00163481"/>
    <w:rsid w:val="00173BE9"/>
    <w:rsid w:val="00174F31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711B"/>
    <w:rsid w:val="001B7A65"/>
    <w:rsid w:val="001C3B08"/>
    <w:rsid w:val="001D46C8"/>
    <w:rsid w:val="001E41F3"/>
    <w:rsid w:val="001E70B3"/>
    <w:rsid w:val="001E790C"/>
    <w:rsid w:val="001F230F"/>
    <w:rsid w:val="002021C8"/>
    <w:rsid w:val="0022013D"/>
    <w:rsid w:val="002313D0"/>
    <w:rsid w:val="00235192"/>
    <w:rsid w:val="002409E7"/>
    <w:rsid w:val="0026004D"/>
    <w:rsid w:val="002640DD"/>
    <w:rsid w:val="00266EE5"/>
    <w:rsid w:val="00267E81"/>
    <w:rsid w:val="00274529"/>
    <w:rsid w:val="00275D12"/>
    <w:rsid w:val="00277020"/>
    <w:rsid w:val="002826F7"/>
    <w:rsid w:val="00282716"/>
    <w:rsid w:val="00284FEB"/>
    <w:rsid w:val="002860C4"/>
    <w:rsid w:val="0029333C"/>
    <w:rsid w:val="00294AD2"/>
    <w:rsid w:val="002A1F34"/>
    <w:rsid w:val="002B069A"/>
    <w:rsid w:val="002B5741"/>
    <w:rsid w:val="002C103D"/>
    <w:rsid w:val="002C11E5"/>
    <w:rsid w:val="002E472E"/>
    <w:rsid w:val="00305409"/>
    <w:rsid w:val="00313A45"/>
    <w:rsid w:val="00320AF8"/>
    <w:rsid w:val="00320F4B"/>
    <w:rsid w:val="003212DA"/>
    <w:rsid w:val="003353AB"/>
    <w:rsid w:val="003364F8"/>
    <w:rsid w:val="003370D8"/>
    <w:rsid w:val="0034379C"/>
    <w:rsid w:val="003609EF"/>
    <w:rsid w:val="0036231A"/>
    <w:rsid w:val="00373877"/>
    <w:rsid w:val="00374DD4"/>
    <w:rsid w:val="0038527D"/>
    <w:rsid w:val="003908BC"/>
    <w:rsid w:val="00397A37"/>
    <w:rsid w:val="003A1460"/>
    <w:rsid w:val="003A6ACE"/>
    <w:rsid w:val="003A7669"/>
    <w:rsid w:val="003B4F6E"/>
    <w:rsid w:val="003D3824"/>
    <w:rsid w:val="003D4E6C"/>
    <w:rsid w:val="003E00D3"/>
    <w:rsid w:val="003E1A36"/>
    <w:rsid w:val="003E5423"/>
    <w:rsid w:val="003E6E43"/>
    <w:rsid w:val="003F1E18"/>
    <w:rsid w:val="003F53F2"/>
    <w:rsid w:val="00410371"/>
    <w:rsid w:val="004201E2"/>
    <w:rsid w:val="00423AB6"/>
    <w:rsid w:val="004242F1"/>
    <w:rsid w:val="004360A6"/>
    <w:rsid w:val="0044375C"/>
    <w:rsid w:val="00444216"/>
    <w:rsid w:val="00445272"/>
    <w:rsid w:val="004511AB"/>
    <w:rsid w:val="004523EE"/>
    <w:rsid w:val="00457F71"/>
    <w:rsid w:val="00473E31"/>
    <w:rsid w:val="0047783B"/>
    <w:rsid w:val="00491E2E"/>
    <w:rsid w:val="00493085"/>
    <w:rsid w:val="00495888"/>
    <w:rsid w:val="00495D31"/>
    <w:rsid w:val="004B038D"/>
    <w:rsid w:val="004B5DDC"/>
    <w:rsid w:val="004B75B7"/>
    <w:rsid w:val="004C3C4E"/>
    <w:rsid w:val="004C652C"/>
    <w:rsid w:val="004D2755"/>
    <w:rsid w:val="004D730A"/>
    <w:rsid w:val="004D7D01"/>
    <w:rsid w:val="004E4529"/>
    <w:rsid w:val="004F1599"/>
    <w:rsid w:val="004F4020"/>
    <w:rsid w:val="005047B0"/>
    <w:rsid w:val="005141D9"/>
    <w:rsid w:val="0051580D"/>
    <w:rsid w:val="005165A2"/>
    <w:rsid w:val="00516BCF"/>
    <w:rsid w:val="00534BD9"/>
    <w:rsid w:val="005412D5"/>
    <w:rsid w:val="00547111"/>
    <w:rsid w:val="005509A1"/>
    <w:rsid w:val="005600CD"/>
    <w:rsid w:val="00564DEC"/>
    <w:rsid w:val="00566861"/>
    <w:rsid w:val="00570959"/>
    <w:rsid w:val="00572808"/>
    <w:rsid w:val="00573828"/>
    <w:rsid w:val="00574A7C"/>
    <w:rsid w:val="00574BDF"/>
    <w:rsid w:val="005776E2"/>
    <w:rsid w:val="00587FB5"/>
    <w:rsid w:val="00592D74"/>
    <w:rsid w:val="00594B37"/>
    <w:rsid w:val="00595373"/>
    <w:rsid w:val="005972AE"/>
    <w:rsid w:val="005B0E41"/>
    <w:rsid w:val="005B41CF"/>
    <w:rsid w:val="005B51F0"/>
    <w:rsid w:val="005B614F"/>
    <w:rsid w:val="005C46C5"/>
    <w:rsid w:val="005C5FCB"/>
    <w:rsid w:val="005D5B00"/>
    <w:rsid w:val="005D69D2"/>
    <w:rsid w:val="005E12AF"/>
    <w:rsid w:val="005E2C44"/>
    <w:rsid w:val="00600D76"/>
    <w:rsid w:val="00601DEF"/>
    <w:rsid w:val="006106A4"/>
    <w:rsid w:val="00611656"/>
    <w:rsid w:val="00614A76"/>
    <w:rsid w:val="00621188"/>
    <w:rsid w:val="006257ED"/>
    <w:rsid w:val="00653DE4"/>
    <w:rsid w:val="006572AB"/>
    <w:rsid w:val="00661417"/>
    <w:rsid w:val="006618EE"/>
    <w:rsid w:val="0066291E"/>
    <w:rsid w:val="00662A05"/>
    <w:rsid w:val="00665563"/>
    <w:rsid w:val="00665C47"/>
    <w:rsid w:val="00670381"/>
    <w:rsid w:val="006730B1"/>
    <w:rsid w:val="00674FC3"/>
    <w:rsid w:val="00675FFC"/>
    <w:rsid w:val="0068290A"/>
    <w:rsid w:val="006842C0"/>
    <w:rsid w:val="00693C41"/>
    <w:rsid w:val="00695808"/>
    <w:rsid w:val="006A4879"/>
    <w:rsid w:val="006B46FB"/>
    <w:rsid w:val="006B53E8"/>
    <w:rsid w:val="006E21FB"/>
    <w:rsid w:val="006F0E64"/>
    <w:rsid w:val="006F7A50"/>
    <w:rsid w:val="00715D0E"/>
    <w:rsid w:val="0072197D"/>
    <w:rsid w:val="00736AE7"/>
    <w:rsid w:val="007372E3"/>
    <w:rsid w:val="0074508C"/>
    <w:rsid w:val="007451EC"/>
    <w:rsid w:val="00745C21"/>
    <w:rsid w:val="00755507"/>
    <w:rsid w:val="007657A2"/>
    <w:rsid w:val="007657DB"/>
    <w:rsid w:val="007734C6"/>
    <w:rsid w:val="00774C61"/>
    <w:rsid w:val="00780E08"/>
    <w:rsid w:val="00785AFF"/>
    <w:rsid w:val="007918C0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C2097"/>
    <w:rsid w:val="007D14CB"/>
    <w:rsid w:val="007D6A07"/>
    <w:rsid w:val="007E0BF4"/>
    <w:rsid w:val="007E198F"/>
    <w:rsid w:val="007F4BD1"/>
    <w:rsid w:val="007F7259"/>
    <w:rsid w:val="008040A8"/>
    <w:rsid w:val="00812177"/>
    <w:rsid w:val="008279FA"/>
    <w:rsid w:val="00827F35"/>
    <w:rsid w:val="008452C8"/>
    <w:rsid w:val="008476E7"/>
    <w:rsid w:val="00857312"/>
    <w:rsid w:val="008626E7"/>
    <w:rsid w:val="00870EE7"/>
    <w:rsid w:val="008736E6"/>
    <w:rsid w:val="00881C47"/>
    <w:rsid w:val="008863B9"/>
    <w:rsid w:val="00886692"/>
    <w:rsid w:val="00895872"/>
    <w:rsid w:val="008A0D7B"/>
    <w:rsid w:val="008A45A6"/>
    <w:rsid w:val="008B0222"/>
    <w:rsid w:val="008B560F"/>
    <w:rsid w:val="008C189A"/>
    <w:rsid w:val="008C70CD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21C4"/>
    <w:rsid w:val="00936E4A"/>
    <w:rsid w:val="00941E30"/>
    <w:rsid w:val="009420C1"/>
    <w:rsid w:val="00942335"/>
    <w:rsid w:val="009423F7"/>
    <w:rsid w:val="00954EDD"/>
    <w:rsid w:val="0096058D"/>
    <w:rsid w:val="00962443"/>
    <w:rsid w:val="009777D9"/>
    <w:rsid w:val="00981D8B"/>
    <w:rsid w:val="00991A36"/>
    <w:rsid w:val="00991B88"/>
    <w:rsid w:val="00992AD3"/>
    <w:rsid w:val="00993018"/>
    <w:rsid w:val="00997B26"/>
    <w:rsid w:val="009A0663"/>
    <w:rsid w:val="009A0EB2"/>
    <w:rsid w:val="009A3C76"/>
    <w:rsid w:val="009A5753"/>
    <w:rsid w:val="009A579D"/>
    <w:rsid w:val="009A5C10"/>
    <w:rsid w:val="009B2934"/>
    <w:rsid w:val="009B4549"/>
    <w:rsid w:val="009B53BA"/>
    <w:rsid w:val="009C13DE"/>
    <w:rsid w:val="009C4E5A"/>
    <w:rsid w:val="009D24D1"/>
    <w:rsid w:val="009D444E"/>
    <w:rsid w:val="009E1353"/>
    <w:rsid w:val="009E3297"/>
    <w:rsid w:val="009F03A8"/>
    <w:rsid w:val="009F69B4"/>
    <w:rsid w:val="009F7294"/>
    <w:rsid w:val="009F734F"/>
    <w:rsid w:val="00A03196"/>
    <w:rsid w:val="00A12E54"/>
    <w:rsid w:val="00A13D07"/>
    <w:rsid w:val="00A166F8"/>
    <w:rsid w:val="00A20BFD"/>
    <w:rsid w:val="00A246B6"/>
    <w:rsid w:val="00A26126"/>
    <w:rsid w:val="00A277A1"/>
    <w:rsid w:val="00A30734"/>
    <w:rsid w:val="00A32E80"/>
    <w:rsid w:val="00A42AA4"/>
    <w:rsid w:val="00A43FC6"/>
    <w:rsid w:val="00A47E70"/>
    <w:rsid w:val="00A50CE4"/>
    <w:rsid w:val="00A50CF0"/>
    <w:rsid w:val="00A53091"/>
    <w:rsid w:val="00A7471C"/>
    <w:rsid w:val="00A7671C"/>
    <w:rsid w:val="00A7737A"/>
    <w:rsid w:val="00A82FF7"/>
    <w:rsid w:val="00A94FC1"/>
    <w:rsid w:val="00AA2CBC"/>
    <w:rsid w:val="00AB1D3C"/>
    <w:rsid w:val="00AB57BC"/>
    <w:rsid w:val="00AC0713"/>
    <w:rsid w:val="00AC518F"/>
    <w:rsid w:val="00AC5820"/>
    <w:rsid w:val="00AC7C9C"/>
    <w:rsid w:val="00AD1CD8"/>
    <w:rsid w:val="00AD6FC5"/>
    <w:rsid w:val="00AD7E9D"/>
    <w:rsid w:val="00AE0CC6"/>
    <w:rsid w:val="00AE3BE7"/>
    <w:rsid w:val="00AE678F"/>
    <w:rsid w:val="00AF7C92"/>
    <w:rsid w:val="00B00533"/>
    <w:rsid w:val="00B0233C"/>
    <w:rsid w:val="00B05D60"/>
    <w:rsid w:val="00B137DB"/>
    <w:rsid w:val="00B16609"/>
    <w:rsid w:val="00B258BB"/>
    <w:rsid w:val="00B309AB"/>
    <w:rsid w:val="00B4590C"/>
    <w:rsid w:val="00B4768A"/>
    <w:rsid w:val="00B546B3"/>
    <w:rsid w:val="00B67B97"/>
    <w:rsid w:val="00B75659"/>
    <w:rsid w:val="00B86113"/>
    <w:rsid w:val="00B90848"/>
    <w:rsid w:val="00B94614"/>
    <w:rsid w:val="00B968C8"/>
    <w:rsid w:val="00B976D4"/>
    <w:rsid w:val="00BA177E"/>
    <w:rsid w:val="00BA3EC5"/>
    <w:rsid w:val="00BA51D9"/>
    <w:rsid w:val="00BB066C"/>
    <w:rsid w:val="00BB5DFC"/>
    <w:rsid w:val="00BC25DD"/>
    <w:rsid w:val="00BC41FF"/>
    <w:rsid w:val="00BD279D"/>
    <w:rsid w:val="00BD6BB8"/>
    <w:rsid w:val="00BE3327"/>
    <w:rsid w:val="00BE4A9F"/>
    <w:rsid w:val="00BE6C85"/>
    <w:rsid w:val="00BE718A"/>
    <w:rsid w:val="00BF081D"/>
    <w:rsid w:val="00BF3FD4"/>
    <w:rsid w:val="00C00466"/>
    <w:rsid w:val="00C02433"/>
    <w:rsid w:val="00C20ED2"/>
    <w:rsid w:val="00C21390"/>
    <w:rsid w:val="00C247C8"/>
    <w:rsid w:val="00C26D1E"/>
    <w:rsid w:val="00C318F4"/>
    <w:rsid w:val="00C370A3"/>
    <w:rsid w:val="00C42DE6"/>
    <w:rsid w:val="00C60BD0"/>
    <w:rsid w:val="00C6232D"/>
    <w:rsid w:val="00C63B6B"/>
    <w:rsid w:val="00C66BA2"/>
    <w:rsid w:val="00C708B9"/>
    <w:rsid w:val="00C777AD"/>
    <w:rsid w:val="00C85B0D"/>
    <w:rsid w:val="00C863E3"/>
    <w:rsid w:val="00C870F6"/>
    <w:rsid w:val="00C87494"/>
    <w:rsid w:val="00C95985"/>
    <w:rsid w:val="00CA4016"/>
    <w:rsid w:val="00CA4045"/>
    <w:rsid w:val="00CA4F8E"/>
    <w:rsid w:val="00CB2AA9"/>
    <w:rsid w:val="00CB7009"/>
    <w:rsid w:val="00CB71F7"/>
    <w:rsid w:val="00CC2AD8"/>
    <w:rsid w:val="00CC5026"/>
    <w:rsid w:val="00CC68D0"/>
    <w:rsid w:val="00CD3022"/>
    <w:rsid w:val="00CD357D"/>
    <w:rsid w:val="00CE0F7F"/>
    <w:rsid w:val="00CE4FAC"/>
    <w:rsid w:val="00CF4DE2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3549C"/>
    <w:rsid w:val="00D40E15"/>
    <w:rsid w:val="00D416EC"/>
    <w:rsid w:val="00D44572"/>
    <w:rsid w:val="00D50255"/>
    <w:rsid w:val="00D52B60"/>
    <w:rsid w:val="00D6042A"/>
    <w:rsid w:val="00D63737"/>
    <w:rsid w:val="00D66520"/>
    <w:rsid w:val="00D84AE9"/>
    <w:rsid w:val="00DB7D2F"/>
    <w:rsid w:val="00DC37F7"/>
    <w:rsid w:val="00DD094C"/>
    <w:rsid w:val="00DE1CC8"/>
    <w:rsid w:val="00DE34CF"/>
    <w:rsid w:val="00DE7B22"/>
    <w:rsid w:val="00DF3D68"/>
    <w:rsid w:val="00DF6ED7"/>
    <w:rsid w:val="00E13F3D"/>
    <w:rsid w:val="00E152A3"/>
    <w:rsid w:val="00E210A7"/>
    <w:rsid w:val="00E2269B"/>
    <w:rsid w:val="00E22BED"/>
    <w:rsid w:val="00E322E7"/>
    <w:rsid w:val="00E34898"/>
    <w:rsid w:val="00E37C01"/>
    <w:rsid w:val="00E401DB"/>
    <w:rsid w:val="00E52A8D"/>
    <w:rsid w:val="00E70962"/>
    <w:rsid w:val="00E75219"/>
    <w:rsid w:val="00E770EE"/>
    <w:rsid w:val="00E83FEF"/>
    <w:rsid w:val="00E8663C"/>
    <w:rsid w:val="00EA19A4"/>
    <w:rsid w:val="00EA7DCA"/>
    <w:rsid w:val="00EB09B7"/>
    <w:rsid w:val="00EB2949"/>
    <w:rsid w:val="00EB605B"/>
    <w:rsid w:val="00EC17E0"/>
    <w:rsid w:val="00ED2F68"/>
    <w:rsid w:val="00EE7D7C"/>
    <w:rsid w:val="00F00FEC"/>
    <w:rsid w:val="00F121B2"/>
    <w:rsid w:val="00F158B0"/>
    <w:rsid w:val="00F20210"/>
    <w:rsid w:val="00F21F8C"/>
    <w:rsid w:val="00F25D98"/>
    <w:rsid w:val="00F2700A"/>
    <w:rsid w:val="00F300FB"/>
    <w:rsid w:val="00F31D2D"/>
    <w:rsid w:val="00F33300"/>
    <w:rsid w:val="00F33E10"/>
    <w:rsid w:val="00F46A68"/>
    <w:rsid w:val="00F62238"/>
    <w:rsid w:val="00F652AB"/>
    <w:rsid w:val="00F65C16"/>
    <w:rsid w:val="00F73303"/>
    <w:rsid w:val="00F766AD"/>
    <w:rsid w:val="00F832B2"/>
    <w:rsid w:val="00F85509"/>
    <w:rsid w:val="00F96B9B"/>
    <w:rsid w:val="00FA3C56"/>
    <w:rsid w:val="00FB0165"/>
    <w:rsid w:val="00FB1288"/>
    <w:rsid w:val="00FB35A6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B560F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22</Pages>
  <Words>6098</Words>
  <Characters>34760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Kalahasti, Narendra</cp:lastModifiedBy>
  <cp:revision>6</cp:revision>
  <cp:lastPrinted>1900-01-01T00:00:00Z</cp:lastPrinted>
  <dcterms:created xsi:type="dcterms:W3CDTF">2023-02-08T11:02:00Z</dcterms:created>
  <dcterms:modified xsi:type="dcterms:W3CDTF">2023-02-08T11:42:00Z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