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B5CECD8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E668B7">
          <w:rPr>
            <w:b/>
            <w:i/>
            <w:noProof/>
            <w:sz w:val="28"/>
          </w:rPr>
          <w:t>147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A0F230F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668B7">
                <w:rPr>
                  <w:b/>
                  <w:noProof/>
                  <w:sz w:val="28"/>
                </w:rPr>
                <w:t>963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71B2A2B" w:rsidR="000460FA" w:rsidRDefault="00E668B7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668B7">
              <w:t>Correction for NR5GC idle mode test case 6.2.1.5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A8708EB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172B9E">
                <w:rPr>
                  <w:noProof/>
                </w:rPr>
                <w:t>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2AD62DD" w:rsidR="0044069B" w:rsidRPr="00D268E5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Before step 20,</w:t>
            </w:r>
            <w:r w:rsidRPr="00893820">
              <w:rPr>
                <w:rFonts w:cs="Arial"/>
                <w:lang w:eastAsia="zh-CN"/>
              </w:rPr>
              <w:t xml:space="preserve"> where SS is initiating deregistration, the IMS component should be reset to allow for new IMS registration</w:t>
            </w:r>
          </w:p>
        </w:tc>
      </w:tr>
      <w:tr w:rsidR="0044069B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44069B" w:rsidRPr="00D268E5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52756DD" w:rsidR="0044069B" w:rsidRPr="00D268E5" w:rsidRDefault="004F04A4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Reseted IMS component before step 20</w:t>
            </w:r>
          </w:p>
        </w:tc>
      </w:tr>
      <w:tr w:rsidR="0044069B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44069B" w:rsidRPr="00D268E5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44069B" w:rsidRPr="00D268E5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44069B" w14:paraId="4A9FEABC" w14:textId="77777777" w:rsidTr="00E121FF">
        <w:tc>
          <w:tcPr>
            <w:tcW w:w="2694" w:type="dxa"/>
            <w:gridSpan w:val="2"/>
          </w:tcPr>
          <w:p w14:paraId="660C409D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44069B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C1094C5" w:rsidR="0044069B" w:rsidRDefault="0044069B" w:rsidP="0044069B">
            <w:pPr>
              <w:pStyle w:val="CRCoverPage"/>
              <w:spacing w:after="0"/>
              <w:ind w:left="100"/>
              <w:rPr>
                <w:noProof/>
              </w:rPr>
            </w:pPr>
            <w:r w:rsidRPr="00E668B7">
              <w:t>6.2.1.5</w:t>
            </w:r>
            <w:r>
              <w:rPr>
                <w:noProof/>
              </w:rPr>
              <w:t>.NR5GC</w:t>
            </w:r>
          </w:p>
        </w:tc>
      </w:tr>
      <w:tr w:rsidR="0044069B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44069B" w:rsidRDefault="0044069B" w:rsidP="00440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9B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44069B" w:rsidRDefault="0044069B" w:rsidP="004406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69B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44069B" w:rsidRDefault="0044069B" w:rsidP="004406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44069B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44069B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44069B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44069B" w:rsidRDefault="0044069B" w:rsidP="00440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44069B" w:rsidRDefault="0044069B" w:rsidP="00440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44069B" w:rsidRDefault="0044069B" w:rsidP="0044069B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44069B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44069B" w:rsidRDefault="0044069B" w:rsidP="004406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44069B" w:rsidRDefault="0044069B" w:rsidP="0044069B">
            <w:pPr>
              <w:pStyle w:val="CRCoverPage"/>
              <w:spacing w:after="0"/>
              <w:rPr>
                <w:noProof/>
              </w:rPr>
            </w:pPr>
          </w:p>
        </w:tc>
      </w:tr>
      <w:tr w:rsidR="0044069B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44069B" w:rsidRDefault="0044069B" w:rsidP="00440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069B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44069B" w:rsidRPr="008863B9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44069B" w:rsidRPr="008863B9" w:rsidRDefault="0044069B" w:rsidP="004406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69B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44069B" w:rsidRDefault="0044069B" w:rsidP="00440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44069B" w:rsidRDefault="0044069B" w:rsidP="00440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15E1E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B15E1E" w:rsidRDefault="00B15E1E" w:rsidP="00B15E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0D2CD9" w:rsidR="00B15E1E" w:rsidRDefault="00B15E1E" w:rsidP="00B15E1E">
            <w:pPr>
              <w:spacing w:after="0"/>
            </w:pPr>
            <w:r w:rsidRPr="00C52C60">
              <w:rPr>
                <w:rFonts w:ascii="Arial" w:hAnsi="Arial" w:cs="Arial"/>
                <w:lang w:val="en-US" w:eastAsia="en-GB"/>
              </w:rPr>
              <w:t>function fl_TC_6_2_1_5_TestBody()</w:t>
            </w:r>
          </w:p>
        </w:tc>
      </w:tr>
      <w:tr w:rsidR="00B15E1E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B15E1E" w:rsidRDefault="00B15E1E" w:rsidP="00B15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645C0D8A" w:rsidR="00B15E1E" w:rsidRPr="00FA46AD" w:rsidRDefault="0044069B" w:rsidP="00B15E1E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Before step 20,</w:t>
            </w:r>
            <w:r w:rsidR="00B15E1E" w:rsidRPr="00893820">
              <w:rPr>
                <w:rFonts w:cs="Arial"/>
                <w:lang w:eastAsia="zh-CN"/>
              </w:rPr>
              <w:t xml:space="preserve"> where SS is initiating deregistration, the IMS component should be reset to allow for new IMS registration</w:t>
            </w:r>
          </w:p>
        </w:tc>
      </w:tr>
      <w:tr w:rsidR="00B15E1E" w14:paraId="4403EECE" w14:textId="77777777" w:rsidTr="0053135D">
        <w:tc>
          <w:tcPr>
            <w:tcW w:w="1985" w:type="dxa"/>
          </w:tcPr>
          <w:p w14:paraId="37831C4A" w14:textId="77777777" w:rsidR="00B15E1E" w:rsidRDefault="00B15E1E" w:rsidP="00B15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816F190" w:rsidR="00B15E1E" w:rsidRPr="00FA46AD" w:rsidRDefault="00B15E1E" w:rsidP="00B15E1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Reset</w:t>
            </w:r>
            <w:r w:rsidR="0044069B">
              <w:rPr>
                <w:noProof/>
              </w:rPr>
              <w:t>ed</w:t>
            </w:r>
            <w:r>
              <w:rPr>
                <w:noProof/>
              </w:rPr>
              <w:t xml:space="preserve"> IMS component</w:t>
            </w:r>
            <w:r w:rsidR="0044069B">
              <w:rPr>
                <w:noProof/>
              </w:rPr>
              <w:t xml:space="preserve"> before step 20</w:t>
            </w:r>
          </w:p>
        </w:tc>
      </w:tr>
      <w:tr w:rsidR="00B15E1E" w14:paraId="170F8D79" w14:textId="77777777" w:rsidTr="0053135D">
        <w:tc>
          <w:tcPr>
            <w:tcW w:w="1985" w:type="dxa"/>
          </w:tcPr>
          <w:p w14:paraId="65ED295A" w14:textId="77777777" w:rsidR="00B15E1E" w:rsidRDefault="00B15E1E" w:rsidP="00B15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163117A" w:rsidR="00B15E1E" w:rsidRDefault="00B15E1E" w:rsidP="00B15E1E">
            <w:pPr>
              <w:spacing w:after="0"/>
              <w:rPr>
                <w:rFonts w:ascii="Arial" w:hAnsi="Arial" w:cs="Arial"/>
              </w:rPr>
            </w:pPr>
            <w:r w:rsidRPr="00356F84">
              <w:rPr>
                <w:rFonts w:ascii="Arial" w:hAnsi="Arial" w:cs="Arial"/>
                <w:lang w:eastAsia="zh-CN"/>
              </w:rPr>
              <w:t>Idle_PLMNSelection_NR5GC_NR</w:t>
            </w:r>
            <w:r w:rsidRPr="00DF7CEE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2972F17F" w14:textId="77777777" w:rsidR="00B15E1E" w:rsidRP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function fl_TC_6_2_1_5_TestBody() runs on NR5GC_PTC</w:t>
            </w:r>
          </w:p>
          <w:p w14:paraId="47D61ED5" w14:textId="4936BB77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{// @sic R5-204406, R5s200889 sic@</w:t>
            </w:r>
          </w:p>
          <w:p w14:paraId="53C2AF9A" w14:textId="77777777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7C69AFA3" w14:textId="77777777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0A9AEE02" w14:textId="7D83ED62" w:rsidR="00213FE3" w:rsidRDefault="00213FE3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318B351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44807478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19"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0F00F384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The SS adjusts cell levels according to row T1 of table 6.2.1.5.3.2-1.</w:t>
            </w:r>
          </w:p>
          <w:p w14:paraId="328AD33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if (not f_NR_CellInfo_GetIsFR1(nr_Cell1)) {</w:t>
            </w:r>
          </w:p>
          <w:p w14:paraId="12D5AAAB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// SS change NR Cell 1 SIB1 with modification of </w:t>
            </w:r>
            <w:proofErr w:type="spellStart"/>
            <w:r w:rsidRPr="009420D8">
              <w:rPr>
                <w:rFonts w:ascii="Courier New" w:hAnsi="Courier New" w:cs="Courier New"/>
              </w:rPr>
              <w:t>Qrxlevmin</w:t>
            </w:r>
            <w:proofErr w:type="spellEnd"/>
            <w:r w:rsidRPr="009420D8">
              <w:rPr>
                <w:rFonts w:ascii="Courier New" w:hAnsi="Courier New" w:cs="Courier New"/>
              </w:rPr>
              <w:t>.</w:t>
            </w:r>
          </w:p>
          <w:p w14:paraId="2A0112C0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v_DeltaPrimaryBand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420D8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9420D8">
              <w:rPr>
                <w:rFonts w:ascii="Courier New" w:hAnsi="Courier New" w:cs="Courier New"/>
              </w:rPr>
              <w:t>();</w:t>
            </w:r>
          </w:p>
          <w:p w14:paraId="0639252C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f_NR_CellInfo_SetAndCalculateQ_RxLevMin</w:t>
            </w:r>
            <w:proofErr w:type="spellEnd"/>
            <w:r w:rsidRPr="009420D8">
              <w:rPr>
                <w:rFonts w:ascii="Courier New" w:hAnsi="Courier New" w:cs="Courier New"/>
              </w:rPr>
              <w:t>(nr_Cell1, -91.0, v_DeltaPrimaryBand.DeltaNRf1);</w:t>
            </w:r>
          </w:p>
          <w:p w14:paraId="5953BF28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f_NR_ModifySysinfo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(nr_Cell1, false); //Modify </w:t>
            </w:r>
            <w:proofErr w:type="spellStart"/>
            <w:r w:rsidRPr="009420D8">
              <w:rPr>
                <w:rFonts w:ascii="Courier New" w:hAnsi="Courier New" w:cs="Courier New"/>
              </w:rPr>
              <w:t>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in SS without Paging</w:t>
            </w:r>
          </w:p>
          <w:p w14:paraId="7CD947E1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}</w:t>
            </w:r>
          </w:p>
          <w:p w14:paraId="36A78796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420D8">
              <w:rPr>
                <w:rFonts w:ascii="Courier New" w:hAnsi="Courier New" w:cs="Courier New"/>
              </w:rPr>
              <w:t>f_NR_SetCellPower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(nr_Cell1, tsc_NR_ServingCellSSS_EPRE_FR1, tsc_NR_ServingCellSSS_EPRE_FR2);</w:t>
            </w:r>
          </w:p>
          <w:p w14:paraId="5409614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06E5CE31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20"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19AFE723" w14:textId="3923E8C5" w:rsidR="00B15E1E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Check: Does the UE send an </w:t>
            </w:r>
            <w:proofErr w:type="spellStart"/>
            <w:r w:rsidRPr="009420D8">
              <w:rPr>
                <w:rFonts w:ascii="Courier New" w:hAnsi="Courier New" w:cs="Courier New"/>
              </w:rPr>
              <w:t>RRCSetupRequest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on NR Cell 1 after </w:t>
            </w:r>
            <w:proofErr w:type="spellStart"/>
            <w:r w:rsidRPr="009420D8">
              <w:rPr>
                <w:rFonts w:ascii="Courier New" w:hAnsi="Courier New" w:cs="Courier New"/>
              </w:rPr>
              <w:t>tmin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but before </w:t>
            </w:r>
            <w:proofErr w:type="spellStart"/>
            <w:r w:rsidRPr="009420D8">
              <w:rPr>
                <w:rFonts w:ascii="Courier New" w:hAnsi="Courier New" w:cs="Courier New"/>
              </w:rPr>
              <w:t>tmax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expires?</w:t>
            </w:r>
          </w:p>
          <w:p w14:paraId="7E265BB5" w14:textId="2099321B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3023F952" w14:textId="436360D3" w:rsidR="00B15E1E" w:rsidRDefault="00B15E1E" w:rsidP="00B15E1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5686550B" w14:textId="77777777" w:rsidR="009420D8" w:rsidRDefault="009420D8" w:rsidP="00B15E1E">
            <w:pPr>
              <w:spacing w:after="0"/>
              <w:rPr>
                <w:rFonts w:ascii="Courier New" w:hAnsi="Courier New" w:cs="Courier New"/>
              </w:rPr>
            </w:pPr>
          </w:p>
          <w:p w14:paraId="7C6B3C43" w14:textId="153496E4" w:rsidR="00B15E1E" w:rsidRPr="00B15E1E" w:rsidRDefault="009420D8" w:rsidP="00B15E1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="00B15E1E">
              <w:rPr>
                <w:rFonts w:ascii="Courier New" w:hAnsi="Courier New" w:cs="Courier New"/>
              </w:rPr>
              <w:t>}</w:t>
            </w:r>
          </w:p>
          <w:p w14:paraId="107124E4" w14:textId="1493DCCB" w:rsidR="00B15E1E" w:rsidRDefault="00B15E1E" w:rsidP="00B15E1E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D0B3D7D" w14:textId="77777777" w:rsidR="009420D8" w:rsidRPr="00B15E1E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lastRenderedPageBreak/>
              <w:t xml:space="preserve">  function fl_TC_6_2_1_5_TestBody() runs on NR5GC_PTC</w:t>
            </w:r>
          </w:p>
          <w:p w14:paraId="3342E9C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B15E1E">
              <w:rPr>
                <w:rFonts w:ascii="Courier New" w:hAnsi="Courier New" w:cs="Courier New"/>
              </w:rPr>
              <w:t xml:space="preserve">  {// @sic R5-204406, R5s200889 sic@</w:t>
            </w:r>
          </w:p>
          <w:p w14:paraId="290F83C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533F7F9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460EF8A8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47662A56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3572EEE6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19"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1543B63D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The SS adjusts cell levels according to row T1 of table 6.2.1.5.3.2-1.</w:t>
            </w:r>
          </w:p>
          <w:p w14:paraId="61B2FCFA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if (not f_NR_CellInfo_GetIsFR1(nr_Cell1)) {</w:t>
            </w:r>
          </w:p>
          <w:p w14:paraId="2A9FF33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// SS change NR Cell 1 SIB1 with modification of </w:t>
            </w:r>
            <w:proofErr w:type="spellStart"/>
            <w:r w:rsidRPr="009420D8">
              <w:rPr>
                <w:rFonts w:ascii="Courier New" w:hAnsi="Courier New" w:cs="Courier New"/>
              </w:rPr>
              <w:t>Qrxlevmin</w:t>
            </w:r>
            <w:proofErr w:type="spellEnd"/>
            <w:r w:rsidRPr="009420D8">
              <w:rPr>
                <w:rFonts w:ascii="Courier New" w:hAnsi="Courier New" w:cs="Courier New"/>
              </w:rPr>
              <w:t>.</w:t>
            </w:r>
          </w:p>
          <w:p w14:paraId="55424A23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v_DeltaPrimaryBand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420D8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9420D8">
              <w:rPr>
                <w:rFonts w:ascii="Courier New" w:hAnsi="Courier New" w:cs="Courier New"/>
              </w:rPr>
              <w:t>();</w:t>
            </w:r>
          </w:p>
          <w:p w14:paraId="6B2313A7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f_NR_CellInfo_SetAndCalculateQ_RxLevMin</w:t>
            </w:r>
            <w:proofErr w:type="spellEnd"/>
            <w:r w:rsidRPr="009420D8">
              <w:rPr>
                <w:rFonts w:ascii="Courier New" w:hAnsi="Courier New" w:cs="Courier New"/>
              </w:rPr>
              <w:t>(nr_Cell1, -91.0, v_DeltaPrimaryBand.DeltaNRf1);</w:t>
            </w:r>
          </w:p>
          <w:p w14:paraId="3BB5DFEF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9420D8">
              <w:rPr>
                <w:rFonts w:ascii="Courier New" w:hAnsi="Courier New" w:cs="Courier New"/>
              </w:rPr>
              <w:t>f_NR_ModifySysinfo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(nr_Cell1, false); //Modify </w:t>
            </w:r>
            <w:proofErr w:type="spellStart"/>
            <w:r w:rsidRPr="009420D8">
              <w:rPr>
                <w:rFonts w:ascii="Courier New" w:hAnsi="Courier New" w:cs="Courier New"/>
              </w:rPr>
              <w:t>Sysinfo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in SS without Paging</w:t>
            </w:r>
          </w:p>
          <w:p w14:paraId="4B5CADD0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}</w:t>
            </w:r>
          </w:p>
          <w:p w14:paraId="1240576D" w14:textId="618B18B7" w:rsidR="000256F5" w:rsidRDefault="009420D8" w:rsidP="000256F5">
            <w:pPr>
              <w:spacing w:after="0"/>
              <w:ind w:firstLine="480"/>
              <w:rPr>
                <w:rFonts w:ascii="Courier New" w:hAnsi="Courier New" w:cs="Courier New"/>
              </w:rPr>
            </w:pPr>
            <w:proofErr w:type="spellStart"/>
            <w:r w:rsidRPr="009420D8">
              <w:rPr>
                <w:rFonts w:ascii="Courier New" w:hAnsi="Courier New" w:cs="Courier New"/>
              </w:rPr>
              <w:t>f_NR_SetCellPower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(nr_Cell1, tsc_NR_ServingCellSSS_EPRE_FR1, tsc_NR_ServingCellSSS_EPRE_FR2);</w:t>
            </w:r>
          </w:p>
          <w:p w14:paraId="3F0297EC" w14:textId="77777777" w:rsidR="000256F5" w:rsidRPr="000256F5" w:rsidRDefault="000256F5" w:rsidP="000256F5">
            <w:pPr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3D84E42C" w14:textId="4966BB60" w:rsidR="009420D8" w:rsidRPr="009420D8" w:rsidRDefault="000256F5" w:rsidP="000256F5">
            <w:pPr>
              <w:shd w:val="clear" w:color="auto" w:fill="FFFF00"/>
              <w:spacing w:after="0"/>
              <w:rPr>
                <w:rFonts w:ascii="Courier New" w:hAnsi="Courier New" w:cs="Courier New"/>
              </w:rPr>
            </w:pPr>
            <w:r w:rsidRPr="000256F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0256F5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0256F5">
              <w:rPr>
                <w:rFonts w:ascii="Courier New" w:hAnsi="Courier New" w:cs="Courier New"/>
              </w:rPr>
              <w:t xml:space="preserve">(IMS[f_PDN_PdnIndex2Integer(PDN_1)], </w:t>
            </w:r>
            <w:proofErr w:type="spellStart"/>
            <w:r w:rsidRPr="000256F5">
              <w:rPr>
                <w:rFonts w:ascii="Courier New" w:hAnsi="Courier New" w:cs="Courier New"/>
              </w:rPr>
              <w:t>cms_IPCAN_IMS_Reset</w:t>
            </w:r>
            <w:proofErr w:type="spellEnd"/>
            <w:r w:rsidRPr="000256F5">
              <w:rPr>
                <w:rFonts w:ascii="Courier New" w:hAnsi="Courier New" w:cs="Courier New"/>
              </w:rPr>
              <w:t>); //KS#23xxxx</w:t>
            </w:r>
          </w:p>
          <w:p w14:paraId="2E323D22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58601053" w14:textId="77777777" w:rsidR="009420D8" w:rsidRP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@siclog "Step 20" </w:t>
            </w:r>
            <w:proofErr w:type="spellStart"/>
            <w:r w:rsidRPr="009420D8">
              <w:rPr>
                <w:rFonts w:ascii="Courier New" w:hAnsi="Courier New" w:cs="Courier New"/>
              </w:rPr>
              <w:t>siclog</w:t>
            </w:r>
            <w:proofErr w:type="spellEnd"/>
            <w:r w:rsidRPr="009420D8">
              <w:rPr>
                <w:rFonts w:ascii="Courier New" w:hAnsi="Courier New" w:cs="Courier New"/>
              </w:rPr>
              <w:t>@</w:t>
            </w:r>
          </w:p>
          <w:p w14:paraId="785F2B39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 w:rsidRPr="009420D8">
              <w:rPr>
                <w:rFonts w:ascii="Courier New" w:hAnsi="Courier New" w:cs="Courier New"/>
              </w:rPr>
              <w:t xml:space="preserve">    // Check: Does the UE send an </w:t>
            </w:r>
            <w:proofErr w:type="spellStart"/>
            <w:r w:rsidRPr="009420D8">
              <w:rPr>
                <w:rFonts w:ascii="Courier New" w:hAnsi="Courier New" w:cs="Courier New"/>
              </w:rPr>
              <w:t>RRCSetupRequest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on NR Cell 1 after </w:t>
            </w:r>
            <w:proofErr w:type="spellStart"/>
            <w:r w:rsidRPr="009420D8">
              <w:rPr>
                <w:rFonts w:ascii="Courier New" w:hAnsi="Courier New" w:cs="Courier New"/>
              </w:rPr>
              <w:t>tmin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but before </w:t>
            </w:r>
            <w:proofErr w:type="spellStart"/>
            <w:r w:rsidRPr="009420D8">
              <w:rPr>
                <w:rFonts w:ascii="Courier New" w:hAnsi="Courier New" w:cs="Courier New"/>
              </w:rPr>
              <w:t>tmax</w:t>
            </w:r>
            <w:proofErr w:type="spellEnd"/>
            <w:r w:rsidRPr="009420D8">
              <w:rPr>
                <w:rFonts w:ascii="Courier New" w:hAnsi="Courier New" w:cs="Courier New"/>
              </w:rPr>
              <w:t xml:space="preserve"> expires?</w:t>
            </w:r>
          </w:p>
          <w:p w14:paraId="760A1933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7C759E27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</w:t>
            </w:r>
          </w:p>
          <w:p w14:paraId="47413C46" w14:textId="77777777" w:rsidR="009420D8" w:rsidRDefault="009420D8" w:rsidP="009420D8">
            <w:pPr>
              <w:spacing w:after="0"/>
              <w:rPr>
                <w:rFonts w:ascii="Courier New" w:hAnsi="Courier New" w:cs="Courier New"/>
              </w:rPr>
            </w:pPr>
          </w:p>
          <w:p w14:paraId="2CB217E2" w14:textId="77777777" w:rsidR="009420D8" w:rsidRPr="00B15E1E" w:rsidRDefault="009420D8" w:rsidP="009420D8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EB12D" w14:textId="77777777" w:rsidR="00061049" w:rsidRDefault="00061049">
      <w:r>
        <w:separator/>
      </w:r>
    </w:p>
  </w:endnote>
  <w:endnote w:type="continuationSeparator" w:id="0">
    <w:p w14:paraId="381383D5" w14:textId="77777777" w:rsidR="00061049" w:rsidRDefault="0006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39D63" w14:textId="77777777" w:rsidR="00061049" w:rsidRDefault="00061049">
      <w:r>
        <w:separator/>
      </w:r>
    </w:p>
  </w:footnote>
  <w:footnote w:type="continuationSeparator" w:id="0">
    <w:p w14:paraId="41CBE38E" w14:textId="77777777" w:rsidR="00061049" w:rsidRDefault="0006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56F5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1049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69B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04A4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0D8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5E1E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668B7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9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2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36</cp:revision>
  <cp:lastPrinted>1900-01-01T00:00:00Z</cp:lastPrinted>
  <dcterms:created xsi:type="dcterms:W3CDTF">2023-01-04T11:09:00Z</dcterms:created>
  <dcterms:modified xsi:type="dcterms:W3CDTF">2023-02-04T02:29:00Z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