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2EDF5F8A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4C5F60">
          <w:rPr>
            <w:b/>
            <w:i/>
            <w:noProof/>
            <w:sz w:val="28"/>
          </w:rPr>
          <w:t>129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10777A58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4C5F60">
                <w:rPr>
                  <w:b/>
                  <w:noProof/>
                  <w:sz w:val="28"/>
                </w:rPr>
                <w:t>950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68D31835" w:rsidR="000460FA" w:rsidRDefault="00D916EF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D916EF">
              <w:t>Correction for NR5GC RRC test case 8.1.5.3.3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40540F7F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055D5B">
                <w:rPr>
                  <w:noProof/>
                </w:rPr>
                <w:t>2</w:t>
              </w:r>
              <w:r w:rsidR="000460FA">
                <w:rPr>
                  <w:noProof/>
                </w:rPr>
                <w:t>-</w:t>
              </w:r>
              <w:r w:rsidR="00055D5B">
                <w:rPr>
                  <w:noProof/>
                </w:rPr>
                <w:t>08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31B40AAC" w:rsidR="000460FA" w:rsidRPr="00D268E5" w:rsidRDefault="000D7469" w:rsidP="000460FA">
            <w:pPr>
              <w:pStyle w:val="CRCoverPage"/>
              <w:spacing w:after="0"/>
              <w:rPr>
                <w:noProof/>
              </w:rPr>
            </w:pPr>
            <w:r w:rsidRPr="00F8775D">
              <w:rPr>
                <w:rFonts w:cs="Arial"/>
                <w:lang w:eastAsia="zh-CN"/>
              </w:rPr>
              <w:t xml:space="preserve">The test case </w:t>
            </w:r>
            <w:r>
              <w:rPr>
                <w:rFonts w:cs="Arial"/>
                <w:lang w:eastAsia="zh-CN"/>
              </w:rPr>
              <w:t>implementation</w:t>
            </w:r>
            <w:r w:rsidRPr="00F8775D">
              <w:rPr>
                <w:rFonts w:cs="Arial"/>
                <w:lang w:eastAsia="zh-CN"/>
              </w:rPr>
              <w:t xml:space="preserve"> only send </w:t>
            </w:r>
            <w:r>
              <w:rPr>
                <w:rFonts w:cs="Arial"/>
                <w:lang w:eastAsia="zh-CN"/>
              </w:rPr>
              <w:t xml:space="preserve">the </w:t>
            </w:r>
            <w:r w:rsidRPr="00F8775D">
              <w:rPr>
                <w:rFonts w:cs="Arial"/>
                <w:lang w:eastAsia="zh-CN"/>
              </w:rPr>
              <w:t>short message</w:t>
            </w:r>
            <w:r>
              <w:rPr>
                <w:rFonts w:cs="Arial"/>
                <w:lang w:eastAsia="zh-CN"/>
              </w:rPr>
              <w:t xml:space="preserve"> once</w:t>
            </w:r>
            <w:r w:rsidRPr="00F8775D">
              <w:rPr>
                <w:rFonts w:cs="Arial"/>
                <w:lang w:eastAsia="zh-CN"/>
              </w:rPr>
              <w:t xml:space="preserve"> every </w:t>
            </w:r>
            <w:proofErr w:type="spellStart"/>
            <w:r w:rsidRPr="00F8775D">
              <w:rPr>
                <w:rFonts w:cs="Arial"/>
                <w:lang w:eastAsia="zh-CN"/>
              </w:rPr>
              <w:t>defaultPagingCycle</w:t>
            </w:r>
            <w:proofErr w:type="spellEnd"/>
            <w:r w:rsidRPr="00F8775D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as for RRC_IDLE, while for 8.1.5.3.3 and 8.1.5.3.4,</w:t>
            </w:r>
            <w:r w:rsidRPr="00F8775D">
              <w:rPr>
                <w:rFonts w:cs="Arial"/>
                <w:lang w:eastAsia="zh-CN"/>
              </w:rPr>
              <w:t xml:space="preserve"> UE is </w:t>
            </w:r>
            <w:r>
              <w:rPr>
                <w:rFonts w:cs="Arial"/>
                <w:lang w:eastAsia="zh-CN"/>
              </w:rPr>
              <w:t xml:space="preserve">in </w:t>
            </w:r>
            <w:r w:rsidRPr="006F06C2">
              <w:t>RRC_CONNECTED</w:t>
            </w:r>
            <w:r>
              <w:t xml:space="preserve"> state, and</w:t>
            </w:r>
            <w:r w:rsidRPr="00F8775D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the </w:t>
            </w:r>
            <w:r w:rsidRPr="00F8775D">
              <w:rPr>
                <w:rFonts w:cs="Arial"/>
                <w:noProof/>
              </w:rPr>
              <w:t xml:space="preserve">SS shall send short message at every PF(N times in one cycle) in a defaultPagingCycle </w:t>
            </w:r>
            <w:r>
              <w:rPr>
                <w:rFonts w:cs="Arial"/>
                <w:noProof/>
              </w:rPr>
              <w:t>as for</w:t>
            </w:r>
            <w:r w:rsidRPr="00F8775D">
              <w:rPr>
                <w:rFonts w:cs="Arial"/>
                <w:noProof/>
              </w:rPr>
              <w:t xml:space="preserve"> RRC_CONNECTED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5766F4EC" w:rsidR="000460FA" w:rsidRPr="00D268E5" w:rsidRDefault="000D7469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Updated to schedule the short message according to the UE RRC status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539B7EC9" w:rsidR="000460FA" w:rsidRDefault="00D916EF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D916EF">
              <w:t>8.1.5.3.3</w:t>
            </w:r>
            <w:r w:rsidR="000460FA">
              <w:rPr>
                <w:noProof/>
              </w:rPr>
              <w:t>.NR5GC</w:t>
            </w:r>
            <w:r w:rsidR="00614B08">
              <w:rPr>
                <w:noProof/>
              </w:rPr>
              <w:t xml:space="preserve">, </w:t>
            </w:r>
            <w:r w:rsidR="00614B08" w:rsidRPr="00D916EF">
              <w:t>8.1.5.3.</w:t>
            </w:r>
            <w:r w:rsidR="00614B08">
              <w:t>4</w:t>
            </w:r>
            <w:r w:rsidR="00614B08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6776524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54236AAC" w14:textId="666EF6AC" w:rsidR="00F86894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F86894" w:rsidRPr="00AD1BF1">
        <w:rPr>
          <w:rFonts w:ascii="Arial" w:hAnsi="Arial" w:cs="Arial"/>
          <w:iCs/>
        </w:rPr>
        <w:t>Table of Contents</w:t>
      </w:r>
      <w:r w:rsidR="00F86894">
        <w:tab/>
      </w:r>
      <w:r w:rsidR="00F86894">
        <w:fldChar w:fldCharType="begin"/>
      </w:r>
      <w:r w:rsidR="00F86894">
        <w:instrText xml:space="preserve"> PAGEREF _Toc126776524 \h </w:instrText>
      </w:r>
      <w:r w:rsidR="00F86894">
        <w:fldChar w:fldCharType="separate"/>
      </w:r>
      <w:r w:rsidR="00F86894">
        <w:t>2</w:t>
      </w:r>
      <w:r w:rsidR="00F86894">
        <w:fldChar w:fldCharType="end"/>
      </w:r>
    </w:p>
    <w:p w14:paraId="6DC03D5F" w14:textId="2EC5DDB7" w:rsidR="00F86894" w:rsidRDefault="00F86894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AD1BF1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AD1BF1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_Toc126776525 \h </w:instrText>
      </w:r>
      <w:r>
        <w:fldChar w:fldCharType="separate"/>
      </w:r>
      <w:r>
        <w:t>3</w:t>
      </w:r>
      <w:r>
        <w:fldChar w:fldCharType="end"/>
      </w:r>
    </w:p>
    <w:p w14:paraId="02FF4D24" w14:textId="46FA268E" w:rsidR="00F86894" w:rsidRDefault="00F86894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AD1BF1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AD1BF1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_Toc126776526 \h </w:instrText>
      </w:r>
      <w:r>
        <w:fldChar w:fldCharType="separate"/>
      </w:r>
      <w:r>
        <w:t>3</w:t>
      </w:r>
      <w:r>
        <w:fldChar w:fldCharType="end"/>
      </w:r>
    </w:p>
    <w:p w14:paraId="173F19A6" w14:textId="572C5E68" w:rsidR="00F86894" w:rsidRDefault="00F8689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AD1BF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AD1BF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_Toc126776527 \h </w:instrText>
      </w:r>
      <w:r>
        <w:fldChar w:fldCharType="separate"/>
      </w:r>
      <w:r>
        <w:t>3</w:t>
      </w:r>
      <w:r>
        <w:fldChar w:fldCharType="end"/>
      </w:r>
    </w:p>
    <w:p w14:paraId="6AC7B84A" w14:textId="208AE06E" w:rsidR="00F86894" w:rsidRDefault="00F8689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AD1BF1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AD1BF1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_Toc126776528 \h </w:instrText>
      </w:r>
      <w:r>
        <w:fldChar w:fldCharType="separate"/>
      </w:r>
      <w:r>
        <w:t>6</w:t>
      </w:r>
      <w:r>
        <w:fldChar w:fldCharType="end"/>
      </w:r>
    </w:p>
    <w:p w14:paraId="33D17DF6" w14:textId="0AF5EE90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6776525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6776526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6776527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74B78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374B78" w:rsidRDefault="00374B78" w:rsidP="00374B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03CBD082" w:rsidR="00374B78" w:rsidRPr="00F8775D" w:rsidRDefault="00374B78" w:rsidP="00374B78">
            <w:pPr>
              <w:spacing w:after="0"/>
              <w:rPr>
                <w:rFonts w:ascii="Arial" w:hAnsi="Arial" w:cs="Arial"/>
              </w:rPr>
            </w:pPr>
            <w:r w:rsidRPr="00F8775D">
              <w:rPr>
                <w:rFonts w:ascii="Arial" w:hAnsi="Arial" w:cs="Arial"/>
                <w:lang w:val="en-US" w:eastAsia="en-GB"/>
              </w:rPr>
              <w:t>f_TC_8_1_5_3_CommonTestBody()</w:t>
            </w:r>
          </w:p>
        </w:tc>
      </w:tr>
      <w:tr w:rsidR="00374B78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374B78" w:rsidRDefault="00374B78" w:rsidP="00374B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10FA7817" w:rsidR="00374B78" w:rsidRPr="00F8775D" w:rsidRDefault="00374B78" w:rsidP="00374B7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F8775D">
              <w:rPr>
                <w:rFonts w:cs="Arial"/>
                <w:lang w:eastAsia="zh-CN"/>
              </w:rPr>
              <w:t xml:space="preserve">The test case </w:t>
            </w:r>
            <w:r w:rsidR="00161028">
              <w:rPr>
                <w:rFonts w:cs="Arial"/>
                <w:lang w:eastAsia="zh-CN"/>
              </w:rPr>
              <w:t>implementation</w:t>
            </w:r>
            <w:r w:rsidRPr="00F8775D">
              <w:rPr>
                <w:rFonts w:cs="Arial"/>
                <w:lang w:eastAsia="zh-CN"/>
              </w:rPr>
              <w:t xml:space="preserve"> only send </w:t>
            </w:r>
            <w:r w:rsidR="00161028">
              <w:rPr>
                <w:rFonts w:cs="Arial"/>
                <w:lang w:eastAsia="zh-CN"/>
              </w:rPr>
              <w:t xml:space="preserve">the </w:t>
            </w:r>
            <w:r w:rsidRPr="00F8775D">
              <w:rPr>
                <w:rFonts w:cs="Arial"/>
                <w:lang w:eastAsia="zh-CN"/>
              </w:rPr>
              <w:t>short message</w:t>
            </w:r>
            <w:r w:rsidR="00161028">
              <w:rPr>
                <w:rFonts w:cs="Arial"/>
                <w:lang w:eastAsia="zh-CN"/>
              </w:rPr>
              <w:t xml:space="preserve"> once</w:t>
            </w:r>
            <w:r w:rsidRPr="00F8775D">
              <w:rPr>
                <w:rFonts w:cs="Arial"/>
                <w:lang w:eastAsia="zh-CN"/>
              </w:rPr>
              <w:t xml:space="preserve"> every </w:t>
            </w:r>
            <w:proofErr w:type="spellStart"/>
            <w:r w:rsidRPr="00F8775D">
              <w:rPr>
                <w:rFonts w:cs="Arial"/>
                <w:lang w:eastAsia="zh-CN"/>
              </w:rPr>
              <w:t>defaultPagingCycle</w:t>
            </w:r>
            <w:proofErr w:type="spellEnd"/>
            <w:r w:rsidRPr="00F8775D">
              <w:rPr>
                <w:rFonts w:cs="Arial"/>
                <w:lang w:eastAsia="zh-CN"/>
              </w:rPr>
              <w:t xml:space="preserve"> </w:t>
            </w:r>
            <w:r w:rsidR="00F8775D">
              <w:rPr>
                <w:rFonts w:cs="Arial"/>
                <w:lang w:eastAsia="zh-CN"/>
              </w:rPr>
              <w:t xml:space="preserve">as for RRC_IDLE, </w:t>
            </w:r>
            <w:r w:rsidR="00161028">
              <w:rPr>
                <w:rFonts w:cs="Arial"/>
                <w:lang w:eastAsia="zh-CN"/>
              </w:rPr>
              <w:t>while for 8.1.5.3.3 and 8.1.5.3.4,</w:t>
            </w:r>
            <w:r w:rsidRPr="00F8775D">
              <w:rPr>
                <w:rFonts w:cs="Arial"/>
                <w:lang w:eastAsia="zh-CN"/>
              </w:rPr>
              <w:t xml:space="preserve"> UE is </w:t>
            </w:r>
            <w:r w:rsidR="00161028">
              <w:rPr>
                <w:rFonts w:cs="Arial"/>
                <w:lang w:eastAsia="zh-CN"/>
              </w:rPr>
              <w:t xml:space="preserve">in </w:t>
            </w:r>
            <w:r w:rsidR="00161028" w:rsidRPr="006F06C2">
              <w:t>RRC_CONNECTED</w:t>
            </w:r>
            <w:r w:rsidR="00161028">
              <w:t xml:space="preserve"> state, and</w:t>
            </w:r>
            <w:r w:rsidRPr="00F8775D">
              <w:rPr>
                <w:rFonts w:cs="Arial"/>
                <w:lang w:eastAsia="zh-CN"/>
              </w:rPr>
              <w:t xml:space="preserve"> </w:t>
            </w:r>
            <w:r w:rsidR="00161028">
              <w:rPr>
                <w:rFonts w:cs="Arial"/>
                <w:lang w:eastAsia="zh-CN"/>
              </w:rPr>
              <w:t xml:space="preserve">the </w:t>
            </w:r>
            <w:r w:rsidR="00692C14" w:rsidRPr="00F8775D">
              <w:rPr>
                <w:rFonts w:cs="Arial"/>
                <w:noProof/>
              </w:rPr>
              <w:t xml:space="preserve">SS shall send short message at every PF(N times in one cycle) in a defaultPagingCycle </w:t>
            </w:r>
            <w:r w:rsidR="00692C14">
              <w:rPr>
                <w:rFonts w:cs="Arial"/>
                <w:noProof/>
              </w:rPr>
              <w:t>as for</w:t>
            </w:r>
            <w:r w:rsidR="00692C14" w:rsidRPr="00F8775D">
              <w:rPr>
                <w:rFonts w:cs="Arial"/>
                <w:noProof/>
              </w:rPr>
              <w:t xml:space="preserve"> RRC_CONNECTED</w:t>
            </w:r>
          </w:p>
        </w:tc>
      </w:tr>
      <w:tr w:rsidR="00374B78" w14:paraId="4403EECE" w14:textId="77777777" w:rsidTr="0053135D">
        <w:tc>
          <w:tcPr>
            <w:tcW w:w="1985" w:type="dxa"/>
          </w:tcPr>
          <w:p w14:paraId="37831C4A" w14:textId="77777777" w:rsidR="00374B78" w:rsidRDefault="00374B78" w:rsidP="00374B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0E494F2D" w:rsidR="00374B78" w:rsidRPr="00F8775D" w:rsidRDefault="00692C14" w:rsidP="00374B78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noProof/>
              </w:rPr>
              <w:t xml:space="preserve">Updated to </w:t>
            </w:r>
            <w:r w:rsidR="00161028">
              <w:rPr>
                <w:rFonts w:cs="Arial"/>
                <w:noProof/>
              </w:rPr>
              <w:t>schedule the short message according to the UE RRC status</w:t>
            </w:r>
          </w:p>
        </w:tc>
      </w:tr>
      <w:tr w:rsidR="00374B78" w14:paraId="170F8D79" w14:textId="77777777" w:rsidTr="0053135D">
        <w:tc>
          <w:tcPr>
            <w:tcW w:w="1985" w:type="dxa"/>
          </w:tcPr>
          <w:p w14:paraId="65ED295A" w14:textId="77777777" w:rsidR="00374B78" w:rsidRDefault="00374B78" w:rsidP="00374B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6F72DB2F" w:rsidR="00374B78" w:rsidRPr="00F8775D" w:rsidRDefault="00374B78" w:rsidP="00374B78">
            <w:pPr>
              <w:spacing w:after="0"/>
              <w:rPr>
                <w:rFonts w:ascii="Arial" w:hAnsi="Arial" w:cs="Arial"/>
              </w:rPr>
            </w:pPr>
            <w:r w:rsidRPr="00F8775D">
              <w:rPr>
                <w:rFonts w:ascii="Arial" w:hAnsi="Arial" w:cs="Arial"/>
              </w:rPr>
              <w:t>RRC_Others_PWS_Notification_NR5GC.ttcn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:rsidRPr="00374B78" w14:paraId="5FA10901" w14:textId="77777777" w:rsidTr="0053135D">
        <w:tc>
          <w:tcPr>
            <w:tcW w:w="9855" w:type="dxa"/>
          </w:tcPr>
          <w:p w14:paraId="1EF3F512" w14:textId="033DDA7B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function f_TC_8_1_5_3_CommonTestBody</w:t>
            </w: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()</w:t>
            </w: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runs on NR5GC_PTC</w:t>
            </w:r>
          </w:p>
          <w:p w14:paraId="5C1F08E4" w14:textId="2D65B460" w:rsidR="00374B78" w:rsidRPr="00374B78" w:rsidRDefault="00374B78" w:rsidP="00F8775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2DA4F549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C62BEEC" w14:textId="6BE975CE" w:rsidR="00374B78" w:rsidRDefault="00F8775D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.....................................</w:t>
            </w:r>
          </w:p>
          <w:p w14:paraId="31DFAE53" w14:textId="77777777" w:rsidR="00F8775D" w:rsidRPr="00F8775D" w:rsidRDefault="00F8775D" w:rsidP="00F8775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D2F7007" w14:textId="77777777" w:rsidR="00F8775D" w:rsidRPr="00F8775D" w:rsidRDefault="00F8775D" w:rsidP="00F8775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8775D">
              <w:rPr>
                <w:rFonts w:ascii="Courier New" w:hAnsi="Courier New" w:cs="Courier New"/>
                <w:sz w:val="18"/>
                <w:szCs w:val="18"/>
              </w:rPr>
              <w:t xml:space="preserve">    //Table 8.1.5.3.1.3.2-1: Main behaviour</w:t>
            </w:r>
          </w:p>
          <w:p w14:paraId="76595FBC" w14:textId="351DFE4B" w:rsidR="00F8775D" w:rsidRDefault="00F8775D" w:rsidP="00F8775D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8775D">
              <w:rPr>
                <w:rFonts w:ascii="Courier New" w:hAnsi="Courier New" w:cs="Courier New"/>
                <w:sz w:val="18"/>
                <w:szCs w:val="18"/>
              </w:rPr>
              <w:t xml:space="preserve">//If </w:t>
            </w:r>
            <w:proofErr w:type="spellStart"/>
            <w:r w:rsidRPr="00F8775D">
              <w:rPr>
                <w:rFonts w:ascii="Courier New" w:hAnsi="Courier New" w:cs="Courier New"/>
                <w:sz w:val="18"/>
                <w:szCs w:val="18"/>
              </w:rPr>
              <w:t>pc_ETWS_NR</w:t>
            </w:r>
            <w:proofErr w:type="spellEnd"/>
            <w:r w:rsidRPr="00F8775D">
              <w:rPr>
                <w:rFonts w:ascii="Courier New" w:hAnsi="Courier New" w:cs="Courier New"/>
                <w:sz w:val="18"/>
                <w:szCs w:val="18"/>
              </w:rPr>
              <w:t xml:space="preserve"> is true, steps 1-8 will be </w:t>
            </w:r>
            <w:proofErr w:type="spellStart"/>
            <w:r w:rsidRPr="00F8775D">
              <w:rPr>
                <w:rFonts w:ascii="Courier New" w:hAnsi="Courier New" w:cs="Courier New"/>
                <w:sz w:val="18"/>
                <w:szCs w:val="18"/>
              </w:rPr>
              <w:t>excuted</w:t>
            </w:r>
            <w:proofErr w:type="spellEnd"/>
          </w:p>
          <w:p w14:paraId="6D24BAC5" w14:textId="77777777" w:rsidR="00F8775D" w:rsidRPr="00374B78" w:rsidRDefault="00F8775D" w:rsidP="00F8775D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63432F8F" w14:textId="4C789A99" w:rsidR="00374B78" w:rsidRPr="00374B78" w:rsidRDefault="00F8775D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="00374B78" w:rsidRPr="00374B78">
              <w:rPr>
                <w:rFonts w:ascii="Courier New" w:hAnsi="Courier New" w:cs="Courier New"/>
                <w:sz w:val="18"/>
                <w:szCs w:val="18"/>
              </w:rPr>
              <w:t>if(</w:t>
            </w:r>
            <w:proofErr w:type="spellStart"/>
            <w:r w:rsidR="00374B78" w:rsidRPr="00374B78">
              <w:rPr>
                <w:rFonts w:ascii="Courier New" w:hAnsi="Courier New" w:cs="Courier New"/>
                <w:sz w:val="18"/>
                <w:szCs w:val="18"/>
              </w:rPr>
              <w:t>pc_ETWS_NR</w:t>
            </w:r>
            <w:proofErr w:type="spellEnd"/>
            <w:r w:rsidR="00374B78" w:rsidRPr="00374B7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23847A43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2C5312BD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//@siclog "Steps 1-2"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A02B18F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//The SS indicates an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etwsAndCmasIndication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by Short Message field in DCI format 1_0 and transmitted on PDCCH using P-RNTI.</w:t>
            </w:r>
          </w:p>
          <w:p w14:paraId="246266B6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//The SS starts transmitting SIB1 with the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si-SchedulingInfo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including scheduling information for SIB6 on NR Cell 1</w:t>
            </w:r>
          </w:p>
          <w:p w14:paraId="6E0B0A96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//The SS includes an ETWS message with new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messageIdentifier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serialNumber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in SIB6</w:t>
            </w:r>
          </w:p>
          <w:p w14:paraId="38A21EB8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f_NR_SetSysinfoCombinationToNR_10(nr_Cell1, cs_38508_SIB6_Def);</w:t>
            </w:r>
          </w:p>
          <w:p w14:paraId="3E8146FF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F8775D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f_NR_ModifySysinfo_PWS</w:t>
            </w:r>
            <w:proofErr w:type="spellEnd"/>
            <w:r w:rsidRPr="00F8775D">
              <w:rPr>
                <w:rFonts w:ascii="Courier New" w:hAnsi="Courier New" w:cs="Courier New"/>
                <w:sz w:val="18"/>
                <w:szCs w:val="18"/>
                <w:highlight w:val="yellow"/>
              </w:rPr>
              <w:t>(nr_Cell1);</w:t>
            </w:r>
          </w:p>
          <w:p w14:paraId="008D696D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4C122455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//@siclog "Step 3"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23F197C" w14:textId="77777777" w:rsidR="00F8775D" w:rsidRPr="00374B78" w:rsidRDefault="00F8775D" w:rsidP="00F8775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B45576C" w14:textId="51C525E1" w:rsidR="00F8775D" w:rsidRDefault="00F8775D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.....................................</w:t>
            </w:r>
          </w:p>
          <w:p w14:paraId="134B0640" w14:textId="403B931A" w:rsid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CC09258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//@siclog "Steps 5-6"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2BAFE01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//The SS indicates an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etwsAndCmasIndication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by Short Message field in DCI format 1_0 and transmitted on PDCCH using P-RNTI.</w:t>
            </w:r>
          </w:p>
          <w:p w14:paraId="7AAF4380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//The SS starts transmitting SIB1 with the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si-SchedulingInfo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including scheduling information for SIB6 and SIB7 on NR Cell 1</w:t>
            </w:r>
          </w:p>
          <w:p w14:paraId="30BD8F38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//The SS includes an ETWS message with new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messageIdentifier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serialNumber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in SIB7. (NOTE 2).</w:t>
            </w:r>
          </w:p>
          <w:p w14:paraId="732C2BC9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v_Sib7_Seg1 := cs_38508_SIB7_Def(0,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[0],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notLastSegment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tsc_NR_PWS_DataCodingScheme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098B310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v_Sib7_Seg2 := cs_38508_SIB7_Def(1,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[1],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notLastSegment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D1A15CB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v_Sib7_Seg3 := cs_38508_SIB7_Def(2,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>[2]);</w:t>
            </w:r>
          </w:p>
          <w:p w14:paraId="6CC31AA9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13E2ABD3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v_BCCH_SI1 := cs_NR_BCCH_DL_SCH_SIB(cs_NR_SI(cs_NR_SystemInformation_SIB7(v_Sib7_Seg1)));</w:t>
            </w:r>
          </w:p>
          <w:p w14:paraId="79E67CD0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v_BCCH_SI2 := cs_NR_BCCH_DL_SCH_SIB(cs_NR_SI(cs_NR_SystemInformation_SIB7(v_Sib7_Seg2)));</w:t>
            </w:r>
          </w:p>
          <w:p w14:paraId="1A4F3C7D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v_BCCH_SI3 := cs_NR_BCCH_DL_SCH_SIB(cs_NR_SI(cs_NR_SystemInformation_SIB7(v_Sib7_Seg3)));</w:t>
            </w:r>
          </w:p>
          <w:p w14:paraId="6CD043E0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0CC8D89F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v_NR_SI_List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:= {v_BCCH_SI1, v_BCCH_SI2, v_BCCH_SI3};</w:t>
            </w:r>
          </w:p>
          <w:p w14:paraId="102B0323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5D24121B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f_NR_SetSysinfoCombination_ToNR_9Or_11(nr_Cell1, NR_11, {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v_NR_SI_List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>});</w:t>
            </w:r>
          </w:p>
          <w:p w14:paraId="48871BB8" w14:textId="70E79276" w:rsid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f_NR_ModifySysinfo_PWS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(nr_Cell1);</w:t>
            </w:r>
          </w:p>
          <w:p w14:paraId="3F4E9067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4141BE7" w14:textId="6B8AE344" w:rsid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//@siclog "Steps 7"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CEDD2F0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AC1F63D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.....................................</w:t>
            </w:r>
          </w:p>
          <w:p w14:paraId="44BC7553" w14:textId="1E104CB7" w:rsid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25BD80D" w14:textId="77777777" w:rsidR="00800E86" w:rsidRPr="00F8775D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9270BD3" w14:textId="7E377923" w:rsidR="00374B78" w:rsidRPr="00374B78" w:rsidRDefault="00F8775D" w:rsidP="00F8775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8775D">
              <w:rPr>
                <w:rFonts w:ascii="Courier New" w:hAnsi="Courier New" w:cs="Courier New"/>
                <w:sz w:val="18"/>
                <w:szCs w:val="18"/>
              </w:rPr>
              <w:t xml:space="preserve">    //If </w:t>
            </w:r>
            <w:proofErr w:type="spellStart"/>
            <w:r w:rsidRPr="00F8775D">
              <w:rPr>
                <w:rFonts w:ascii="Courier New" w:hAnsi="Courier New" w:cs="Courier New"/>
                <w:sz w:val="18"/>
                <w:szCs w:val="18"/>
              </w:rPr>
              <w:t>pc_CMAS_NR</w:t>
            </w:r>
            <w:proofErr w:type="spellEnd"/>
            <w:r w:rsidRPr="00F8775D">
              <w:rPr>
                <w:rFonts w:ascii="Courier New" w:hAnsi="Courier New" w:cs="Courier New"/>
                <w:sz w:val="18"/>
                <w:szCs w:val="18"/>
              </w:rPr>
              <w:t xml:space="preserve"> is true, steps 9-11 will be </w:t>
            </w:r>
            <w:proofErr w:type="spellStart"/>
            <w:r w:rsidRPr="00F8775D">
              <w:rPr>
                <w:rFonts w:ascii="Courier New" w:hAnsi="Courier New" w:cs="Courier New"/>
                <w:sz w:val="18"/>
                <w:szCs w:val="18"/>
              </w:rPr>
              <w:t>excuted</w:t>
            </w:r>
            <w:proofErr w:type="spellEnd"/>
          </w:p>
          <w:p w14:paraId="29FD7C83" w14:textId="0E5383AC" w:rsidR="00374B78" w:rsidRPr="00374B78" w:rsidRDefault="00F8775D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="00374B78" w:rsidRPr="00374B78">
              <w:rPr>
                <w:rFonts w:ascii="Courier New" w:hAnsi="Courier New" w:cs="Courier New"/>
                <w:sz w:val="18"/>
                <w:szCs w:val="18"/>
              </w:rPr>
              <w:t>if(</w:t>
            </w:r>
            <w:proofErr w:type="spellStart"/>
            <w:r w:rsidR="00374B78" w:rsidRPr="00374B78">
              <w:rPr>
                <w:rFonts w:ascii="Courier New" w:hAnsi="Courier New" w:cs="Courier New"/>
                <w:sz w:val="18"/>
                <w:szCs w:val="18"/>
              </w:rPr>
              <w:t>pc_CMAS_NR</w:t>
            </w:r>
            <w:proofErr w:type="spellEnd"/>
            <w:r w:rsidR="00374B78" w:rsidRPr="00374B7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7C9E85C7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687F1B7A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//@siclog "Steps 9-10"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F4DFEA5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//The SS indicates an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etwsAndCmasIndication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by Short Message field in DCI format 1_0 and transmitted on PDCCH using P-RNTI. The SS starts transmitting SIB1 with the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si-SchedulingInfo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including scheduling information for SIB8 on NR Cell 1.</w:t>
            </w:r>
          </w:p>
          <w:p w14:paraId="1E2EEC4A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//The SS includes a CMAS message with new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messageIdentifier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serialNumber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in SIB8. (NOTE 4).</w:t>
            </w:r>
          </w:p>
          <w:p w14:paraId="092B9F8A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v_Sib8_Seg1 := cs_38508_SIB8_Def(0,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[0],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notLastSegment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tsc_NR_PWS_DataCodingScheme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9941DA3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v_Sib8_Seg2 := cs_38508_SIB8_Def(1,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[1],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notLastSegment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241F25E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v_Sib8_Seg3 := cs_38508_SIB8_Def(2,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[2]);</w:t>
            </w:r>
          </w:p>
          <w:p w14:paraId="66FBFF86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6C86AFCA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v_BCCH_SI1 := cs_NR_BCCH_DL_SCH_SIB(cs_NR_SI(cs_NR_SystemInformation_SIB8(v_Sib8_Seg1)));</w:t>
            </w:r>
          </w:p>
          <w:p w14:paraId="0612B8BF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v_BCCH_SI2 := cs_NR_BCCH_DL_SCH_SIB(cs_NR_SI(cs_NR_SystemInformation_SIB8(v_Sib8_Seg2)));</w:t>
            </w:r>
          </w:p>
          <w:p w14:paraId="17461B48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v_BCCH_SI3 := cs_NR_BCCH_DL_SCH_SIB(cs_NR_SI(cs_NR_SystemInformation_SIB8(v_Sib8_Seg3)));</w:t>
            </w:r>
          </w:p>
          <w:p w14:paraId="77914CDB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1C3E5423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v_NR_SI_List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:= {v_BCCH_SI1, v_BCCH_SI2, v_BCCH_SI3};</w:t>
            </w:r>
          </w:p>
          <w:p w14:paraId="1E2E8FD2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7B501B3D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f_NR_SetSysinfoCombination_ToNR_9Or_11(nr_Cell1, NR_9, {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v_NR_SI_List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});</w:t>
            </w:r>
          </w:p>
          <w:p w14:paraId="4B31FCF4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F8775D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f_NR_ModifySysinfo_PWS</w:t>
            </w:r>
            <w:proofErr w:type="spellEnd"/>
            <w:r w:rsidRPr="00F8775D">
              <w:rPr>
                <w:rFonts w:ascii="Courier New" w:hAnsi="Courier New" w:cs="Courier New"/>
                <w:sz w:val="18"/>
                <w:szCs w:val="18"/>
                <w:highlight w:val="yellow"/>
              </w:rPr>
              <w:t>(nr_Cell1);</w:t>
            </w:r>
          </w:p>
          <w:p w14:paraId="57C1F7FA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3E9129BC" w14:textId="77777777" w:rsidR="00F8775D" w:rsidRPr="00374B78" w:rsidRDefault="00374B78" w:rsidP="00F8775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//@siclog "Steps 11"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19A18A6" w14:textId="77777777" w:rsidR="00F8775D" w:rsidRPr="00374B78" w:rsidRDefault="00F8775D" w:rsidP="00F8775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.....................................</w:t>
            </w:r>
          </w:p>
          <w:p w14:paraId="694AD97E" w14:textId="0D9775F5" w:rsidR="00374B78" w:rsidRPr="00374B78" w:rsidRDefault="00F8775D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  <w:p w14:paraId="107124E4" w14:textId="290721E0" w:rsidR="00213FE3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>}</w:t>
            </w:r>
            <w:r w:rsidR="00F8775D" w:rsidRPr="00F8775D">
              <w:rPr>
                <w:rFonts w:ascii="Courier New" w:hAnsi="Courier New" w:cs="Courier New"/>
                <w:sz w:val="18"/>
                <w:szCs w:val="18"/>
              </w:rPr>
              <w:t>//End of f_TC_8_1_5_3_CommonTestBody()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209E4DF3" w14:textId="76C1F094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function f_TC_8_1_5_3_CommonTestBody</w:t>
            </w: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(template (omit)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NG_STATE_Type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p_State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:= omit)</w:t>
            </w: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runs on NR5GC_PTC</w:t>
            </w:r>
          </w:p>
          <w:p w14:paraId="74212E81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801F2CA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DCC06D3" w14:textId="77777777" w:rsid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.....................................</w:t>
            </w:r>
          </w:p>
          <w:p w14:paraId="572EA584" w14:textId="77777777" w:rsidR="00800E86" w:rsidRPr="00F8775D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390A321" w14:textId="77777777" w:rsidR="00800E86" w:rsidRPr="00F8775D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8775D">
              <w:rPr>
                <w:rFonts w:ascii="Courier New" w:hAnsi="Courier New" w:cs="Courier New"/>
                <w:sz w:val="18"/>
                <w:szCs w:val="18"/>
              </w:rPr>
              <w:t xml:space="preserve">    //Table 8.1.5.3.1.3.2-1: Main behaviour</w:t>
            </w:r>
          </w:p>
          <w:p w14:paraId="4ECEEB39" w14:textId="77777777" w:rsidR="00800E86" w:rsidRDefault="00800E86" w:rsidP="00800E86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8775D">
              <w:rPr>
                <w:rFonts w:ascii="Courier New" w:hAnsi="Courier New" w:cs="Courier New"/>
                <w:sz w:val="18"/>
                <w:szCs w:val="18"/>
              </w:rPr>
              <w:t xml:space="preserve">//If </w:t>
            </w:r>
            <w:proofErr w:type="spellStart"/>
            <w:r w:rsidRPr="00F8775D">
              <w:rPr>
                <w:rFonts w:ascii="Courier New" w:hAnsi="Courier New" w:cs="Courier New"/>
                <w:sz w:val="18"/>
                <w:szCs w:val="18"/>
              </w:rPr>
              <w:t>pc_ETWS_NR</w:t>
            </w:r>
            <w:proofErr w:type="spellEnd"/>
            <w:r w:rsidRPr="00F8775D">
              <w:rPr>
                <w:rFonts w:ascii="Courier New" w:hAnsi="Courier New" w:cs="Courier New"/>
                <w:sz w:val="18"/>
                <w:szCs w:val="18"/>
              </w:rPr>
              <w:t xml:space="preserve"> is true, steps 1-8 will be </w:t>
            </w:r>
            <w:proofErr w:type="spellStart"/>
            <w:r w:rsidRPr="00F8775D">
              <w:rPr>
                <w:rFonts w:ascii="Courier New" w:hAnsi="Courier New" w:cs="Courier New"/>
                <w:sz w:val="18"/>
                <w:szCs w:val="18"/>
              </w:rPr>
              <w:t>excuted</w:t>
            </w:r>
            <w:proofErr w:type="spellEnd"/>
          </w:p>
          <w:p w14:paraId="7322D96C" w14:textId="77777777" w:rsidR="00800E86" w:rsidRPr="00374B78" w:rsidRDefault="00800E86" w:rsidP="00800E86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1AFBFDC5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374B78">
              <w:rPr>
                <w:rFonts w:ascii="Courier New" w:hAnsi="Courier New" w:cs="Courier New"/>
                <w:sz w:val="18"/>
                <w:szCs w:val="18"/>
              </w:rPr>
              <w:t>if(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pc_ETWS_NR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50433A05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3E15A849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//@siclog "Steps 1-2"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FE5C385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//The SS indicates an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etwsAndCmasIndication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by Short Message field in DCI format 1_0 and transmitted on PDCCH using P-RNTI.</w:t>
            </w:r>
          </w:p>
          <w:p w14:paraId="0C8ABEB4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//The SS starts transmitting SIB1 with the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si-SchedulingInfo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including scheduling information for SIB6 on NR Cell 1</w:t>
            </w:r>
          </w:p>
          <w:p w14:paraId="41C2BCC2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//The SS includes an ETWS message with new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messageIdentifier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serialNumber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in SIB6</w:t>
            </w:r>
          </w:p>
          <w:p w14:paraId="66D02F3F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f_NR_SetSysinfoCombinationToNR_10(nr_Cell1, cs_38508_SIB6_Def);</w:t>
            </w:r>
          </w:p>
          <w:p w14:paraId="55A482DE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if(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p_State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== STATE_CONNECTED_3A )</w:t>
            </w:r>
          </w:p>
          <w:p w14:paraId="233D733D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{</w:t>
            </w:r>
          </w:p>
          <w:p w14:paraId="077AB6EB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f_NR_ModifySysinfo_PWS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(nr_Cell1, RRC_CONNECTED);</w:t>
            </w:r>
          </w:p>
          <w:p w14:paraId="09C7FAFD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}</w:t>
            </w:r>
          </w:p>
          <w:p w14:paraId="57F4766E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else</w:t>
            </w:r>
          </w:p>
          <w:p w14:paraId="58702E7B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{</w:t>
            </w:r>
          </w:p>
          <w:p w14:paraId="62B3FA53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f_NR_ModifySysinfo_PWS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(nr_Cell1);</w:t>
            </w:r>
          </w:p>
          <w:p w14:paraId="3A4A58DD" w14:textId="77777777" w:rsid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}</w:t>
            </w:r>
          </w:p>
          <w:p w14:paraId="430B84B4" w14:textId="1CA32836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2BEEB4A6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//@siclog "Step 3"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F95142D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533F451" w14:textId="77777777" w:rsid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.....................................</w:t>
            </w:r>
          </w:p>
          <w:p w14:paraId="0530858C" w14:textId="77777777" w:rsid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17FEF3A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//@siclog "Steps 5-6"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40953B9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//The SS indicates an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etwsAndCmasIndication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by Short Message field in DCI format 1_0 and transmitted on PDCCH using P-RNTI.</w:t>
            </w:r>
          </w:p>
          <w:p w14:paraId="44DD96E8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//The SS starts transmitting SIB1 with the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si-SchedulingInfo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including scheduling information for SIB6 and SIB7 on NR Cell 1</w:t>
            </w:r>
          </w:p>
          <w:p w14:paraId="03F30CB0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//The SS includes an ETWS message with new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messageIdentifier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serialNumber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in SIB7. (NOTE 2).</w:t>
            </w:r>
          </w:p>
          <w:p w14:paraId="1E3A7D94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v_Sib7_Seg1 := cs_38508_SIB7_Def(0,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[0],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notLastSegment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tsc_NR_PWS_DataCodingScheme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4F04EBD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v_Sib7_Seg2 := cs_38508_SIB7_Def(1,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[1],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notLastSegment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209766F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v_Sib7_Seg3 := cs_38508_SIB7_Def(2,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>[2]);</w:t>
            </w:r>
          </w:p>
          <w:p w14:paraId="50116EFE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47DBEAFA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v_BCCH_SI1 := cs_NR_BCCH_DL_SCH_SIB(cs_NR_SI(cs_NR_SystemInformation_SIB7(v_Sib7_Seg1)));</w:t>
            </w:r>
          </w:p>
          <w:p w14:paraId="5AD25774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v_BCCH_SI2 := cs_NR_BCCH_DL_SCH_SIB(cs_NR_SI(cs_NR_SystemInformation_SIB7(v_Sib7_Seg2)));</w:t>
            </w:r>
          </w:p>
          <w:p w14:paraId="5271E6CA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v_BCCH_SI3 := cs_NR_BCCH_DL_SCH_SIB(cs_NR_SI(cs_NR_SystemInformation_SIB7(v_Sib7_Seg3)));</w:t>
            </w:r>
          </w:p>
          <w:p w14:paraId="76AFB191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4D3BEDE1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v_NR_SI_List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:= {v_BCCH_SI1, v_BCCH_SI2, v_BCCH_SI3};</w:t>
            </w:r>
          </w:p>
          <w:p w14:paraId="0F21A14A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1835517A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f_NR_SetSysinfoCombination_ToNR_9Or_11(nr_Cell1, NR_11, {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v_NR_SI_List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>});</w:t>
            </w:r>
          </w:p>
          <w:p w14:paraId="7EA3994F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if(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p_State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== STATE_CONNECTED_3A )</w:t>
            </w:r>
          </w:p>
          <w:p w14:paraId="653D79C3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{</w:t>
            </w:r>
          </w:p>
          <w:p w14:paraId="027516AB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f_NR_ModifySysinfo_PWS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(nr_Cell1, RRC_CONNECTED);</w:t>
            </w:r>
          </w:p>
          <w:p w14:paraId="60F35604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}</w:t>
            </w:r>
          </w:p>
          <w:p w14:paraId="7237C4A0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else</w:t>
            </w:r>
          </w:p>
          <w:p w14:paraId="607F118E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{</w:t>
            </w:r>
          </w:p>
          <w:p w14:paraId="05D14FED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f_NR_ModifySysinfo_PWS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(nr_Cell1);</w:t>
            </w:r>
          </w:p>
          <w:p w14:paraId="5E1E5759" w14:textId="5927CCCF" w:rsid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}</w:t>
            </w:r>
          </w:p>
          <w:p w14:paraId="66E906E0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D09CBC5" w14:textId="77777777" w:rsid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//@siclog "Steps 7"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BDB27A0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18BDD8B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.....................................</w:t>
            </w:r>
          </w:p>
          <w:p w14:paraId="1DBF1516" w14:textId="77777777" w:rsid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6989C92" w14:textId="77777777" w:rsidR="00800E86" w:rsidRPr="00F8775D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7BB73FD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8775D">
              <w:rPr>
                <w:rFonts w:ascii="Courier New" w:hAnsi="Courier New" w:cs="Courier New"/>
                <w:sz w:val="18"/>
                <w:szCs w:val="18"/>
              </w:rPr>
              <w:t xml:space="preserve">    //If </w:t>
            </w:r>
            <w:proofErr w:type="spellStart"/>
            <w:r w:rsidRPr="00F8775D">
              <w:rPr>
                <w:rFonts w:ascii="Courier New" w:hAnsi="Courier New" w:cs="Courier New"/>
                <w:sz w:val="18"/>
                <w:szCs w:val="18"/>
              </w:rPr>
              <w:t>pc_CMAS_NR</w:t>
            </w:r>
            <w:proofErr w:type="spellEnd"/>
            <w:r w:rsidRPr="00F8775D">
              <w:rPr>
                <w:rFonts w:ascii="Courier New" w:hAnsi="Courier New" w:cs="Courier New"/>
                <w:sz w:val="18"/>
                <w:szCs w:val="18"/>
              </w:rPr>
              <w:t xml:space="preserve"> is true, steps 9-11 will be </w:t>
            </w:r>
            <w:proofErr w:type="spellStart"/>
            <w:r w:rsidRPr="00F8775D">
              <w:rPr>
                <w:rFonts w:ascii="Courier New" w:hAnsi="Courier New" w:cs="Courier New"/>
                <w:sz w:val="18"/>
                <w:szCs w:val="18"/>
              </w:rPr>
              <w:t>excuted</w:t>
            </w:r>
            <w:proofErr w:type="spellEnd"/>
          </w:p>
          <w:p w14:paraId="1D5DA0C8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374B78">
              <w:rPr>
                <w:rFonts w:ascii="Courier New" w:hAnsi="Courier New" w:cs="Courier New"/>
                <w:sz w:val="18"/>
                <w:szCs w:val="18"/>
              </w:rPr>
              <w:t>if(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pc_CMAS_NR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2BEDD367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5DD3D97A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//@siclog "Steps 9-10"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34B0CF7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//The SS indicates an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etwsAndCmasIndication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by Short Message field in DCI format 1_0 and transmitted on PDCCH using P-RNTI. The SS starts transmitting SIB1 with the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si-SchedulingInfo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including scheduling information for SIB8 on NR Cell 1.</w:t>
            </w:r>
          </w:p>
          <w:p w14:paraId="113D2BF0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//The SS includes a CMAS message with new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messageIdentifier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serialNumber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in SIB8. (NOTE 4).</w:t>
            </w:r>
          </w:p>
          <w:p w14:paraId="72CB3F3F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v_Sib8_Seg1 := cs_38508_SIB8_Def(0,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[0],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notLastSegment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tsc_NR_PWS_DataCodingScheme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A464267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v_Sib8_Seg2 := cs_38508_SIB8_Def(1,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[1],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notLastSegment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46E669F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v_Sib8_Seg3 := cs_38508_SIB8_Def(2,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[2]);</w:t>
            </w:r>
          </w:p>
          <w:p w14:paraId="4A63CFAE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</w:t>
            </w:r>
          </w:p>
          <w:p w14:paraId="72233208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v_BCCH_SI1 := cs_NR_BCCH_DL_SCH_SIB(cs_NR_SI(cs_NR_SystemInformation_SIB8(v_Sib8_Seg1)));</w:t>
            </w:r>
          </w:p>
          <w:p w14:paraId="4B43455B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v_BCCH_SI2 := cs_NR_BCCH_DL_SCH_SIB(cs_NR_SI(cs_NR_SystemInformation_SIB8(v_Sib8_Seg2)));</w:t>
            </w:r>
          </w:p>
          <w:p w14:paraId="6EC895FD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v_BCCH_SI3 := cs_NR_BCCH_DL_SCH_SIB(cs_NR_SI(cs_NR_SystemInformation_SIB8(v_Sib8_Seg3)));</w:t>
            </w:r>
          </w:p>
          <w:p w14:paraId="202EF443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445D70CD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v_NR_SI_List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:= {v_BCCH_SI1, v_BCCH_SI2, v_BCCH_SI3};</w:t>
            </w:r>
          </w:p>
          <w:p w14:paraId="4FBD46BB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2B4F611B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f_NR_SetSysinfoCombination_ToNR_9Or_11(nr_Cell1, NR_9, {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v_NR_SI_List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});</w:t>
            </w:r>
          </w:p>
          <w:p w14:paraId="2F850BAD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if(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p_State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== STATE_CONNECTED_3A )</w:t>
            </w:r>
          </w:p>
          <w:p w14:paraId="1E1DAEE9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{</w:t>
            </w:r>
          </w:p>
          <w:p w14:paraId="73CBE9EC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f_NR_ModifySysinfo_PWS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(nr_Cell1, RRC_CONNECTED);</w:t>
            </w:r>
          </w:p>
          <w:p w14:paraId="70D9F54C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}</w:t>
            </w:r>
          </w:p>
          <w:p w14:paraId="74A45A78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else</w:t>
            </w:r>
          </w:p>
          <w:p w14:paraId="602FA328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{</w:t>
            </w:r>
          </w:p>
          <w:p w14:paraId="1E930F39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f_NR_ModifySysinfo_PWS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(nr_Cell1);</w:t>
            </w:r>
          </w:p>
          <w:p w14:paraId="0ABBC172" w14:textId="77777777" w:rsid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}</w:t>
            </w:r>
          </w:p>
          <w:p w14:paraId="6B348320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589744C8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//@siclog "Steps 11"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E3684B3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.....................................</w:t>
            </w:r>
          </w:p>
          <w:p w14:paraId="4C8D8AE9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  <w:p w14:paraId="5729D31F" w14:textId="6D16FC36" w:rsidR="00213FE3" w:rsidRDefault="00800E86" w:rsidP="00800E86">
            <w:r w:rsidRPr="00374B78">
              <w:rPr>
                <w:rFonts w:ascii="Courier New" w:hAnsi="Courier New" w:cs="Courier New"/>
                <w:sz w:val="18"/>
                <w:szCs w:val="18"/>
              </w:rPr>
              <w:t>}</w:t>
            </w:r>
            <w:r w:rsidRPr="00F8775D">
              <w:rPr>
                <w:rFonts w:ascii="Courier New" w:hAnsi="Courier New" w:cs="Courier New"/>
                <w:sz w:val="18"/>
                <w:szCs w:val="18"/>
              </w:rPr>
              <w:t>//End of f_TC_8_1_5_3_CommonTestBody()</w:t>
            </w:r>
          </w:p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p w14:paraId="4EE6080C" w14:textId="61B3BD8F" w:rsidR="00F320A8" w:rsidRDefault="00F320A8" w:rsidP="00F320A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26776528"/>
      <w:bookmarkEnd w:id="10"/>
      <w:bookmarkEnd w:id="11"/>
      <w:bookmarkEnd w:id="12"/>
      <w:r>
        <w:rPr>
          <w:b/>
          <w:lang w:val="pt-BR"/>
        </w:rPr>
        <w:t>Change 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320A8" w14:paraId="56481D63" w14:textId="77777777" w:rsidTr="000A5F25">
        <w:trPr>
          <w:trHeight w:val="447"/>
        </w:trPr>
        <w:tc>
          <w:tcPr>
            <w:tcW w:w="1985" w:type="dxa"/>
          </w:tcPr>
          <w:p w14:paraId="69CF940A" w14:textId="77777777" w:rsidR="00F320A8" w:rsidRDefault="00F320A8" w:rsidP="000A5F2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B6F421C" w14:textId="13F665A7" w:rsidR="00F320A8" w:rsidRPr="00F8775D" w:rsidRDefault="007862D5" w:rsidP="000A5F25">
            <w:pPr>
              <w:spacing w:after="0"/>
              <w:rPr>
                <w:rFonts w:ascii="Arial" w:hAnsi="Arial" w:cs="Arial"/>
              </w:rPr>
            </w:pPr>
            <w:r w:rsidRPr="007862D5">
              <w:rPr>
                <w:rFonts w:ascii="Arial" w:hAnsi="Arial" w:cs="Arial"/>
                <w:lang w:val="en-US" w:eastAsia="en-GB"/>
              </w:rPr>
              <w:t>f_TC_8_1_5_3_Init_NR5GC</w:t>
            </w:r>
          </w:p>
        </w:tc>
      </w:tr>
      <w:tr w:rsidR="00F320A8" w14:paraId="67C270EB" w14:textId="77777777" w:rsidTr="000A5F25">
        <w:trPr>
          <w:trHeight w:val="452"/>
        </w:trPr>
        <w:tc>
          <w:tcPr>
            <w:tcW w:w="1985" w:type="dxa"/>
          </w:tcPr>
          <w:p w14:paraId="279C4A6A" w14:textId="77777777" w:rsidR="00F320A8" w:rsidRDefault="00F320A8" w:rsidP="000A5F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1DF8A1E" w14:textId="6A566B95" w:rsidR="00F320A8" w:rsidRPr="00F8775D" w:rsidRDefault="007862D5" w:rsidP="000A5F25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  <w:lang w:eastAsia="zh-CN"/>
              </w:rPr>
              <w:t>See change 1</w:t>
            </w:r>
          </w:p>
        </w:tc>
      </w:tr>
      <w:tr w:rsidR="00F320A8" w14:paraId="22973EBB" w14:textId="77777777" w:rsidTr="000A5F25">
        <w:tc>
          <w:tcPr>
            <w:tcW w:w="1985" w:type="dxa"/>
          </w:tcPr>
          <w:p w14:paraId="2972E746" w14:textId="77777777" w:rsidR="00F320A8" w:rsidRDefault="00F320A8" w:rsidP="000A5F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81F4498" w14:textId="0135C383" w:rsidR="00F320A8" w:rsidRPr="00F8775D" w:rsidRDefault="00F320A8" w:rsidP="000A5F25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noProof/>
              </w:rPr>
              <w:t xml:space="preserve">Updated to </w:t>
            </w:r>
            <w:r w:rsidR="007862D5">
              <w:rPr>
                <w:rFonts w:cs="Arial"/>
                <w:noProof/>
              </w:rPr>
              <w:t xml:space="preserve">pass the UE status to function </w:t>
            </w:r>
            <w:r w:rsidR="007862D5" w:rsidRPr="00F8775D">
              <w:rPr>
                <w:rFonts w:ascii="Courier New" w:hAnsi="Courier New" w:cs="Courier New"/>
                <w:sz w:val="18"/>
                <w:szCs w:val="18"/>
              </w:rPr>
              <w:t>f_TC_8_1_5_3_CommonTestBody()</w:t>
            </w:r>
          </w:p>
        </w:tc>
      </w:tr>
      <w:tr w:rsidR="00F320A8" w14:paraId="361D4078" w14:textId="77777777" w:rsidTr="000A5F25">
        <w:tc>
          <w:tcPr>
            <w:tcW w:w="1985" w:type="dxa"/>
          </w:tcPr>
          <w:p w14:paraId="1F4E58AA" w14:textId="77777777" w:rsidR="00F320A8" w:rsidRDefault="00F320A8" w:rsidP="000A5F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BAC253C" w14:textId="77777777" w:rsidR="00F320A8" w:rsidRPr="00F8775D" w:rsidRDefault="00F320A8" w:rsidP="000A5F25">
            <w:pPr>
              <w:spacing w:after="0"/>
              <w:rPr>
                <w:rFonts w:ascii="Arial" w:hAnsi="Arial" w:cs="Arial"/>
              </w:rPr>
            </w:pPr>
            <w:r w:rsidRPr="00F8775D">
              <w:rPr>
                <w:rFonts w:ascii="Arial" w:hAnsi="Arial" w:cs="Arial"/>
              </w:rPr>
              <w:t>RRC_Others_PWS_Notification_NR5GC.ttcn</w:t>
            </w:r>
          </w:p>
        </w:tc>
      </w:tr>
      <w:tr w:rsidR="00F320A8" w14:paraId="6059D8AE" w14:textId="77777777" w:rsidTr="000A5F25">
        <w:tc>
          <w:tcPr>
            <w:tcW w:w="1985" w:type="dxa"/>
          </w:tcPr>
          <w:p w14:paraId="1B3F14FC" w14:textId="77777777" w:rsidR="00F320A8" w:rsidRDefault="00F320A8" w:rsidP="000A5F2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E14D5C5" w14:textId="77777777" w:rsidR="00F320A8" w:rsidRDefault="00F320A8" w:rsidP="000A5F25">
            <w:pPr>
              <w:rPr>
                <w:rFonts w:ascii="Arial" w:hAnsi="Arial"/>
                <w:highlight w:val="cyan"/>
              </w:rPr>
            </w:pPr>
          </w:p>
        </w:tc>
      </w:tr>
    </w:tbl>
    <w:p w14:paraId="71DA7D8C" w14:textId="77777777" w:rsidR="00F320A8" w:rsidRDefault="00F320A8" w:rsidP="00F320A8"/>
    <w:p w14:paraId="660F6B1A" w14:textId="77777777" w:rsidR="00F320A8" w:rsidRPr="00570959" w:rsidRDefault="00F320A8" w:rsidP="00F320A8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20A8" w:rsidRPr="00374B78" w14:paraId="3B883240" w14:textId="77777777" w:rsidTr="000A5F25">
        <w:tc>
          <w:tcPr>
            <w:tcW w:w="9855" w:type="dxa"/>
          </w:tcPr>
          <w:p w14:paraId="5C5AB584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function f_TC_8_1_5_3_Init_NR5GC(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NG_STATE_Type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p_State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</w:p>
          <w:p w14:paraId="1EF26917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54B64C8E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70A3BC13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f_NR5GC_Init(NR_1);</w:t>
            </w:r>
          </w:p>
          <w:p w14:paraId="54731299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D9D4E6C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</w:t>
            </w:r>
          </w:p>
          <w:p w14:paraId="76D67314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f_NR_CellConfig_Def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1C09AB0C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9F3AAAD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f_NR5GC_Preamble (nr_Cell1,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p_State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3E774FB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17F9B9F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(true);</w:t>
            </w:r>
          </w:p>
          <w:p w14:paraId="478205D1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7862D5">
              <w:rPr>
                <w:rFonts w:ascii="Courier New" w:hAnsi="Courier New" w:cs="Courier New"/>
                <w:sz w:val="18"/>
                <w:szCs w:val="18"/>
              </w:rPr>
              <w:t>f_TC_8_1_5_3_CommonTestBody</w:t>
            </w:r>
            <w:r w:rsidRPr="00EF5731">
              <w:rPr>
                <w:rFonts w:ascii="Courier New" w:hAnsi="Courier New" w:cs="Courier New"/>
                <w:sz w:val="18"/>
                <w:szCs w:val="18"/>
                <w:highlight w:val="yellow"/>
              </w:rPr>
              <w:t>();</w:t>
            </w:r>
          </w:p>
          <w:p w14:paraId="622601DC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(false);</w:t>
            </w:r>
          </w:p>
          <w:p w14:paraId="67223414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2634D755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f_NR_Postamble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p_State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4359937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738B2144" w14:textId="7DAB1129" w:rsidR="00F320A8" w:rsidRPr="00374B78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}// End of f_TC_8_1_5_3_Init_NR5GC()</w:t>
            </w:r>
          </w:p>
        </w:tc>
      </w:tr>
    </w:tbl>
    <w:p w14:paraId="1A783AD5" w14:textId="5C535DF3" w:rsidR="00F441D9" w:rsidRDefault="00F441D9" w:rsidP="00213FE3"/>
    <w:p w14:paraId="376B723C" w14:textId="035E8F96" w:rsidR="00EF5731" w:rsidRPr="00570959" w:rsidRDefault="00EF5731" w:rsidP="00EF5731">
      <w:pPr>
        <w:rPr>
          <w:b/>
          <w:bCs/>
        </w:rPr>
      </w:pPr>
      <w:r>
        <w:rPr>
          <w:b/>
          <w:bCs/>
        </w:rPr>
        <w:t>After</w:t>
      </w:r>
      <w:r w:rsidRPr="00570959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F5731" w:rsidRPr="00374B78" w14:paraId="6C28E9B4" w14:textId="77777777" w:rsidTr="000A5F25">
        <w:tc>
          <w:tcPr>
            <w:tcW w:w="9855" w:type="dxa"/>
          </w:tcPr>
          <w:p w14:paraId="300A48C1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function f_TC_8_1_5_3_Init_NR5GC(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NG_STATE_Type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p_State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</w:p>
          <w:p w14:paraId="1595EF9B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415B878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40529F0C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f_NR5GC_Init(NR_1);</w:t>
            </w:r>
          </w:p>
          <w:p w14:paraId="3CAC65D4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CCB4105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</w:t>
            </w:r>
          </w:p>
          <w:p w14:paraId="5C8A2FD6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f_NR_CellConfig_Def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3C5A0879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503DABA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f_NR5GC_Preamble (nr_Cell1,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p_State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FEB0A6E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6FBF746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(true);</w:t>
            </w:r>
          </w:p>
          <w:p w14:paraId="1B4A260D" w14:textId="34F92F14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7862D5">
              <w:rPr>
                <w:rFonts w:ascii="Courier New" w:hAnsi="Courier New" w:cs="Courier New"/>
                <w:sz w:val="18"/>
                <w:szCs w:val="18"/>
              </w:rPr>
              <w:t>f_TC_8_1_5_3_CommonTestBody</w:t>
            </w:r>
            <w:r w:rsidRPr="007862D5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="007862D5" w:rsidRPr="007862D5">
              <w:rPr>
                <w:rFonts w:ascii="Courier New" w:hAnsi="Courier New" w:cs="Courier New"/>
                <w:sz w:val="18"/>
                <w:szCs w:val="18"/>
                <w:highlight w:val="yellow"/>
              </w:rPr>
              <w:t>p_State</w:t>
            </w:r>
            <w:proofErr w:type="spellEnd"/>
            <w:r w:rsidRPr="007862D5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</w:p>
          <w:p w14:paraId="06A2909A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(false);</w:t>
            </w:r>
          </w:p>
          <w:p w14:paraId="25920930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6E77347A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f_NR_Postamble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p_State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E251571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1FB48A43" w14:textId="77777777" w:rsidR="00EF5731" w:rsidRPr="00374B78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}// End of f_TC_8_1_5_3_Init_NR5GC()</w:t>
            </w:r>
          </w:p>
        </w:tc>
      </w:tr>
    </w:tbl>
    <w:p w14:paraId="789A9586" w14:textId="77777777" w:rsidR="00EF5731" w:rsidRDefault="00EF5731" w:rsidP="00EF5731"/>
    <w:p w14:paraId="0548081A" w14:textId="77777777" w:rsidR="00EF5731" w:rsidRDefault="00EF5731" w:rsidP="00213FE3"/>
    <w:sectPr w:rsidR="00EF5731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F85CB" w14:textId="77777777" w:rsidR="00C77A77" w:rsidRDefault="00C77A77">
      <w:r>
        <w:separator/>
      </w:r>
    </w:p>
  </w:endnote>
  <w:endnote w:type="continuationSeparator" w:id="0">
    <w:p w14:paraId="07C4C2DE" w14:textId="77777777" w:rsidR="00C77A77" w:rsidRDefault="00C77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67EE7" w14:textId="77777777" w:rsidR="00C77A77" w:rsidRDefault="00C77A77">
      <w:r>
        <w:separator/>
      </w:r>
    </w:p>
  </w:footnote>
  <w:footnote w:type="continuationSeparator" w:id="0">
    <w:p w14:paraId="3731B337" w14:textId="77777777" w:rsidR="00C77A77" w:rsidRDefault="00C77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94471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5779730">
    <w:abstractNumId w:val="14"/>
  </w:num>
  <w:num w:numId="3" w16cid:durableId="1358458758">
    <w:abstractNumId w:val="8"/>
  </w:num>
  <w:num w:numId="4" w16cid:durableId="332731059">
    <w:abstractNumId w:val="15"/>
  </w:num>
  <w:num w:numId="5" w16cid:durableId="1633168731">
    <w:abstractNumId w:val="0"/>
  </w:num>
  <w:num w:numId="6" w16cid:durableId="1505172172">
    <w:abstractNumId w:val="28"/>
  </w:num>
  <w:num w:numId="7" w16cid:durableId="1568567305">
    <w:abstractNumId w:val="16"/>
  </w:num>
  <w:num w:numId="8" w16cid:durableId="1027411912">
    <w:abstractNumId w:val="1"/>
  </w:num>
  <w:num w:numId="9" w16cid:durableId="511531566">
    <w:abstractNumId w:val="9"/>
  </w:num>
  <w:num w:numId="10" w16cid:durableId="81152060">
    <w:abstractNumId w:val="4"/>
  </w:num>
  <w:num w:numId="11" w16cid:durableId="1565027277">
    <w:abstractNumId w:val="23"/>
  </w:num>
  <w:num w:numId="12" w16cid:durableId="1868836784">
    <w:abstractNumId w:val="11"/>
  </w:num>
  <w:num w:numId="13" w16cid:durableId="111636150">
    <w:abstractNumId w:val="31"/>
  </w:num>
  <w:num w:numId="14" w16cid:durableId="283461086">
    <w:abstractNumId w:val="34"/>
  </w:num>
  <w:num w:numId="15" w16cid:durableId="235870146">
    <w:abstractNumId w:val="24"/>
  </w:num>
  <w:num w:numId="16" w16cid:durableId="2081127766">
    <w:abstractNumId w:val="32"/>
  </w:num>
  <w:num w:numId="17" w16cid:durableId="1936328808">
    <w:abstractNumId w:val="25"/>
  </w:num>
  <w:num w:numId="18" w16cid:durableId="1801877184">
    <w:abstractNumId w:val="13"/>
  </w:num>
  <w:num w:numId="19" w16cid:durableId="300035917">
    <w:abstractNumId w:val="29"/>
  </w:num>
  <w:num w:numId="20" w16cid:durableId="1191381333">
    <w:abstractNumId w:val="30"/>
  </w:num>
  <w:num w:numId="21" w16cid:durableId="2097941705">
    <w:abstractNumId w:val="2"/>
  </w:num>
  <w:num w:numId="22" w16cid:durableId="1901011223">
    <w:abstractNumId w:val="33"/>
  </w:num>
  <w:num w:numId="23" w16cid:durableId="1838376369">
    <w:abstractNumId w:val="19"/>
  </w:num>
  <w:num w:numId="24" w16cid:durableId="1198397748">
    <w:abstractNumId w:val="7"/>
  </w:num>
  <w:num w:numId="25" w16cid:durableId="21169088">
    <w:abstractNumId w:val="12"/>
  </w:num>
  <w:num w:numId="26" w16cid:durableId="1403677775">
    <w:abstractNumId w:val="5"/>
  </w:num>
  <w:num w:numId="27" w16cid:durableId="1855992522">
    <w:abstractNumId w:val="26"/>
  </w:num>
  <w:num w:numId="28" w16cid:durableId="143544898">
    <w:abstractNumId w:val="18"/>
  </w:num>
  <w:num w:numId="29" w16cid:durableId="489907580">
    <w:abstractNumId w:val="17"/>
  </w:num>
  <w:num w:numId="30" w16cid:durableId="1829708127">
    <w:abstractNumId w:val="6"/>
  </w:num>
  <w:num w:numId="31" w16cid:durableId="2070180211">
    <w:abstractNumId w:val="10"/>
  </w:num>
  <w:num w:numId="32" w16cid:durableId="488055497">
    <w:abstractNumId w:val="20"/>
  </w:num>
  <w:num w:numId="33" w16cid:durableId="639505888">
    <w:abstractNumId w:val="21"/>
  </w:num>
  <w:num w:numId="34" w16cid:durableId="701587289">
    <w:abstractNumId w:val="27"/>
  </w:num>
  <w:num w:numId="35" w16cid:durableId="610862486">
    <w:abstractNumId w:val="22"/>
  </w:num>
  <w:num w:numId="36" w16cid:durableId="210556911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5D5B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469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028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B78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C5F60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08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2C14"/>
    <w:rsid w:val="006935CD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862D5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0E86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0E24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046"/>
    <w:rsid w:val="00C77A77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16EF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5731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20A8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86894"/>
    <w:rsid w:val="00F8775D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4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1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1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3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6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8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2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6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6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6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96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5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0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5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11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4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3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7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7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2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9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0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0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2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6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1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1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9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9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51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7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2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44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24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1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5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43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7</Pages>
  <Words>1836</Words>
  <Characters>10468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12280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44</cp:revision>
  <cp:lastPrinted>1900-01-01T00:00:00Z</cp:lastPrinted>
  <dcterms:created xsi:type="dcterms:W3CDTF">2023-01-04T11:09:00Z</dcterms:created>
  <dcterms:modified xsi:type="dcterms:W3CDTF">2023-02-09T10:32:00Z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