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E2A7" w14:textId="0CDB7609" w:rsidR="00115749" w:rsidRDefault="00115749" w:rsidP="00DD7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15749">
        <w:rPr>
          <w:b/>
          <w:bCs/>
          <w:i/>
          <w:iCs/>
          <w:sz w:val="24"/>
          <w:szCs w:val="24"/>
        </w:rPr>
        <w:t>R5s230118</w:t>
      </w:r>
    </w:p>
    <w:p w14:paraId="1A12D6B2" w14:textId="77777777" w:rsidR="00115749" w:rsidRDefault="00115749" w:rsidP="0011574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AF8B1" w:rsidR="001E41F3" w:rsidRPr="00410371" w:rsidRDefault="00115749" w:rsidP="00547111">
            <w:pPr>
              <w:pStyle w:val="CRCoverPage"/>
              <w:spacing w:after="0"/>
              <w:rPr>
                <w:noProof/>
              </w:rPr>
            </w:pPr>
            <w:r w:rsidRPr="00115749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AC0331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15749" w:rsidRPr="00115749">
              <w:t xml:space="preserve">NR/5GC: Re-verification of Rel-15 test case 7.1.2.3.10 against a </w:t>
            </w:r>
            <w:proofErr w:type="spellStart"/>
            <w:r w:rsidR="00115749" w:rsidRPr="00115749">
              <w:t>RedCap</w:t>
            </w:r>
            <w:proofErr w:type="spellEnd"/>
            <w:r w:rsidR="00115749" w:rsidRPr="00115749"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D1033" w:rsidR="001E41F3" w:rsidRDefault="00115749" w:rsidP="003908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4E9712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01</w:t>
            </w:r>
            <w:r w:rsidR="008B560F">
              <w:rPr>
                <w:noProof/>
              </w:rPr>
              <w:t>-</w:t>
            </w:r>
            <w:r w:rsidR="00FA3C56">
              <w:rPr>
                <w:noProof/>
              </w:rPr>
              <w:t>1</w:t>
            </w:r>
            <w:r w:rsidR="000C352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0A059" w:rsidR="001E41F3" w:rsidRDefault="00AB3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DB9F7" w:rsidR="00E3461C" w:rsidRDefault="00115749" w:rsidP="00115749">
            <w:pPr>
              <w:pStyle w:val="CRCoverPage"/>
              <w:spacing w:after="0"/>
              <w:rPr>
                <w:noProof/>
              </w:rPr>
            </w:pPr>
            <w:r>
              <w:t xml:space="preserve">Re-verification of Rel-15 test case </w:t>
            </w:r>
            <w:r w:rsidRPr="00115749">
              <w:t xml:space="preserve">7.1.2.3.10 </w:t>
            </w:r>
            <w:r>
              <w:t xml:space="preserve">against a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744F8" w:rsidR="004D7D01" w:rsidRDefault="00115749" w:rsidP="00115749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Pr="00115749">
              <w:t xml:space="preserve">7.1.2.3.10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344AB" w:rsidR="004D7D01" w:rsidRDefault="00A3653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Redcap UE will fail the case.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79C11" w:rsidR="004D7D01" w:rsidRDefault="00115749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115749">
              <w:t>7.1.2.3.10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484403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B60503" w14:textId="4562FCDD" w:rsidR="00234263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4263" w:rsidRPr="009A17BB">
        <w:rPr>
          <w:rFonts w:cs="Arial"/>
          <w:iCs/>
        </w:rPr>
        <w:t>Table of Contents</w:t>
      </w:r>
      <w:r w:rsidR="00234263">
        <w:tab/>
      </w:r>
      <w:r w:rsidR="00234263">
        <w:fldChar w:fldCharType="begin"/>
      </w:r>
      <w:r w:rsidR="00234263">
        <w:instrText xml:space="preserve"> PAGEREF _Toc124844032 \h </w:instrText>
      </w:r>
      <w:r w:rsidR="00234263">
        <w:fldChar w:fldCharType="separate"/>
      </w:r>
      <w:r w:rsidR="00234263">
        <w:t>2</w:t>
      </w:r>
      <w:r w:rsidR="00234263">
        <w:fldChar w:fldCharType="end"/>
      </w:r>
    </w:p>
    <w:p w14:paraId="70EB34EE" w14:textId="023AD077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_Toc124844033 \h </w:instrText>
      </w:r>
      <w:r>
        <w:fldChar w:fldCharType="separate"/>
      </w:r>
      <w:r>
        <w:t>3</w:t>
      </w:r>
      <w:r>
        <w:fldChar w:fldCharType="end"/>
      </w:r>
    </w:p>
    <w:p w14:paraId="0A5A7D6F" w14:textId="25B6E78C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_Toc124844034 \h </w:instrText>
      </w:r>
      <w:r>
        <w:fldChar w:fldCharType="separate"/>
      </w:r>
      <w:r>
        <w:t>3</w:t>
      </w:r>
      <w:r>
        <w:fldChar w:fldCharType="end"/>
      </w:r>
    </w:p>
    <w:p w14:paraId="4C8ABF40" w14:textId="1F34CC90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_Toc124844035 \h </w:instrText>
      </w:r>
      <w:r>
        <w:fldChar w:fldCharType="separate"/>
      </w:r>
      <w:r>
        <w:t>3</w:t>
      </w:r>
      <w:r>
        <w:fldChar w:fldCharType="end"/>
      </w:r>
    </w:p>
    <w:p w14:paraId="01D7CF5F" w14:textId="4E44BDFA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b/>
          <w:lang w:val="pt-BR"/>
        </w:rPr>
        <w:t xml:space="preserve">Change </w:t>
      </w:r>
      <w:r w:rsidRPr="009A17B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_Toc124844036 \h </w:instrText>
      </w:r>
      <w:r>
        <w:fldChar w:fldCharType="separate"/>
      </w:r>
      <w:r>
        <w:t>3</w:t>
      </w:r>
      <w:r>
        <w:fldChar w:fldCharType="end"/>
      </w:r>
    </w:p>
    <w:p w14:paraId="4F3B302D" w14:textId="525DC608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b/>
          <w:lang w:val="pt-BR"/>
        </w:rPr>
        <w:t xml:space="preserve">Change </w:t>
      </w:r>
      <w:r w:rsidRPr="009A17B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_Toc124844037 \h </w:instrText>
      </w:r>
      <w:r>
        <w:fldChar w:fldCharType="separate"/>
      </w:r>
      <w:r>
        <w:t>4</w:t>
      </w:r>
      <w:r>
        <w:fldChar w:fldCharType="end"/>
      </w:r>
    </w:p>
    <w:p w14:paraId="2CB3FED3" w14:textId="5324230E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_Toc124844038 \h </w:instrText>
      </w:r>
      <w:r>
        <w:fldChar w:fldCharType="separate"/>
      </w:r>
      <w:r>
        <w:t>5</w:t>
      </w:r>
      <w:r>
        <w:fldChar w:fldCharType="end"/>
      </w:r>
    </w:p>
    <w:p w14:paraId="1043B248" w14:textId="53371C01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_Toc124844039 \h </w:instrText>
      </w:r>
      <w:r>
        <w:fldChar w:fldCharType="separate"/>
      </w:r>
      <w:r>
        <w:t>5</w:t>
      </w:r>
      <w:r>
        <w:fldChar w:fldCharType="end"/>
      </w:r>
    </w:p>
    <w:p w14:paraId="101B2E87" w14:textId="7B6F5FE3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rFonts w:cs="Arial"/>
          <w:b/>
        </w:rPr>
        <w:t>MediaTek MT6835</w:t>
      </w:r>
      <w:r>
        <w:tab/>
      </w:r>
      <w:r>
        <w:fldChar w:fldCharType="begin"/>
      </w:r>
      <w:r>
        <w:instrText xml:space="preserve"> PAGEREF _Toc124844040 \h </w:instrText>
      </w:r>
      <w:r>
        <w:fldChar w:fldCharType="separate"/>
      </w:r>
      <w:r>
        <w:t>5</w:t>
      </w:r>
      <w:r>
        <w:fldChar w:fldCharType="end"/>
      </w:r>
    </w:p>
    <w:p w14:paraId="7DD4B79F" w14:textId="1707D718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_Toc124844041 \h </w:instrText>
      </w:r>
      <w:r>
        <w:fldChar w:fldCharType="separate"/>
      </w:r>
      <w:r>
        <w:t>6</w:t>
      </w:r>
      <w:r>
        <w:fldChar w:fldCharType="end"/>
      </w:r>
    </w:p>
    <w:p w14:paraId="325A0C2F" w14:textId="6495530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24844033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C9AD25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15749" w:rsidRPr="00115749">
        <w:t>7.1.2.3.10</w:t>
      </w:r>
      <w:r w:rsidR="00115749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24844034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3F3543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</w:t>
      </w:r>
      <w:r w:rsidR="00E3461C">
        <w:t>2.3.10</w:t>
      </w:r>
    </w:p>
    <w:p w14:paraId="763E129C" w14:textId="50A3BDB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7564F3E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 xml:space="preserve">MediaTek </w:t>
      </w:r>
      <w:r w:rsidR="000C3525" w:rsidRPr="000C3525">
        <w:rPr>
          <w:rFonts w:cs="Arial"/>
          <w:b/>
          <w:lang w:eastAsia="ja-JP"/>
        </w:rPr>
        <w:t>MT6835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4844035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484403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632FD7F" w:rsidR="00574BDF" w:rsidRPr="00115749" w:rsidRDefault="00901729" w:rsidP="009F41AD">
            <w:pPr>
              <w:spacing w:after="0"/>
              <w:rPr>
                <w:rFonts w:ascii="Arial" w:hAnsi="Arial" w:cs="Arial"/>
              </w:rPr>
            </w:pPr>
            <w:r w:rsidRPr="00115749">
              <w:rPr>
                <w:rFonts w:ascii="Arial" w:hAnsi="Arial" w:cs="Arial"/>
              </w:rPr>
              <w:t>crs_NR_RLC_NACK_SN12_SOs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6B631F73" w:rsidR="00857312" w:rsidRPr="00115749" w:rsidRDefault="00D125B0" w:rsidP="00115749">
            <w:pPr>
              <w:rPr>
                <w:rFonts w:ascii="Arial" w:hAnsi="Arial" w:cs="Arial"/>
                <w:lang w:eastAsia="zh-CN"/>
              </w:rPr>
            </w:pPr>
            <w:r w:rsidRPr="00115749">
              <w:rPr>
                <w:rFonts w:ascii="Arial" w:hAnsi="Arial" w:cs="Arial"/>
                <w:lang w:eastAsia="zh-CN"/>
              </w:rPr>
              <w:t xml:space="preserve">At step 21, </w:t>
            </w:r>
            <w:r w:rsidR="00901729" w:rsidRPr="00115749">
              <w:rPr>
                <w:rFonts w:ascii="Arial" w:hAnsi="Arial" w:cs="Arial"/>
                <w:lang w:eastAsia="zh-CN"/>
              </w:rPr>
              <w:t xml:space="preserve">There is </w:t>
            </w:r>
            <w:r w:rsidR="00B40FEB" w:rsidRPr="00115749">
              <w:rPr>
                <w:rFonts w:ascii="Arial" w:hAnsi="Arial" w:cs="Arial"/>
                <w:lang w:eastAsia="zh-CN"/>
              </w:rPr>
              <w:t xml:space="preserve">no next NACK SN to be set, so E1 should </w:t>
            </w:r>
            <w:r w:rsidR="00DD5BAD" w:rsidRPr="00115749">
              <w:rPr>
                <w:rFonts w:ascii="Arial" w:hAnsi="Arial" w:cs="Arial"/>
                <w:lang w:eastAsia="zh-CN"/>
              </w:rPr>
              <w:t>be 0 instead 1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992010B" w:rsidR="00E210A7" w:rsidRPr="00115749" w:rsidRDefault="00DD5BAD" w:rsidP="0011574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15749">
              <w:rPr>
                <w:rFonts w:cs="Arial"/>
                <w:lang w:val="en-SG"/>
              </w:rPr>
              <w:t>Added p_E1 with default value as '0'B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2F94A7C" w:rsidR="00574BDF" w:rsidRPr="00115749" w:rsidRDefault="00A23866" w:rsidP="009F41AD">
            <w:pPr>
              <w:spacing w:after="0"/>
              <w:rPr>
                <w:rFonts w:ascii="Arial" w:hAnsi="Arial" w:cs="Arial"/>
              </w:rPr>
            </w:pPr>
            <w:proofErr w:type="spellStart"/>
            <w:r w:rsidRPr="00115749">
              <w:rPr>
                <w:rFonts w:ascii="Arial" w:hAnsi="Arial" w:cs="Arial"/>
              </w:rPr>
              <w:t>NR_RLC_Common</w:t>
            </w:r>
            <w:proofErr w:type="spellEnd"/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92D" w14:textId="77777777" w:rsidR="00227D74" w:rsidRDefault="005B0E41" w:rsidP="00227D74">
            <w:r>
              <w:t xml:space="preserve">  </w:t>
            </w:r>
            <w:r w:rsidR="0047783B">
              <w:t xml:space="preserve">  </w:t>
            </w:r>
            <w:r w:rsidR="00227D74">
              <w:t xml:space="preserve">  template (value) NR_RLC_Status_NackSN12Bit_Type crs_NR_RLC_NACK_SN12_</w:t>
            </w:r>
            <w:proofErr w:type="gramStart"/>
            <w:r w:rsidR="00227D74">
              <w:t>SOs(</w:t>
            </w:r>
            <w:proofErr w:type="gramEnd"/>
            <w:r w:rsidR="00227D74">
              <w:t xml:space="preserve">integer </w:t>
            </w:r>
            <w:proofErr w:type="spellStart"/>
            <w:r w:rsidR="00227D74">
              <w:t>p_NackSN</w:t>
            </w:r>
            <w:proofErr w:type="spellEnd"/>
            <w:r w:rsidR="00227D74">
              <w:t>,</w:t>
            </w:r>
          </w:p>
          <w:p w14:paraId="5716BE9C" w14:textId="77777777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p_SOstart</w:t>
            </w:r>
            <w:proofErr w:type="spellEnd"/>
            <w:r>
              <w:t>,</w:t>
            </w:r>
          </w:p>
          <w:p w14:paraId="1E9B49A8" w14:textId="0A6A69FC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p_SOstop</w:t>
            </w:r>
            <w:proofErr w:type="spellEnd"/>
            <w:proofErr w:type="gramStart"/>
            <w:r>
              <w:t>) :</w:t>
            </w:r>
            <w:proofErr w:type="gramEnd"/>
            <w:r>
              <w:t>=</w:t>
            </w:r>
          </w:p>
          <w:p w14:paraId="4665637C" w14:textId="77777777" w:rsidR="00227D74" w:rsidRDefault="00227D74" w:rsidP="00227D7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3AA66164" w14:textId="77777777" w:rsidR="00227D74" w:rsidRDefault="00227D74" w:rsidP="00227D74">
            <w:r>
              <w:t xml:space="preserve">    /* @status    APPROVED (ENDC, NR5GC) */</w:t>
            </w:r>
          </w:p>
          <w:p w14:paraId="1BF30EE6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568F51AA" w14:textId="6C2FFD2D" w:rsidR="00227D74" w:rsidRDefault="00227D74" w:rsidP="00227D74">
            <w:r>
              <w:t xml:space="preserve">    E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r w:rsidR="00582B1E">
              <w:t>1</w:t>
            </w:r>
            <w:r>
              <w:t>,                         /* 1 bit E1 field */</w:t>
            </w:r>
          </w:p>
          <w:p w14:paraId="533CC4DE" w14:textId="77777777" w:rsidR="00227D74" w:rsidRDefault="00227D74" w:rsidP="00227D74">
            <w:r>
              <w:t xml:space="preserve">    E</w:t>
            </w:r>
            <w:proofErr w:type="gramStart"/>
            <w:r>
              <w:t>2 :</w:t>
            </w:r>
            <w:proofErr w:type="gramEnd"/>
            <w:r>
              <w:t>= '1'B,                         /* 1 bit E2 field */</w:t>
            </w:r>
          </w:p>
          <w:p w14:paraId="5D5957E1" w14:textId="77777777" w:rsidR="00227D74" w:rsidRDefault="00227D74" w:rsidP="00227D74">
            <w:r>
              <w:t xml:space="preserve">    E</w:t>
            </w:r>
            <w:proofErr w:type="gramStart"/>
            <w:r>
              <w:t>3 :</w:t>
            </w:r>
            <w:proofErr w:type="gramEnd"/>
            <w:r>
              <w:t>= '0'B,                         /* 1 bit E3 field */</w:t>
            </w:r>
          </w:p>
          <w:p w14:paraId="478D4DC5" w14:textId="77777777" w:rsidR="00227D74" w:rsidRDefault="00227D74" w:rsidP="00227D74">
            <w: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12ED6226" w14:textId="77777777" w:rsidR="00227D74" w:rsidRDefault="00227D74" w:rsidP="00227D74">
            <w:r>
              <w:lastRenderedPageBreak/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p_SOstart</w:t>
            </w:r>
            <w:proofErr w:type="spellEnd"/>
            <w:r>
              <w:t>, 16),</w:t>
            </w:r>
          </w:p>
          <w:p w14:paraId="37DB0EA4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p_SOstop</w:t>
            </w:r>
            <w:proofErr w:type="spellEnd"/>
            <w:r>
              <w:t>, 16),</w:t>
            </w:r>
          </w:p>
          <w:p w14:paraId="69CD8450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22091826" w14:textId="0C59EFFF" w:rsidR="00574BDF" w:rsidRDefault="00227D74" w:rsidP="00227D74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EE2" w14:textId="77777777" w:rsidR="00227D74" w:rsidRDefault="00114F7F" w:rsidP="00227D74">
            <w:r>
              <w:t xml:space="preserve">  </w:t>
            </w:r>
            <w:r w:rsidR="00227D74">
              <w:t xml:space="preserve">  template (value) NR_RLC_Status_NackSN12Bit_Type crs_NR_RLC_NACK_SN12_</w:t>
            </w:r>
            <w:proofErr w:type="gramStart"/>
            <w:r w:rsidR="00227D74">
              <w:t>SOs(</w:t>
            </w:r>
            <w:proofErr w:type="gramEnd"/>
            <w:r w:rsidR="00227D74">
              <w:t xml:space="preserve">integer </w:t>
            </w:r>
            <w:proofErr w:type="spellStart"/>
            <w:r w:rsidR="00227D74">
              <w:t>p_NackSN</w:t>
            </w:r>
            <w:proofErr w:type="spellEnd"/>
            <w:r w:rsidR="00227D74">
              <w:t>,</w:t>
            </w:r>
          </w:p>
          <w:p w14:paraId="4A93AC38" w14:textId="77777777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p_SOstart</w:t>
            </w:r>
            <w:proofErr w:type="spellEnd"/>
            <w:r>
              <w:t>,</w:t>
            </w:r>
          </w:p>
          <w:p w14:paraId="1E42AB33" w14:textId="77777777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p_SOstop</w:t>
            </w:r>
            <w:proofErr w:type="spellEnd"/>
            <w:r>
              <w:t xml:space="preserve">, </w:t>
            </w:r>
            <w:r w:rsidRPr="00CC1C89">
              <w:rPr>
                <w:highlight w:val="yellow"/>
              </w:rPr>
              <w:t>B1_Type p_E</w:t>
            </w:r>
            <w:proofErr w:type="gramStart"/>
            <w:r w:rsidRPr="00CC1C89">
              <w:rPr>
                <w:highlight w:val="yellow"/>
              </w:rPr>
              <w:t>1 :</w:t>
            </w:r>
            <w:proofErr w:type="gramEnd"/>
            <w:r w:rsidRPr="00CC1C89">
              <w:rPr>
                <w:highlight w:val="yellow"/>
              </w:rPr>
              <w:t>= '0'B</w:t>
            </w:r>
            <w:r>
              <w:t>) :=</w:t>
            </w:r>
          </w:p>
          <w:p w14:paraId="7EAE889C" w14:textId="77777777" w:rsidR="00227D74" w:rsidRDefault="00227D74" w:rsidP="00227D7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08BBB4A6" w14:textId="77777777" w:rsidR="00227D74" w:rsidRDefault="00227D74" w:rsidP="00227D74">
            <w:r>
              <w:t xml:space="preserve">    /* @status    APPROVED (ENDC, NR5GC) */</w:t>
            </w:r>
          </w:p>
          <w:p w14:paraId="240DEE0B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4571D624" w14:textId="77777777" w:rsidR="00227D74" w:rsidRDefault="00227D74" w:rsidP="00227D74">
            <w:r>
              <w:t xml:space="preserve">    E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r w:rsidRPr="00CC1C89">
              <w:rPr>
                <w:highlight w:val="yellow"/>
              </w:rPr>
              <w:t>p_E1,</w:t>
            </w:r>
            <w:r>
              <w:t xml:space="preserve">                         /* 1 bit E1 field */</w:t>
            </w:r>
          </w:p>
          <w:p w14:paraId="3B30FB1F" w14:textId="77777777" w:rsidR="00227D74" w:rsidRDefault="00227D74" w:rsidP="00227D74">
            <w:r>
              <w:t xml:space="preserve">    E</w:t>
            </w:r>
            <w:proofErr w:type="gramStart"/>
            <w:r>
              <w:t>2 :</w:t>
            </w:r>
            <w:proofErr w:type="gramEnd"/>
            <w:r>
              <w:t>= '1'B,                         /* 1 bit E2 field */</w:t>
            </w:r>
          </w:p>
          <w:p w14:paraId="611E9825" w14:textId="77777777" w:rsidR="00227D74" w:rsidRDefault="00227D74" w:rsidP="00227D74">
            <w:r>
              <w:t xml:space="preserve">    E</w:t>
            </w:r>
            <w:proofErr w:type="gramStart"/>
            <w:r>
              <w:t>3 :</w:t>
            </w:r>
            <w:proofErr w:type="gramEnd"/>
            <w:r>
              <w:t>= '0'B,                         /* 1 bit E3 field */</w:t>
            </w:r>
          </w:p>
          <w:p w14:paraId="6DBFB302" w14:textId="77777777" w:rsidR="00227D74" w:rsidRDefault="00227D74" w:rsidP="00227D74">
            <w: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6E433F52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p_SOstart</w:t>
            </w:r>
            <w:proofErr w:type="spellEnd"/>
            <w:r>
              <w:t>, 16),</w:t>
            </w:r>
          </w:p>
          <w:p w14:paraId="24E126B3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p_SOstop</w:t>
            </w:r>
            <w:proofErr w:type="spellEnd"/>
            <w:r>
              <w:t>, 16),</w:t>
            </w:r>
          </w:p>
          <w:p w14:paraId="6C9668E2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4C11665C" w14:textId="6142875B" w:rsidR="00574BDF" w:rsidRDefault="00227D74" w:rsidP="00227D74">
            <w:r>
              <w:t xml:space="preserve">  };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4844037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1E7410E9" w:rsidR="0047783B" w:rsidRPr="00115749" w:rsidRDefault="00983CFB" w:rsidP="005F2D79">
            <w:pPr>
              <w:spacing w:after="0"/>
              <w:rPr>
                <w:rFonts w:ascii="Arial" w:hAnsi="Arial" w:cs="Arial"/>
              </w:rPr>
            </w:pPr>
            <w:r w:rsidRPr="00115749">
              <w:rPr>
                <w:rFonts w:ascii="Arial" w:hAnsi="Arial" w:cs="Arial"/>
              </w:rPr>
              <w:t>crs_NR_RLC_NACK_SN12_Simple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13BC8116" w:rsidR="0047783B" w:rsidRPr="00115749" w:rsidRDefault="001E0956" w:rsidP="00115749">
            <w:pPr>
              <w:rPr>
                <w:rFonts w:ascii="Arial" w:hAnsi="Arial" w:cs="Arial"/>
              </w:rPr>
            </w:pPr>
            <w:r w:rsidRPr="00115749">
              <w:rPr>
                <w:rFonts w:ascii="Arial" w:hAnsi="Arial" w:cs="Arial"/>
              </w:rPr>
              <w:t xml:space="preserve">At step </w:t>
            </w:r>
            <w:r w:rsidR="00DA1C03" w:rsidRPr="00115749">
              <w:rPr>
                <w:rFonts w:ascii="Arial" w:hAnsi="Arial" w:cs="Arial"/>
              </w:rPr>
              <w:t xml:space="preserve">5, step 10 and step 17, </w:t>
            </w:r>
            <w:r w:rsidR="00983CFB" w:rsidRPr="00115749">
              <w:rPr>
                <w:rFonts w:ascii="Arial" w:hAnsi="Arial" w:cs="Arial"/>
              </w:rPr>
              <w:t>There is no next NACK SN to be set</w:t>
            </w:r>
            <w:r w:rsidR="00DA1C03" w:rsidRPr="00115749">
              <w:rPr>
                <w:rFonts w:ascii="Arial" w:hAnsi="Arial" w:cs="Arial"/>
              </w:rPr>
              <w:t xml:space="preserve"> as per prose</w:t>
            </w:r>
            <w:r w:rsidR="00983CFB" w:rsidRPr="00115749">
              <w:rPr>
                <w:rFonts w:ascii="Arial" w:hAnsi="Arial" w:cs="Arial"/>
              </w:rPr>
              <w:t>, so E1 should be 0 instead 1</w:t>
            </w:r>
            <w:r w:rsidRPr="00115749">
              <w:rPr>
                <w:rFonts w:ascii="Arial" w:hAnsi="Arial" w:cs="Arial"/>
              </w:rPr>
              <w:t>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3410D172" w:rsidR="0047783B" w:rsidRPr="00115749" w:rsidRDefault="00983CFB" w:rsidP="0011574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15749">
              <w:rPr>
                <w:rFonts w:cs="Arial"/>
                <w:lang w:val="en-SG"/>
              </w:rPr>
              <w:t>Added p_E1 with default value as '0'B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420CADDF" w:rsidR="0047783B" w:rsidRPr="00115749" w:rsidRDefault="00A23866" w:rsidP="005F2D79">
            <w:pPr>
              <w:spacing w:after="0"/>
              <w:rPr>
                <w:rFonts w:ascii="Arial" w:hAnsi="Arial" w:cs="Arial"/>
              </w:rPr>
            </w:pPr>
            <w:proofErr w:type="spellStart"/>
            <w:r w:rsidRPr="00115749">
              <w:rPr>
                <w:rFonts w:ascii="Arial" w:hAnsi="Arial" w:cs="Arial"/>
              </w:rPr>
              <w:t>NR_RLC_Common</w:t>
            </w:r>
            <w:proofErr w:type="spellEnd"/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9C7" w14:textId="03097B6B" w:rsidR="009F398C" w:rsidRDefault="000105E6" w:rsidP="009F398C">
            <w:r>
              <w:t xml:space="preserve">  </w:t>
            </w:r>
            <w:r w:rsidR="009F398C">
              <w:t xml:space="preserve">  template (value) NR_RLC_Status_NackSN12Bit_Type crs_NR_RLC_NACK_SN12_</w:t>
            </w:r>
            <w:proofErr w:type="gramStart"/>
            <w:r w:rsidR="009F398C">
              <w:t>Simple(</w:t>
            </w:r>
            <w:proofErr w:type="gramEnd"/>
            <w:r w:rsidR="009F398C">
              <w:t xml:space="preserve">integer </w:t>
            </w:r>
            <w:proofErr w:type="spellStart"/>
            <w:r w:rsidR="009F398C">
              <w:t>p_NackSN</w:t>
            </w:r>
            <w:proofErr w:type="spellEnd"/>
            <w:r w:rsidR="009F398C">
              <w:t>) :=</w:t>
            </w:r>
          </w:p>
          <w:p w14:paraId="0918348C" w14:textId="77777777" w:rsidR="009F398C" w:rsidRDefault="009F398C" w:rsidP="009F398C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00A49CC1" w14:textId="77777777" w:rsidR="009F398C" w:rsidRDefault="009F398C" w:rsidP="009F398C">
            <w:r>
              <w:t xml:space="preserve">    /* @status    APPROVED (ENDC, NR5GC) */</w:t>
            </w:r>
          </w:p>
          <w:p w14:paraId="461E4CF0" w14:textId="77777777" w:rsidR="009F398C" w:rsidRDefault="009F398C" w:rsidP="009F398C">
            <w:r>
              <w:lastRenderedPageBreak/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137A6F34" w14:textId="77777777" w:rsidR="009F398C" w:rsidRDefault="009F398C" w:rsidP="009F398C">
            <w:r>
              <w:t xml:space="preserve">    E</w:t>
            </w:r>
            <w:proofErr w:type="gramStart"/>
            <w:r>
              <w:t>1 :</w:t>
            </w:r>
            <w:proofErr w:type="gramEnd"/>
            <w:r>
              <w:t>= p_E1,                         /* 1 bit E1 field */</w:t>
            </w:r>
          </w:p>
          <w:p w14:paraId="5B08DEED" w14:textId="77777777" w:rsidR="009F398C" w:rsidRDefault="009F398C" w:rsidP="009F398C">
            <w:r>
              <w:t xml:space="preserve">    E</w:t>
            </w:r>
            <w:proofErr w:type="gramStart"/>
            <w:r>
              <w:t>2 :</w:t>
            </w:r>
            <w:proofErr w:type="gramEnd"/>
            <w:r>
              <w:t>= '0'B,                         /* 1 bit E2 field */</w:t>
            </w:r>
          </w:p>
          <w:p w14:paraId="7E5D1D69" w14:textId="77777777" w:rsidR="009F398C" w:rsidRDefault="009F398C" w:rsidP="009F398C">
            <w:r>
              <w:t xml:space="preserve">    E</w:t>
            </w:r>
            <w:proofErr w:type="gramStart"/>
            <w:r>
              <w:t>3 :</w:t>
            </w:r>
            <w:proofErr w:type="gramEnd"/>
            <w:r>
              <w:t>= '0'B,                         /* 1 bit E3 field */</w:t>
            </w:r>
          </w:p>
          <w:p w14:paraId="553E33E3" w14:textId="77777777" w:rsidR="009F398C" w:rsidRDefault="009F398C" w:rsidP="009F398C">
            <w: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4E597749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594213F8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5704F2E0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12048C43" w14:textId="73E656C9" w:rsidR="0047783B" w:rsidRDefault="009F398C" w:rsidP="009F398C">
            <w:r>
              <w:t xml:space="preserve">  };</w:t>
            </w:r>
          </w:p>
        </w:tc>
      </w:tr>
    </w:tbl>
    <w:p w14:paraId="4892CB47" w14:textId="77777777" w:rsidR="0047783B" w:rsidRDefault="0047783B" w:rsidP="0047783B"/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291" w14:textId="77777777" w:rsidR="009F398C" w:rsidRDefault="009F398C" w:rsidP="009F398C">
            <w:r>
              <w:t xml:space="preserve">  template (value) NR_RLC_Status_NackSN12Bit_Type crs_NR_RLC_NACK_SN12_</w:t>
            </w:r>
            <w:proofErr w:type="gramStart"/>
            <w:r>
              <w:t>Simple(</w:t>
            </w:r>
            <w:proofErr w:type="gramEnd"/>
            <w:r>
              <w:t xml:space="preserve">integer </w:t>
            </w:r>
            <w:proofErr w:type="spellStart"/>
            <w:r>
              <w:t>p_NackSN</w:t>
            </w:r>
            <w:proofErr w:type="spellEnd"/>
            <w:r>
              <w:t xml:space="preserve">, </w:t>
            </w:r>
            <w:r w:rsidRPr="00353835">
              <w:rPr>
                <w:highlight w:val="yellow"/>
              </w:rPr>
              <w:t>B1_Type p_E1 := '0'B</w:t>
            </w:r>
            <w:r>
              <w:t>) :=</w:t>
            </w:r>
          </w:p>
          <w:p w14:paraId="0F46ACF2" w14:textId="77777777" w:rsidR="009F398C" w:rsidRDefault="009F398C" w:rsidP="009F398C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25657258" w14:textId="77777777" w:rsidR="009F398C" w:rsidRDefault="009F398C" w:rsidP="009F398C">
            <w:r>
              <w:t xml:space="preserve">    /* @status    APPROVED (ENDC, NR5GC) */</w:t>
            </w:r>
          </w:p>
          <w:p w14:paraId="3FE056D0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1C6F2FEC" w14:textId="77777777" w:rsidR="009F398C" w:rsidRDefault="009F398C" w:rsidP="009F398C">
            <w:r>
              <w:t xml:space="preserve">    E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r w:rsidRPr="00353835">
              <w:rPr>
                <w:highlight w:val="yellow"/>
              </w:rPr>
              <w:t>p_E1</w:t>
            </w:r>
            <w:r>
              <w:t>,                         /* 1 bit E1 field */</w:t>
            </w:r>
          </w:p>
          <w:p w14:paraId="708E39B6" w14:textId="77777777" w:rsidR="009F398C" w:rsidRDefault="009F398C" w:rsidP="009F398C">
            <w:r>
              <w:t xml:space="preserve">    E</w:t>
            </w:r>
            <w:proofErr w:type="gramStart"/>
            <w:r>
              <w:t>2 :</w:t>
            </w:r>
            <w:proofErr w:type="gramEnd"/>
            <w:r>
              <w:t>= '0'B,                         /* 1 bit E2 field */</w:t>
            </w:r>
          </w:p>
          <w:p w14:paraId="1B48F82D" w14:textId="77777777" w:rsidR="009F398C" w:rsidRDefault="009F398C" w:rsidP="009F398C">
            <w:r>
              <w:t xml:space="preserve">    E</w:t>
            </w:r>
            <w:proofErr w:type="gramStart"/>
            <w:r>
              <w:t>3 :</w:t>
            </w:r>
            <w:proofErr w:type="gramEnd"/>
            <w:r>
              <w:t>= '0'B,                         /* 1 bit E3 field */</w:t>
            </w:r>
          </w:p>
          <w:p w14:paraId="59658FF7" w14:textId="77777777" w:rsidR="009F398C" w:rsidRDefault="009F398C" w:rsidP="009F398C">
            <w: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2850EAB9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43497594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4307558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3AC0E8E9" w14:textId="0212B539" w:rsidR="0047783B" w:rsidRDefault="009F398C" w:rsidP="009F398C">
            <w:pPr>
              <w:ind w:firstLine="204"/>
            </w:pPr>
            <w:r>
              <w:t xml:space="preserve">  };</w:t>
            </w:r>
          </w:p>
        </w:tc>
      </w:tr>
    </w:tbl>
    <w:p w14:paraId="3780AF7E" w14:textId="35221BCF" w:rsidR="0047783B" w:rsidRDefault="0047783B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24844038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24844039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7A1CAEF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21172018"/>
      <w:bookmarkStart w:id="21" w:name="_Hlk120026754"/>
      <w:bookmarkStart w:id="22" w:name="_Toc124844040"/>
      <w:r>
        <w:rPr>
          <w:rFonts w:cs="Arial"/>
          <w:b/>
        </w:rPr>
        <w:t xml:space="preserve">MediaTek </w:t>
      </w:r>
      <w:bookmarkEnd w:id="20"/>
      <w:r w:rsidR="00B4138F" w:rsidRPr="00B4138F">
        <w:rPr>
          <w:rFonts w:cs="Arial"/>
          <w:b/>
        </w:rPr>
        <w:t>MT6835</w:t>
      </w:r>
      <w:bookmarkEnd w:id="22"/>
    </w:p>
    <w:bookmarkEnd w:id="21"/>
    <w:p w14:paraId="29B59B52" w14:textId="253CE8F1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 xml:space="preserve">MediaTek </w:t>
      </w:r>
      <w:r w:rsidR="000C3525" w:rsidRPr="000C3525">
        <w:rPr>
          <w:rFonts w:cs="Arial"/>
        </w:rPr>
        <w:t xml:space="preserve">MT6835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FAD78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4E31C1">
        <w:t>2_3_10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lastRenderedPageBreak/>
        <w:t>PICS/PIXIT parameter file:</w:t>
      </w:r>
    </w:p>
    <w:p w14:paraId="510ACEE0" w14:textId="007B32C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4E31C1">
        <w:rPr>
          <w:rFonts w:cs="Arial"/>
        </w:rPr>
        <w:t>2_3_10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24844041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60A28D" w:rsidR="00007D89" w:rsidRPr="00693C41" w:rsidRDefault="0011574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115749">
              <w:rPr>
                <w:rFonts w:cs="Arial"/>
                <w:b/>
                <w:sz w:val="18"/>
              </w:rPr>
              <w:t>R5s230119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proofErr w:type="gramStart"/>
            <w:r w:rsidR="008E2056" w:rsidRPr="008E2056">
              <w:rPr>
                <w:rFonts w:cs="Arial"/>
                <w:b/>
                <w:sz w:val="18"/>
              </w:rPr>
              <w:t>1 :</w:t>
            </w:r>
            <w:proofErr w:type="gramEnd"/>
            <w:r w:rsidR="008E2056" w:rsidRPr="008E2056">
              <w:rPr>
                <w:rFonts w:cs="Arial"/>
                <w:b/>
                <w:sz w:val="18"/>
              </w:rPr>
              <w:t xml:space="preserve"> </w:t>
            </w:r>
            <w:r w:rsidRPr="00115749">
              <w:rPr>
                <w:rFonts w:cs="Arial"/>
                <w:b/>
                <w:sz w:val="18"/>
              </w:rPr>
              <w:t>Supporting information for Re-Verification of NR5GC TC 7.1.2.3.10 against Redcap UE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1085" w14:textId="77777777" w:rsidR="0043629C" w:rsidRDefault="0043629C">
      <w:r>
        <w:separator/>
      </w:r>
    </w:p>
  </w:endnote>
  <w:endnote w:type="continuationSeparator" w:id="0">
    <w:p w14:paraId="3BF5C0B4" w14:textId="77777777" w:rsidR="0043629C" w:rsidRDefault="0043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9E3A" w14:textId="77777777" w:rsidR="0043629C" w:rsidRDefault="0043629C">
      <w:r>
        <w:separator/>
      </w:r>
    </w:p>
  </w:footnote>
  <w:footnote w:type="continuationSeparator" w:id="0">
    <w:p w14:paraId="109B085E" w14:textId="77777777" w:rsidR="0043629C" w:rsidRDefault="00436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E78EA"/>
    <w:multiLevelType w:val="hybridMultilevel"/>
    <w:tmpl w:val="F3AC9F64"/>
    <w:lvl w:ilvl="0" w:tplc="6B46C0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ED213D"/>
    <w:multiLevelType w:val="hybridMultilevel"/>
    <w:tmpl w:val="3662D6FE"/>
    <w:lvl w:ilvl="0" w:tplc="7E5C04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6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7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0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6"/>
  </w:num>
  <w:num w:numId="11" w16cid:durableId="1006713528">
    <w:abstractNumId w:val="14"/>
  </w:num>
  <w:num w:numId="12" w16cid:durableId="703486945">
    <w:abstractNumId w:val="3"/>
  </w:num>
  <w:num w:numId="13" w16cid:durableId="246039214">
    <w:abstractNumId w:val="9"/>
  </w:num>
  <w:num w:numId="14" w16cid:durableId="294260156">
    <w:abstractNumId w:val="28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7"/>
  </w:num>
  <w:num w:numId="18" w16cid:durableId="239678638">
    <w:abstractNumId w:val="20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1"/>
  </w:num>
  <w:num w:numId="21" w16cid:durableId="541209329">
    <w:abstractNumId w:val="13"/>
  </w:num>
  <w:num w:numId="22" w16cid:durableId="1286503583">
    <w:abstractNumId w:val="4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8"/>
  </w:num>
  <w:num w:numId="26" w16cid:durableId="1142427735">
    <w:abstractNumId w:val="23"/>
  </w:num>
  <w:num w:numId="27" w16cid:durableId="1253931199">
    <w:abstractNumId w:val="10"/>
  </w:num>
  <w:num w:numId="28" w16cid:durableId="1093166998">
    <w:abstractNumId w:val="24"/>
  </w:num>
  <w:num w:numId="29" w16cid:durableId="291787887">
    <w:abstractNumId w:val="2"/>
  </w:num>
  <w:num w:numId="30" w16cid:durableId="1548642084">
    <w:abstractNumId w:val="21"/>
  </w:num>
  <w:num w:numId="31" w16cid:durableId="611521266">
    <w:abstractNumId w:val="25"/>
  </w:num>
  <w:num w:numId="32" w16cid:durableId="431390238">
    <w:abstractNumId w:val="19"/>
  </w:num>
  <w:num w:numId="33" w16cid:durableId="256643895">
    <w:abstractNumId w:val="29"/>
  </w:num>
  <w:num w:numId="34" w16cid:durableId="760686882">
    <w:abstractNumId w:val="1"/>
  </w:num>
  <w:num w:numId="35" w16cid:durableId="2017224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3525"/>
    <w:rsid w:val="000C6598"/>
    <w:rsid w:val="000C7415"/>
    <w:rsid w:val="000D44B3"/>
    <w:rsid w:val="000D4593"/>
    <w:rsid w:val="000D4B2C"/>
    <w:rsid w:val="000E1B96"/>
    <w:rsid w:val="000E3473"/>
    <w:rsid w:val="00110B45"/>
    <w:rsid w:val="00114F7F"/>
    <w:rsid w:val="00115749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52F0"/>
    <w:rsid w:val="001B7A65"/>
    <w:rsid w:val="001C3B08"/>
    <w:rsid w:val="001D46C8"/>
    <w:rsid w:val="001E0956"/>
    <w:rsid w:val="001E41F3"/>
    <w:rsid w:val="001E70B3"/>
    <w:rsid w:val="001E790C"/>
    <w:rsid w:val="001F230F"/>
    <w:rsid w:val="002021C8"/>
    <w:rsid w:val="0022013D"/>
    <w:rsid w:val="00227D74"/>
    <w:rsid w:val="002313D0"/>
    <w:rsid w:val="00234263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53835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3629C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31C1"/>
    <w:rsid w:val="004F1599"/>
    <w:rsid w:val="004F402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2B1E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0172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83CF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398C"/>
    <w:rsid w:val="009F69B4"/>
    <w:rsid w:val="009F7294"/>
    <w:rsid w:val="009F734F"/>
    <w:rsid w:val="00A12E54"/>
    <w:rsid w:val="00A13D07"/>
    <w:rsid w:val="00A166F8"/>
    <w:rsid w:val="00A20BFD"/>
    <w:rsid w:val="00A23866"/>
    <w:rsid w:val="00A246B6"/>
    <w:rsid w:val="00A26126"/>
    <w:rsid w:val="00A277A1"/>
    <w:rsid w:val="00A30734"/>
    <w:rsid w:val="00A32E80"/>
    <w:rsid w:val="00A36534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3A55"/>
    <w:rsid w:val="00AB57BC"/>
    <w:rsid w:val="00AC0713"/>
    <w:rsid w:val="00AC518F"/>
    <w:rsid w:val="00AC5820"/>
    <w:rsid w:val="00AC7C9C"/>
    <w:rsid w:val="00AD1CD8"/>
    <w:rsid w:val="00AD6FC5"/>
    <w:rsid w:val="00AE0CC6"/>
    <w:rsid w:val="00AE3BE7"/>
    <w:rsid w:val="00AF7C92"/>
    <w:rsid w:val="00B0233C"/>
    <w:rsid w:val="00B05D60"/>
    <w:rsid w:val="00B137DB"/>
    <w:rsid w:val="00B16609"/>
    <w:rsid w:val="00B258BB"/>
    <w:rsid w:val="00B309AB"/>
    <w:rsid w:val="00B40FEB"/>
    <w:rsid w:val="00B4138F"/>
    <w:rsid w:val="00B4590C"/>
    <w:rsid w:val="00B4768A"/>
    <w:rsid w:val="00B546B3"/>
    <w:rsid w:val="00B67B97"/>
    <w:rsid w:val="00B83143"/>
    <w:rsid w:val="00B86113"/>
    <w:rsid w:val="00B94614"/>
    <w:rsid w:val="00B968C8"/>
    <w:rsid w:val="00B976D4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1C89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125B0"/>
    <w:rsid w:val="00D203E7"/>
    <w:rsid w:val="00D20AE9"/>
    <w:rsid w:val="00D20DE0"/>
    <w:rsid w:val="00D2499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A1C03"/>
    <w:rsid w:val="00DA6683"/>
    <w:rsid w:val="00DB7D2F"/>
    <w:rsid w:val="00DD094C"/>
    <w:rsid w:val="00DD5BAD"/>
    <w:rsid w:val="00DE1CC8"/>
    <w:rsid w:val="00DE34CF"/>
    <w:rsid w:val="00DE7B22"/>
    <w:rsid w:val="00DF3D68"/>
    <w:rsid w:val="00E13F3D"/>
    <w:rsid w:val="00E152A3"/>
    <w:rsid w:val="00E210A7"/>
    <w:rsid w:val="00E2269B"/>
    <w:rsid w:val="00E22BED"/>
    <w:rsid w:val="00E322E7"/>
    <w:rsid w:val="00E3461C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2B2"/>
    <w:rsid w:val="00F85509"/>
    <w:rsid w:val="00F9006C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2023-01-17T10:32:00Z</dcterms:created>
  <dcterms:modified xsi:type="dcterms:W3CDTF">2023-01-17T10:33:00Z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