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540CC2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945BCA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F23B28" w:rsidRPr="00F23B28">
        <w:rPr>
          <w:b/>
          <w:bCs/>
          <w:i/>
          <w:iCs/>
          <w:sz w:val="24"/>
          <w:szCs w:val="24"/>
        </w:rPr>
        <w:t>R5s230112</w:t>
      </w:r>
    </w:p>
    <w:p w14:paraId="210A5493" w14:textId="5B518915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945BCA">
          <w:rPr>
            <w:b/>
            <w:noProof/>
            <w:sz w:val="24"/>
          </w:rPr>
          <w:t>9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</w:fldSimple>
      <w:r w:rsidR="00945BCA">
        <w:rPr>
          <w:b/>
          <w:noProof/>
          <w:sz w:val="24"/>
        </w:rPr>
        <w:t>2</w:t>
      </w:r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</w:fldSimple>
      <w:r w:rsidR="00945BCA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7A09A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A09A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EAC753" w:rsidR="001E41F3" w:rsidRPr="00944B77" w:rsidRDefault="00944B77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944B77">
              <w:rPr>
                <w:b/>
                <w:bCs/>
                <w:sz w:val="28"/>
                <w:szCs w:val="28"/>
              </w:rPr>
              <w:t>3</w:t>
            </w:r>
            <w:r w:rsidR="007A09A1">
              <w:rPr>
                <w:b/>
                <w:bCs/>
                <w:sz w:val="28"/>
                <w:szCs w:val="28"/>
              </w:rPr>
              <w:t>8.523</w:t>
            </w:r>
            <w:r w:rsidRPr="00944B7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E4D21B" w:rsidR="001E41F3" w:rsidRPr="00F23B28" w:rsidRDefault="00F23B28" w:rsidP="00547111">
            <w:pPr>
              <w:pStyle w:val="CRCoverPage"/>
              <w:spacing w:after="0"/>
              <w:rPr>
                <w:b/>
                <w:bCs/>
                <w:i/>
                <w:iCs/>
                <w:noProof/>
              </w:rPr>
            </w:pPr>
            <w:r w:rsidRPr="00F23B28">
              <w:rPr>
                <w:rFonts w:cs="Arial"/>
                <w:b/>
                <w:bCs/>
                <w:i/>
                <w:iCs/>
                <w:color w:val="000000"/>
                <w:sz w:val="24"/>
                <w:szCs w:val="24"/>
              </w:rPr>
              <w:t>2942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59A2F7" w:rsidR="001E41F3" w:rsidRPr="00E435CD" w:rsidRDefault="007A09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A09A1">
              <w:rPr>
                <w:b/>
                <w:bCs/>
                <w:sz w:val="24"/>
                <w:szCs w:val="24"/>
              </w:rPr>
              <w:t>17.</w:t>
            </w:r>
            <w:r w:rsidR="00A9497A">
              <w:rPr>
                <w:b/>
                <w:bCs/>
                <w:sz w:val="24"/>
                <w:szCs w:val="24"/>
              </w:rPr>
              <w:t>5</w:t>
            </w:r>
            <w:r w:rsidRPr="007A09A1">
              <w:rPr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A09A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A09A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A09A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3CD6A4" w:rsidR="001E41F3" w:rsidRDefault="004C76AE">
            <w:pPr>
              <w:pStyle w:val="CRCoverPage"/>
              <w:spacing w:after="0"/>
              <w:ind w:left="100"/>
              <w:rPr>
                <w:noProof/>
              </w:rPr>
            </w:pPr>
            <w:r w:rsidRPr="004C76AE">
              <w:t xml:space="preserve">Correction to </w:t>
            </w:r>
            <w:r>
              <w:t>NR5GC MDT Test Case 8.1.6.2.4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9ED24C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19B85F" w:rsidR="001E41F3" w:rsidRDefault="002E2E4D">
            <w:pPr>
              <w:pStyle w:val="CRCoverPage"/>
              <w:spacing w:after="0"/>
              <w:ind w:left="100"/>
              <w:rPr>
                <w:noProof/>
              </w:rPr>
            </w:pPr>
            <w:r w:rsidRPr="002E2E4D">
              <w:t>TEI16_Test, NR_SON_MDT-</w:t>
            </w:r>
            <w:proofErr w:type="spellStart"/>
            <w:r w:rsidRPr="002E2E4D">
              <w:t>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B3ED48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 w:rsidR="004C76AE">
              <w:t>3-01-</w:t>
            </w:r>
            <w:r w:rsidR="005842B4"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1274B6" w:rsidR="001E41F3" w:rsidRDefault="004C76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E9B2A1" w:rsidR="001E41F3" w:rsidRDefault="005A2A9F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7A09A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4CC0FB" w14:textId="77777777" w:rsidR="007677E5" w:rsidRDefault="007677E5" w:rsidP="0076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 PTC is waiting for SysInfo coordination msg from EUTRA PTC in main function, but current implementation requires EUTRA PTC to enter the test body before this is sent.</w:t>
            </w:r>
          </w:p>
          <w:p w14:paraId="708AA7DE" w14:textId="13191347" w:rsidR="001E41F3" w:rsidRDefault="007677E5" w:rsidP="007677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coordination msg can be sent first in EUTRA PTC main function instead, by following LTE and NR Cell configuration similar to other tests e.g. 6.2.2.1.NR5GC.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CC0160F" w:rsidR="001E41F3" w:rsidRPr="00712674" w:rsidRDefault="00712674" w:rsidP="00712674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Move construction and sending of SysInfo coordination msg from TestBody to main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93C344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 w:rsidRPr="00B933B1">
              <w:rPr>
                <w:noProof/>
              </w:rPr>
              <w:t xml:space="preserve">A conformant UE </w:t>
            </w:r>
            <w:r>
              <w:rPr>
                <w:noProof/>
              </w:rPr>
              <w:t>may</w:t>
            </w:r>
            <w:r w:rsidRPr="00B933B1">
              <w:rPr>
                <w:noProof/>
              </w:rPr>
              <w:t xml:space="preserve">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69FD7" w:rsidR="001E41F3" w:rsidRDefault="00B93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8.1.6.2.4</w:t>
            </w:r>
            <w:r w:rsidR="007A09A1">
              <w:rPr>
                <w:noProof/>
              </w:rPr>
              <w:t>.</w:t>
            </w:r>
            <w:r>
              <w:rPr>
                <w:noProof/>
              </w:rPr>
              <w:t>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F1AB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ACD90A" w:rsidR="001E41F3" w:rsidRDefault="00726C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7BAA8DA" w:rsidR="001E41F3" w:rsidRDefault="00726C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D731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427705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734B3E2A" w14:textId="371555A1" w:rsidR="009A3C02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A3C02" w:rsidRPr="0071265C">
        <w:rPr>
          <w:rFonts w:cs="Arial"/>
          <w:iCs/>
        </w:rPr>
        <w:t>Table of Contents</w:t>
      </w:r>
      <w:r w:rsidR="009A3C02">
        <w:tab/>
      </w:r>
      <w:r w:rsidR="009A3C02">
        <w:fldChar w:fldCharType="begin"/>
      </w:r>
      <w:r w:rsidR="009A3C02">
        <w:instrText xml:space="preserve"> PAGEREF _Toc124277057 \h </w:instrText>
      </w:r>
      <w:r w:rsidR="009A3C02">
        <w:fldChar w:fldCharType="separate"/>
      </w:r>
      <w:r w:rsidR="009A3C02">
        <w:t>2</w:t>
      </w:r>
      <w:r w:rsidR="009A3C02">
        <w:fldChar w:fldCharType="end"/>
      </w:r>
    </w:p>
    <w:p w14:paraId="289CBC2F" w14:textId="5BAFDE4E" w:rsidR="009A3C02" w:rsidRDefault="009A3C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1265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1265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_Toc124277058 \h </w:instrText>
      </w:r>
      <w:r>
        <w:fldChar w:fldCharType="separate"/>
      </w:r>
      <w:r>
        <w:t>3</w:t>
      </w:r>
      <w:r>
        <w:fldChar w:fldCharType="end"/>
      </w:r>
    </w:p>
    <w:p w14:paraId="1FEC1258" w14:textId="33288695" w:rsidR="009A3C02" w:rsidRDefault="009A3C0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1265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1265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_Toc124277059 \h </w:instrText>
      </w:r>
      <w:r>
        <w:fldChar w:fldCharType="separate"/>
      </w:r>
      <w:r>
        <w:t>3</w:t>
      </w:r>
      <w:r>
        <w:fldChar w:fldCharType="end"/>
      </w:r>
    </w:p>
    <w:p w14:paraId="3E888772" w14:textId="4845E06B" w:rsidR="009A3C02" w:rsidRDefault="009A3C0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1265C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1265C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_Toc124277060 \h </w:instrText>
      </w:r>
      <w:r>
        <w:fldChar w:fldCharType="separate"/>
      </w:r>
      <w:r>
        <w:t>3</w:t>
      </w:r>
      <w:r>
        <w:fldChar w:fldCharType="end"/>
      </w:r>
    </w:p>
    <w:p w14:paraId="16C0F336" w14:textId="2D1993E0" w:rsidR="009A3C02" w:rsidRDefault="009A3C0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1265C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1265C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_Toc124277061 \h </w:instrText>
      </w:r>
      <w:r>
        <w:fldChar w:fldCharType="separate"/>
      </w:r>
      <w:r>
        <w:t>4</w:t>
      </w:r>
      <w:r>
        <w:fldChar w:fldCharType="end"/>
      </w:r>
    </w:p>
    <w:p w14:paraId="325A0C2F" w14:textId="033F2D7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4277058"/>
      <w:r>
        <w:rPr>
          <w:b/>
          <w:lang w:eastAsia="ja-JP"/>
        </w:rPr>
        <w:lastRenderedPageBreak/>
        <w:t>Overview</w:t>
      </w:r>
      <w:bookmarkEnd w:id="2"/>
      <w:bookmarkEnd w:id="3"/>
    </w:p>
    <w:p w14:paraId="6C5EC785" w14:textId="0A060A83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E47023">
        <w:rPr>
          <w:rFonts w:cs="Arial"/>
        </w:rPr>
        <w:t>This document lists all the changes needed to correct issues in the ATS iWD-TTCN3-B202</w:t>
      </w:r>
      <w:r>
        <w:rPr>
          <w:rFonts w:cs="Arial"/>
        </w:rPr>
        <w:t>2</w:t>
      </w:r>
      <w:r w:rsidRPr="00E47023">
        <w:rPr>
          <w:rFonts w:cs="Arial"/>
        </w:rPr>
        <w:t>-09_D22wk</w:t>
      </w:r>
      <w:r>
        <w:rPr>
          <w:rFonts w:cs="Arial"/>
        </w:rPr>
        <w:t>49</w:t>
      </w:r>
      <w:r w:rsidRPr="00E47023">
        <w:rPr>
          <w:rFonts w:cs="Arial"/>
          <w:color w:val="FF0000"/>
          <w:lang w:eastAsia="ja-JP"/>
        </w:rPr>
        <w:t xml:space="preserve"> </w:t>
      </w:r>
      <w:r w:rsidRPr="00E47023">
        <w:rPr>
          <w:rFonts w:cs="Arial"/>
        </w:rPr>
        <w:t>related to the title of this CR.</w:t>
      </w:r>
    </w:p>
    <w:p w14:paraId="0B192EA8" w14:textId="77777777" w:rsidR="00E47023" w:rsidRPr="00E47023" w:rsidRDefault="00E47023" w:rsidP="00E47023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r w:rsidRPr="00E47023">
        <w:rPr>
          <w:rFonts w:cs="Arial"/>
          <w:b/>
          <w:sz w:val="24"/>
          <w:lang w:eastAsia="ja-JP"/>
        </w:rPr>
        <w:t>Contact:</w:t>
      </w:r>
      <w:r w:rsidRPr="00E47023">
        <w:rPr>
          <w:rFonts w:cs="Arial"/>
          <w:b/>
          <w:sz w:val="24"/>
          <w:lang w:eastAsia="ja-JP"/>
        </w:rPr>
        <w:tab/>
      </w:r>
      <w:r w:rsidRPr="00E47023">
        <w:rPr>
          <w:rFonts w:cs="Arial"/>
          <w:sz w:val="24"/>
          <w:lang w:eastAsia="ja-JP"/>
        </w:rPr>
        <w:t>Kalahasti, Narendra</w:t>
      </w:r>
      <w:r w:rsidRPr="00E47023">
        <w:rPr>
          <w:rFonts w:cs="Arial"/>
          <w:sz w:val="24"/>
          <w:lang w:eastAsia="ja-JP"/>
        </w:rPr>
        <w:br/>
      </w:r>
      <w:r w:rsidRPr="00E47023">
        <w:rPr>
          <w:rFonts w:cs="Arial"/>
          <w:b/>
          <w:lang w:eastAsia="ja-JP"/>
        </w:rPr>
        <w:tab/>
      </w:r>
      <w:r w:rsidRPr="00E47023">
        <w:rPr>
          <w:rFonts w:cs="Arial"/>
          <w:lang w:eastAsia="ja-JP"/>
        </w:rPr>
        <w:t>Narendra.Kalahasti@anritsu.com</w:t>
      </w:r>
    </w:p>
    <w:p w14:paraId="044BA1A7" w14:textId="77777777" w:rsidR="00007D89" w:rsidRDefault="00007D89" w:rsidP="00007D89"/>
    <w:p w14:paraId="3727B657" w14:textId="123A7E56" w:rsidR="005930D3" w:rsidRPr="005930D3" w:rsidRDefault="00007D89" w:rsidP="005930D3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4277059"/>
      <w:r w:rsidRPr="00854C55">
        <w:rPr>
          <w:b/>
        </w:rPr>
        <w:t>Corrections required</w:t>
      </w:r>
      <w:bookmarkEnd w:id="4"/>
      <w:bookmarkEnd w:id="5"/>
      <w:bookmarkEnd w:id="6"/>
    </w:p>
    <w:p w14:paraId="223FF3A7" w14:textId="77777777" w:rsidR="005930D3" w:rsidRDefault="005930D3" w:rsidP="005930D3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24277060"/>
      <w:r>
        <w:rPr>
          <w:b/>
          <w:lang w:val="pt-BR"/>
        </w:rPr>
        <w:t>Change 1</w:t>
      </w:r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930D3" w14:paraId="205359EE" w14:textId="77777777" w:rsidTr="0096640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3220A" w14:textId="77777777" w:rsidR="005930D3" w:rsidRPr="003C0071" w:rsidRDefault="005930D3" w:rsidP="00966408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DA156" w14:textId="2762FC6B" w:rsidR="005930D3" w:rsidRPr="000077FF" w:rsidRDefault="00197474" w:rsidP="00966408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197474">
              <w:rPr>
                <w:rFonts w:ascii="Arial" w:hAnsi="Arial"/>
                <w:noProof/>
                <w:lang w:val="en-SG"/>
              </w:rPr>
              <w:t>function f_TC_8_1_6_2_4_NR5GC_EUTRA()</w:t>
            </w:r>
          </w:p>
        </w:tc>
      </w:tr>
      <w:tr w:rsidR="005930D3" w14:paraId="522DEC2F" w14:textId="77777777" w:rsidTr="00966408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DB257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8625B" w14:textId="77777777" w:rsidR="00F60C3E" w:rsidRDefault="00F60C3E" w:rsidP="00A7013A">
            <w:pPr>
              <w:rPr>
                <w:rFonts w:ascii="Arial" w:hAnsi="Arial"/>
                <w:noProof/>
                <w:lang w:val="en-SG"/>
              </w:rPr>
            </w:pPr>
            <w:r>
              <w:rPr>
                <w:rFonts w:ascii="Arial" w:hAnsi="Arial"/>
                <w:noProof/>
                <w:lang w:val="en-SG"/>
              </w:rPr>
              <w:t>NR PTC is waiting for SysInfo coordination msg from EUTRA PTC in main function, but current implementation requires EUTRA PTC to enter the test body before this is sent.</w:t>
            </w:r>
          </w:p>
          <w:p w14:paraId="7A9F73E4" w14:textId="1CECD5C9" w:rsidR="005930D3" w:rsidRPr="008D4084" w:rsidRDefault="00F60C3E" w:rsidP="00A7013A">
            <w:r>
              <w:rPr>
                <w:rFonts w:ascii="Arial" w:hAnsi="Arial"/>
                <w:noProof/>
                <w:lang w:val="en-SG"/>
              </w:rPr>
              <w:t xml:space="preserve">This coordination msg can be sent first in EUTRA PTC main function instead, by following LTE and NR Cell configuration </w:t>
            </w:r>
            <w:r w:rsidR="007677E5">
              <w:rPr>
                <w:rFonts w:ascii="Arial" w:hAnsi="Arial"/>
                <w:noProof/>
                <w:lang w:val="en-SG"/>
              </w:rPr>
              <w:t>similar to</w:t>
            </w:r>
            <w:r>
              <w:rPr>
                <w:rFonts w:ascii="Arial" w:hAnsi="Arial"/>
                <w:noProof/>
                <w:lang w:val="en-SG"/>
              </w:rPr>
              <w:t xml:space="preserve"> other tests e.g. 6.2.2.1.NR5GC.</w:t>
            </w:r>
          </w:p>
        </w:tc>
      </w:tr>
      <w:tr w:rsidR="005930D3" w14:paraId="3782D0A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AB8BE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E198D" w14:textId="6DAC2EA4" w:rsidR="005930D3" w:rsidRDefault="00F60C3E" w:rsidP="00966408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Move construction and sending of SysInfo coordination msg from TestBody to main function.</w:t>
            </w:r>
          </w:p>
          <w:p w14:paraId="1FC72FD5" w14:textId="245041CA" w:rsidR="005930D3" w:rsidRDefault="005930D3" w:rsidP="00966408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5930D3" w14:paraId="2DB39037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5B14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1E1E2" w14:textId="4EA83337" w:rsidR="005930D3" w:rsidRDefault="00F60C3E" w:rsidP="00966408">
            <w:pPr>
              <w:spacing w:after="0"/>
              <w:rPr>
                <w:rFonts w:ascii="Arial" w:hAnsi="Arial" w:cs="Arial"/>
                <w:noProof/>
              </w:rPr>
            </w:pPr>
            <w:r w:rsidRPr="00F60C3E">
              <w:rPr>
                <w:rFonts w:ascii="Arial" w:hAnsi="Arial" w:cs="Arial"/>
                <w:noProof/>
              </w:rPr>
              <w:t>RRC_MDT_InterRAT_NR5GC_EUTRA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5930D3" w14:paraId="3B764001" w14:textId="77777777" w:rsidTr="0096640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6439" w14:textId="77777777" w:rsidR="005930D3" w:rsidRDefault="005930D3" w:rsidP="0096640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1BB2A" w14:textId="77777777" w:rsidR="005930D3" w:rsidRDefault="005930D3" w:rsidP="00966408">
            <w:pPr>
              <w:rPr>
                <w:rFonts w:ascii="Arial" w:hAnsi="Arial"/>
                <w:highlight w:val="cyan"/>
              </w:rPr>
            </w:pPr>
          </w:p>
        </w:tc>
      </w:tr>
    </w:tbl>
    <w:p w14:paraId="4282490B" w14:textId="760125C9" w:rsidR="005930D3" w:rsidRPr="00652F41" w:rsidRDefault="005930D3" w:rsidP="005930D3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1B390D4E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44EA148B" w14:textId="77777777" w:rsidTr="00966408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722F" w14:textId="77777777" w:rsidR="00197474" w:rsidRPr="00197474" w:rsidRDefault="00B449E2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197474"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f_TC_8_1_6_2_4_NR5GC_EUTRA() runs on EUTRA_Multi5GS_PTC</w:t>
            </w:r>
          </w:p>
          <w:p w14:paraId="053C3285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 // Inter-RAT MDT / Radio Link Failure / Reporting at E-UTRA Inter-RAT handover</w:t>
            </w:r>
          </w:p>
          <w:p w14:paraId="716AC9B1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28C8800A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f_EUTRA38_IRAT_Init(c1);</w:t>
            </w:r>
          </w:p>
          <w:p w14:paraId="2EE4D97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f_EUTRA_CellInfo_InitMaxReferencePower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(eutra_Cell1, -90);</w:t>
            </w:r>
          </w:p>
          <w:p w14:paraId="1C77C8A2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3A58A1E1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//Create and configure cell</w:t>
            </w:r>
          </w:p>
          <w:p w14:paraId="754702F6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f_EUTRA_CellConfig_Def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(eutra_Cell1);</w:t>
            </w:r>
          </w:p>
          <w:p w14:paraId="4049897C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602C261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f_EUTRA38_SetCellPower(eutra_Cell1,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tsc_NonSuitableOffCellRS_EPRE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,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tsc_NonSuitableOffCellRS_EPRE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);</w:t>
            </w:r>
          </w:p>
          <w:p w14:paraId="18BE74E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</w:p>
          <w:p w14:paraId="5D98C53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f_EUTRA_TestBody_Set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(true);</w:t>
            </w:r>
          </w:p>
          <w:p w14:paraId="48D2F1B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fl_TC_8_1_6_2_4_NR5GC_EUTRA_TestBody ();</w:t>
            </w:r>
          </w:p>
          <w:p w14:paraId="5F903420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f_EUTRA_TestBody_Set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(false);</w:t>
            </w:r>
          </w:p>
          <w:p w14:paraId="3A2C9B5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C516CFE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f_EUTRA_NR_WaitForCoOrd_Trigger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(NR, "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Postamble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");</w:t>
            </w:r>
          </w:p>
          <w:p w14:paraId="3ACF322D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f_EUTRA_ReleaseAllCells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();</w:t>
            </w:r>
          </w:p>
          <w:p w14:paraId="76C028CC" w14:textId="39C4C363" w:rsidR="007C2109" w:rsidRPr="00CA4CF2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6322EAD7" w14:textId="77777777" w:rsidR="005930D3" w:rsidRDefault="005930D3" w:rsidP="005930D3">
      <w:pPr>
        <w:spacing w:after="0"/>
        <w:rPr>
          <w:rFonts w:ascii="Arial" w:hAnsi="Arial"/>
          <w:b/>
        </w:rPr>
      </w:pPr>
    </w:p>
    <w:p w14:paraId="4D982BD9" w14:textId="77777777" w:rsidR="005930D3" w:rsidRDefault="005930D3" w:rsidP="005930D3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930D3" w14:paraId="0E41D302" w14:textId="77777777" w:rsidTr="0019747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D07" w14:textId="77777777" w:rsidR="00F60C3E" w:rsidRPr="00F60C3E" w:rsidRDefault="00636992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="00F60C3E" w:rsidRPr="00F60C3E">
              <w:rPr>
                <w:rFonts w:ascii="Courier New" w:hAnsi="Courier New" w:cs="Courier New"/>
              </w:rPr>
              <w:t>function f_TC_8_1_6_2_4_NR5GC_EUTRA() runs on EUTRA_Multi5GS_PTC</w:t>
            </w:r>
          </w:p>
          <w:p w14:paraId="7AD2AC5A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{ // Inter-RAT MDT / Radio Link Failure / Reporting at E-UTRA Inter-RAT handover</w:t>
            </w:r>
          </w:p>
          <w:p w14:paraId="7F2AFC57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</w:p>
          <w:p w14:paraId="6A97AE60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r w:rsidRPr="00F60C3E">
              <w:rPr>
                <w:rFonts w:ascii="Courier New" w:hAnsi="Courier New" w:cs="Courier New"/>
                <w:highlight w:val="yellow"/>
              </w:rPr>
              <w:t xml:space="preserve">var template (value) B28_Type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v_EUTRA_CellId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;</w:t>
            </w:r>
          </w:p>
          <w:p w14:paraId="58097B2E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var template (value)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CoOrd_EUTRASysInfo_Type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v_CoOrd_SysInfo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;</w:t>
            </w:r>
          </w:p>
          <w:p w14:paraId="7EC77989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458E7734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f_EUTRA38_IRAT_Init(c1);</w:t>
            </w:r>
          </w:p>
          <w:p w14:paraId="057FD83E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lastRenderedPageBreak/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f_EUTRA_CellInfo_InitMaxReferencePower</w:t>
            </w:r>
            <w:proofErr w:type="spellEnd"/>
            <w:r w:rsidRPr="00F60C3E">
              <w:rPr>
                <w:rFonts w:ascii="Courier New" w:hAnsi="Courier New" w:cs="Courier New"/>
              </w:rPr>
              <w:t>(eutra_Cell1, -90);</w:t>
            </w:r>
          </w:p>
          <w:p w14:paraId="1497678A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F6BE8A3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v_CoOrd_SysInfo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f_EUTRA_CoOrdSysInfo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(eutra_Cell1);     </w:t>
            </w:r>
          </w:p>
          <w:p w14:paraId="39C85DFA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 // @sic R5s220801 sic@</w:t>
            </w:r>
          </w:p>
          <w:p w14:paraId="56CA1277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v_EUTRA_CellId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 := int2bit(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f_EUTRA_CellInfo_GetPhyCellId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(eutra_Cell1),28);</w:t>
            </w:r>
          </w:p>
          <w:p w14:paraId="2133467C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v_CoOrd_SysInfo.CellId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v_EUTRA_CellId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;</w:t>
            </w:r>
          </w:p>
          <w:p w14:paraId="4723C210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  <w:highlight w:val="yello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f_EUTRA_NR_SendSysinfoCoOrd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 xml:space="preserve">(NR, 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cs_EUTRA_NR_CoOrdSysInfo_Eutra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({</w:t>
            </w:r>
            <w:proofErr w:type="spellStart"/>
            <w:r w:rsidRPr="00F60C3E">
              <w:rPr>
                <w:rFonts w:ascii="Courier New" w:hAnsi="Courier New" w:cs="Courier New"/>
                <w:highlight w:val="yellow"/>
              </w:rPr>
              <w:t>v_CoOrd_SysInfo</w:t>
            </w:r>
            <w:proofErr w:type="spellEnd"/>
            <w:r w:rsidRPr="00F60C3E">
              <w:rPr>
                <w:rFonts w:ascii="Courier New" w:hAnsi="Courier New" w:cs="Courier New"/>
                <w:highlight w:val="yellow"/>
              </w:rPr>
              <w:t>}));</w:t>
            </w:r>
          </w:p>
          <w:p w14:paraId="41D8B070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30F57D40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//Create and configure cell</w:t>
            </w:r>
          </w:p>
          <w:p w14:paraId="54D2BB71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f_EUTRA_CellConfig_Def</w:t>
            </w:r>
            <w:proofErr w:type="spellEnd"/>
            <w:r w:rsidRPr="00F60C3E">
              <w:rPr>
                <w:rFonts w:ascii="Courier New" w:hAnsi="Courier New" w:cs="Courier New"/>
              </w:rPr>
              <w:t>(eutra_Cell1);</w:t>
            </w:r>
          </w:p>
          <w:p w14:paraId="336DCAEC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</w:p>
          <w:p w14:paraId="160E96A7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f_EUTRA38_SetCellPower(eutra_Cell1, </w:t>
            </w:r>
            <w:proofErr w:type="spellStart"/>
            <w:r w:rsidRPr="00F60C3E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F60C3E">
              <w:rPr>
                <w:rFonts w:ascii="Courier New" w:hAnsi="Courier New" w:cs="Courier New"/>
              </w:rPr>
              <w:t xml:space="preserve">, </w:t>
            </w:r>
            <w:proofErr w:type="spellStart"/>
            <w:r w:rsidRPr="00F60C3E">
              <w:rPr>
                <w:rFonts w:ascii="Courier New" w:hAnsi="Courier New" w:cs="Courier New"/>
              </w:rPr>
              <w:t>tsc_NonSuitableOffCellRS_EPRE</w:t>
            </w:r>
            <w:proofErr w:type="spellEnd"/>
            <w:r w:rsidRPr="00F60C3E">
              <w:rPr>
                <w:rFonts w:ascii="Courier New" w:hAnsi="Courier New" w:cs="Courier New"/>
              </w:rPr>
              <w:t>);</w:t>
            </w:r>
          </w:p>
          <w:p w14:paraId="48B6531E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</w:p>
          <w:p w14:paraId="159F868F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f_EUTRA_TestBody_Set</w:t>
            </w:r>
            <w:proofErr w:type="spellEnd"/>
            <w:r w:rsidRPr="00F60C3E">
              <w:rPr>
                <w:rFonts w:ascii="Courier New" w:hAnsi="Courier New" w:cs="Courier New"/>
              </w:rPr>
              <w:t>(true);</w:t>
            </w:r>
          </w:p>
          <w:p w14:paraId="23F9DB91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fl_TC_8_1_6_2_4_NR5GC_EUTRA_TestBody ();</w:t>
            </w:r>
          </w:p>
          <w:p w14:paraId="43690552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f_EUTRA_TestBody_Set</w:t>
            </w:r>
            <w:proofErr w:type="spellEnd"/>
            <w:r w:rsidRPr="00F60C3E">
              <w:rPr>
                <w:rFonts w:ascii="Courier New" w:hAnsi="Courier New" w:cs="Courier New"/>
              </w:rPr>
              <w:t>(false);</w:t>
            </w:r>
          </w:p>
          <w:p w14:paraId="2EFDE4BF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5D3D3193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f_EUTRA_NR_WaitForCoOrd_Trigger</w:t>
            </w:r>
            <w:proofErr w:type="spellEnd"/>
            <w:r w:rsidRPr="00F60C3E">
              <w:rPr>
                <w:rFonts w:ascii="Courier New" w:hAnsi="Courier New" w:cs="Courier New"/>
              </w:rPr>
              <w:t>(NR, "</w:t>
            </w:r>
            <w:proofErr w:type="spellStart"/>
            <w:r w:rsidRPr="00F60C3E">
              <w:rPr>
                <w:rFonts w:ascii="Courier New" w:hAnsi="Courier New" w:cs="Courier New"/>
              </w:rPr>
              <w:t>Postamble</w:t>
            </w:r>
            <w:proofErr w:type="spellEnd"/>
            <w:r w:rsidRPr="00F60C3E">
              <w:rPr>
                <w:rFonts w:ascii="Courier New" w:hAnsi="Courier New" w:cs="Courier New"/>
              </w:rPr>
              <w:t>");</w:t>
            </w:r>
          </w:p>
          <w:p w14:paraId="0FA3CB77" w14:textId="77777777" w:rsidR="00F60C3E" w:rsidRPr="00F60C3E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  </w:t>
            </w:r>
            <w:proofErr w:type="spellStart"/>
            <w:r w:rsidRPr="00F60C3E">
              <w:rPr>
                <w:rFonts w:ascii="Courier New" w:hAnsi="Courier New" w:cs="Courier New"/>
              </w:rPr>
              <w:t>f_EUTRA_ReleaseAllCells</w:t>
            </w:r>
            <w:proofErr w:type="spellEnd"/>
            <w:r w:rsidRPr="00F60C3E">
              <w:rPr>
                <w:rFonts w:ascii="Courier New" w:hAnsi="Courier New" w:cs="Courier New"/>
              </w:rPr>
              <w:t>();</w:t>
            </w:r>
          </w:p>
          <w:p w14:paraId="61D6F354" w14:textId="19C15FC3" w:rsidR="005930D3" w:rsidRPr="005930D3" w:rsidRDefault="00F60C3E" w:rsidP="00F60C3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F60C3E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56CE35DF" w14:textId="3A6E439B" w:rsidR="00197474" w:rsidRDefault="00197474" w:rsidP="0019747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24277061"/>
      <w:r>
        <w:rPr>
          <w:b/>
          <w:lang w:val="pt-BR"/>
        </w:rPr>
        <w:lastRenderedPageBreak/>
        <w:t>Change 2</w:t>
      </w:r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97474" w14:paraId="553AFB13" w14:textId="77777777" w:rsidTr="00F60C3E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90CA" w14:textId="77777777" w:rsidR="00197474" w:rsidRPr="003C0071" w:rsidRDefault="00197474" w:rsidP="002F3B80">
            <w:pPr>
              <w:spacing w:before="40" w:after="40"/>
              <w:rPr>
                <w:rFonts w:ascii="Arial" w:hAnsi="Arial" w:cs="Arial"/>
                <w:b/>
              </w:rPr>
            </w:pPr>
            <w:r w:rsidRPr="003C0071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07AFC" w14:textId="3651BBE7" w:rsidR="00197474" w:rsidRPr="000077FF" w:rsidRDefault="00F60C3E" w:rsidP="002F3B80">
            <w:pPr>
              <w:spacing w:after="0"/>
              <w:rPr>
                <w:rFonts w:ascii="Arial" w:hAnsi="Arial"/>
                <w:noProof/>
                <w:lang w:val="en-SG"/>
              </w:rPr>
            </w:pPr>
            <w:r w:rsidRPr="00F60C3E">
              <w:rPr>
                <w:rFonts w:ascii="Arial" w:hAnsi="Arial"/>
                <w:noProof/>
                <w:lang w:val="en-SG"/>
              </w:rPr>
              <w:t>function fl_TC_8_1_6_2_4_NR5GC_EUTRA_TestBody</w:t>
            </w:r>
            <w:r w:rsidR="00197474" w:rsidRPr="00197474">
              <w:rPr>
                <w:rFonts w:ascii="Arial" w:hAnsi="Arial"/>
                <w:noProof/>
                <w:lang w:val="en-SG"/>
              </w:rPr>
              <w:t>()</w:t>
            </w:r>
          </w:p>
        </w:tc>
      </w:tr>
      <w:tr w:rsidR="00197474" w14:paraId="0073202B" w14:textId="77777777" w:rsidTr="00F60C3E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E676" w14:textId="77777777" w:rsidR="00197474" w:rsidRDefault="00197474" w:rsidP="002F3B8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1F8D" w14:textId="55F41C35" w:rsidR="00197474" w:rsidRPr="008D4084" w:rsidRDefault="00F60C3E" w:rsidP="002F3B80">
            <w:r>
              <w:rPr>
                <w:rFonts w:ascii="Arial" w:hAnsi="Arial"/>
                <w:noProof/>
                <w:lang w:val="en-SG"/>
              </w:rPr>
              <w:t>See Change 1</w:t>
            </w:r>
          </w:p>
        </w:tc>
      </w:tr>
      <w:tr w:rsidR="00F60C3E" w14:paraId="6D7A3363" w14:textId="77777777" w:rsidTr="00F60C3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D116" w14:textId="77777777" w:rsidR="00F60C3E" w:rsidRDefault="00F60C3E" w:rsidP="00F60C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1632" w14:textId="726B73CC" w:rsidR="00F60C3E" w:rsidRDefault="009A3C02" w:rsidP="00F60C3E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  <w:lang w:val="en-SG"/>
              </w:rPr>
              <w:t>Remove</w:t>
            </w:r>
            <w:r>
              <w:t xml:space="preserve"> </w:t>
            </w:r>
            <w:r w:rsidRPr="009A3C02">
              <w:rPr>
                <w:noProof/>
                <w:lang w:val="en-SG"/>
              </w:rPr>
              <w:t xml:space="preserve">construction and sending of SysInfo coordination </w:t>
            </w:r>
            <w:r>
              <w:rPr>
                <w:noProof/>
                <w:lang w:val="en-SG"/>
              </w:rPr>
              <w:t>msg</w:t>
            </w:r>
          </w:p>
        </w:tc>
      </w:tr>
      <w:tr w:rsidR="00F60C3E" w14:paraId="464FD03F" w14:textId="77777777" w:rsidTr="00F60C3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248CA" w14:textId="77777777" w:rsidR="00F60C3E" w:rsidRDefault="00F60C3E" w:rsidP="00F60C3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2F8B" w14:textId="646C454C" w:rsidR="00F60C3E" w:rsidRDefault="00F60C3E" w:rsidP="00F60C3E">
            <w:pPr>
              <w:spacing w:after="0"/>
              <w:rPr>
                <w:rFonts w:ascii="Arial" w:hAnsi="Arial" w:cs="Arial"/>
                <w:noProof/>
              </w:rPr>
            </w:pPr>
            <w:r w:rsidRPr="00F60C3E">
              <w:rPr>
                <w:rFonts w:ascii="Arial" w:hAnsi="Arial" w:cs="Arial"/>
                <w:noProof/>
              </w:rPr>
              <w:t>RRC_MDT_InterRAT_NR5GC_EUTRA</w:t>
            </w:r>
            <w:r>
              <w:rPr>
                <w:rFonts w:ascii="Arial" w:hAnsi="Arial" w:cs="Arial"/>
                <w:noProof/>
              </w:rPr>
              <w:t>.ttcn</w:t>
            </w:r>
          </w:p>
        </w:tc>
      </w:tr>
      <w:tr w:rsidR="00F60C3E" w14:paraId="76FB8AA1" w14:textId="77777777" w:rsidTr="00F60C3E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D82D" w14:textId="77777777" w:rsidR="00F60C3E" w:rsidRDefault="00F60C3E" w:rsidP="00F60C3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27A4" w14:textId="77777777" w:rsidR="00F60C3E" w:rsidRDefault="00F60C3E" w:rsidP="00F60C3E">
            <w:pPr>
              <w:rPr>
                <w:rFonts w:ascii="Arial" w:hAnsi="Arial"/>
                <w:highlight w:val="cyan"/>
              </w:rPr>
            </w:pPr>
          </w:p>
        </w:tc>
      </w:tr>
    </w:tbl>
    <w:p w14:paraId="2B022A57" w14:textId="77777777" w:rsidR="00197474" w:rsidRPr="00652F41" w:rsidRDefault="00197474" w:rsidP="00197474">
      <w:pPr>
        <w:spacing w:after="0"/>
        <w:rPr>
          <w:rFonts w:ascii="Arial" w:hAnsi="Arial"/>
          <w:b/>
          <w:sz w:val="24"/>
          <w:szCs w:val="16"/>
          <w:lang w:val="pt-BR"/>
        </w:rPr>
      </w:pPr>
    </w:p>
    <w:p w14:paraId="0D1F1C28" w14:textId="77777777" w:rsidR="00197474" w:rsidRDefault="00197474" w:rsidP="0019747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7474" w14:paraId="0025D276" w14:textId="77777777" w:rsidTr="002F3B80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26E9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B449E2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function fl_TC_8_1_6_2_4_NR5GC_EUTRA_TestBody() runs on EUTRA_5GS_PTC</w:t>
            </w:r>
          </w:p>
          <w:p w14:paraId="665D6872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287CD946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var template (value) B28_Type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v_EUTRA_CellId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;</w:t>
            </w:r>
          </w:p>
          <w:p w14:paraId="58A80F92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var template (value)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CoOrd_EUTRASysInfo_Type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v_CoOrd_SysInfo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:=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f_EUTRA_CoOrdSysInfo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(eutra_Cell1);</w:t>
            </w:r>
          </w:p>
          <w:p w14:paraId="426A3645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</w:p>
          <w:p w14:paraId="7FB0D3EC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</w:t>
            </w: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// @sic R5s220801 sic@</w:t>
            </w:r>
          </w:p>
          <w:p w14:paraId="3DBF034A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v_EUTRA_CellId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:= int2bit(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f_EUTRA_CellInfo_GetPhyCellId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(eutra_Cell1),28);</w:t>
            </w:r>
          </w:p>
          <w:p w14:paraId="63EDFFC7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v_CoOrd_SysInfo.CellId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:=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v_EUTRA_CellId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;</w:t>
            </w:r>
          </w:p>
          <w:p w14:paraId="3C7A6397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 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f_EUTRA_NR_SendSysinfoCoOrd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 xml:space="preserve">(NR,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cs_EUTRA_NR_CoOrdSysInfo_Eutra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({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v_CoOrd_SysInfo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}));</w:t>
            </w:r>
          </w:p>
          <w:p w14:paraId="3E4B59B8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BBDB4B8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proofErr w:type="spellStart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f_EUTRA_NR_WaitForCoOrd_Trigger</w:t>
            </w:r>
            <w:proofErr w:type="spellEnd"/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>(NR, "Power Level");</w:t>
            </w:r>
          </w:p>
          <w:p w14:paraId="67CADE9E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f_EUTRA38_SetCellPower(eutra_Cell1, -90, -90);  //FR2 is FFS</w:t>
            </w:r>
          </w:p>
          <w:p w14:paraId="3951548F" w14:textId="6CCB4344" w:rsidR="00197474" w:rsidRPr="00CA4CF2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197474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</w:tc>
      </w:tr>
    </w:tbl>
    <w:p w14:paraId="4607AA8B" w14:textId="77777777" w:rsidR="00197474" w:rsidRDefault="00197474" w:rsidP="00197474">
      <w:pPr>
        <w:spacing w:after="0"/>
        <w:rPr>
          <w:rFonts w:ascii="Arial" w:hAnsi="Arial"/>
          <w:b/>
        </w:rPr>
      </w:pPr>
    </w:p>
    <w:p w14:paraId="2F2680BF" w14:textId="77777777" w:rsidR="00197474" w:rsidRDefault="00197474" w:rsidP="00197474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197474" w14:paraId="3D428001" w14:textId="77777777" w:rsidTr="002F3B8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8F2B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636992">
              <w:rPr>
                <w:rFonts w:ascii="Courier New" w:hAnsi="Courier New" w:cs="Courier New"/>
              </w:rPr>
              <w:t xml:space="preserve">  </w:t>
            </w:r>
            <w:r w:rsidRPr="00197474">
              <w:rPr>
                <w:rFonts w:ascii="Courier New" w:hAnsi="Courier New" w:cs="Courier New"/>
              </w:rPr>
              <w:t>function fl_TC_8_1_6_2_4_NR5GC_EUTRA_TestBody() runs on EUTRA_5GS_PTC</w:t>
            </w:r>
          </w:p>
          <w:p w14:paraId="639344E7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</w:rPr>
              <w:t xml:space="preserve">  {</w:t>
            </w:r>
          </w:p>
          <w:p w14:paraId="2D3F481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</w:rPr>
              <w:t xml:space="preserve">    </w:t>
            </w:r>
            <w:r w:rsidRPr="00197474">
              <w:rPr>
                <w:rFonts w:ascii="Courier New" w:hAnsi="Courier New" w:cs="Courier New"/>
                <w:highlight w:val="yellow"/>
              </w:rPr>
              <w:t xml:space="preserve">//var template (value) B28_Type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v_EUTRA_CellId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;</w:t>
            </w:r>
          </w:p>
          <w:p w14:paraId="6FBE9557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  //var template (value)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CoOrd_EUTRASysInfo_Type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v_CoOrd_SysInfo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f_EUTRA_CoOrdSysInfo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(eutra_Cell1);</w:t>
            </w:r>
          </w:p>
          <w:p w14:paraId="7D7420C4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</w:t>
            </w:r>
          </w:p>
          <w:p w14:paraId="6B19EA46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   // @sic R5s220801 sic@</w:t>
            </w:r>
          </w:p>
          <w:p w14:paraId="5C3D6EF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  //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v_EUTRA_CellId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 := int2bit(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f_EUTRA_CellInfo_GetPhyCellId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(eutra_Cell1),28);</w:t>
            </w:r>
          </w:p>
          <w:p w14:paraId="3BD8184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lastRenderedPageBreak/>
              <w:t xml:space="preserve">    //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v_CoOrd_SysInfo.CellId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 :=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v_EUTRA_CellId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;</w:t>
            </w:r>
          </w:p>
          <w:p w14:paraId="6C296936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  <w:highlight w:val="yellow"/>
              </w:rPr>
              <w:t xml:space="preserve">    //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f_EUTRA_NR_SendSysinfoCoOrd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 xml:space="preserve">(NR, 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cs_EUTRA_NR_CoOrdSysInfo_Eutra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({</w:t>
            </w:r>
            <w:proofErr w:type="spellStart"/>
            <w:r w:rsidRPr="00197474">
              <w:rPr>
                <w:rFonts w:ascii="Courier New" w:hAnsi="Courier New" w:cs="Courier New"/>
                <w:highlight w:val="yellow"/>
              </w:rPr>
              <w:t>v_CoOrd_SysInfo</w:t>
            </w:r>
            <w:proofErr w:type="spellEnd"/>
            <w:r w:rsidRPr="00197474">
              <w:rPr>
                <w:rFonts w:ascii="Courier New" w:hAnsi="Courier New" w:cs="Courier New"/>
                <w:highlight w:val="yellow"/>
              </w:rPr>
              <w:t>}));</w:t>
            </w:r>
          </w:p>
          <w:p w14:paraId="0C17C7FF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</w:p>
          <w:p w14:paraId="07602994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</w:rPr>
              <w:t xml:space="preserve">   </w:t>
            </w:r>
            <w:proofErr w:type="spellStart"/>
            <w:r w:rsidRPr="00197474">
              <w:rPr>
                <w:rFonts w:ascii="Courier New" w:hAnsi="Courier New" w:cs="Courier New"/>
              </w:rPr>
              <w:t>f_EUTRA_NR_WaitForCoOrd_Trigger</w:t>
            </w:r>
            <w:proofErr w:type="spellEnd"/>
            <w:r w:rsidRPr="00197474">
              <w:rPr>
                <w:rFonts w:ascii="Courier New" w:hAnsi="Courier New" w:cs="Courier New"/>
              </w:rPr>
              <w:t>(NR, "Power Level");</w:t>
            </w:r>
          </w:p>
          <w:p w14:paraId="0F27BF20" w14:textId="77777777" w:rsidR="00197474" w:rsidRPr="00197474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</w:rPr>
              <w:t xml:space="preserve">    f_EUTRA38_SetCellPower(eutra_Cell1, -90, -90);  //FR2 is FFS</w:t>
            </w:r>
          </w:p>
          <w:p w14:paraId="44B70B8A" w14:textId="02DBF67C" w:rsidR="00197474" w:rsidRPr="005930D3" w:rsidRDefault="00197474" w:rsidP="0019747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</w:rPr>
            </w:pPr>
            <w:r w:rsidRPr="00197474">
              <w:rPr>
                <w:rFonts w:ascii="Courier New" w:hAnsi="Courier New" w:cs="Courier New"/>
              </w:rPr>
              <w:t xml:space="preserve">  }</w:t>
            </w:r>
          </w:p>
        </w:tc>
      </w:tr>
    </w:tbl>
    <w:p w14:paraId="68C9CD36" w14:textId="77777777" w:rsidR="001E41F3" w:rsidRDefault="001E41F3" w:rsidP="00197474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23325" w14:textId="77777777" w:rsidR="00E32419" w:rsidRDefault="00E32419">
      <w:r>
        <w:separator/>
      </w:r>
    </w:p>
  </w:endnote>
  <w:endnote w:type="continuationSeparator" w:id="0">
    <w:p w14:paraId="03838BAD" w14:textId="77777777" w:rsidR="00E32419" w:rsidRDefault="00E3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62DC1F" w14:textId="77777777" w:rsidR="00E32419" w:rsidRDefault="00E32419">
      <w:r>
        <w:separator/>
      </w:r>
    </w:p>
  </w:footnote>
  <w:footnote w:type="continuationSeparator" w:id="0">
    <w:p w14:paraId="0057B1F1" w14:textId="77777777" w:rsidR="00E32419" w:rsidRDefault="00E3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73962"/>
    <w:multiLevelType w:val="hybridMultilevel"/>
    <w:tmpl w:val="09E86704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D0C6D"/>
    <w:multiLevelType w:val="hybridMultilevel"/>
    <w:tmpl w:val="DDA6BB7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014BE"/>
    <w:multiLevelType w:val="hybridMultilevel"/>
    <w:tmpl w:val="6E622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E3804"/>
    <w:multiLevelType w:val="hybridMultilevel"/>
    <w:tmpl w:val="D794C5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F2B3477"/>
    <w:multiLevelType w:val="hybridMultilevel"/>
    <w:tmpl w:val="E2604012"/>
    <w:lvl w:ilvl="0" w:tplc="9A2033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52F00324"/>
    <w:multiLevelType w:val="hybridMultilevel"/>
    <w:tmpl w:val="3D1EF7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B84397"/>
    <w:multiLevelType w:val="hybridMultilevel"/>
    <w:tmpl w:val="A6B63DBA"/>
    <w:lvl w:ilvl="0" w:tplc="5032E38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6905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95837836">
    <w:abstractNumId w:val="6"/>
  </w:num>
  <w:num w:numId="3" w16cid:durableId="2083260608">
    <w:abstractNumId w:val="4"/>
  </w:num>
  <w:num w:numId="4" w16cid:durableId="131140905">
    <w:abstractNumId w:val="3"/>
  </w:num>
  <w:num w:numId="5" w16cid:durableId="58066229">
    <w:abstractNumId w:val="1"/>
  </w:num>
  <w:num w:numId="6" w16cid:durableId="551424525">
    <w:abstractNumId w:val="6"/>
  </w:num>
  <w:num w:numId="7" w16cid:durableId="1409234321">
    <w:abstractNumId w:val="7"/>
  </w:num>
  <w:num w:numId="8" w16cid:durableId="1656490951">
    <w:abstractNumId w:val="2"/>
  </w:num>
  <w:num w:numId="9" w16cid:durableId="776489215">
    <w:abstractNumId w:val="8"/>
  </w:num>
  <w:num w:numId="10" w16cid:durableId="156384271">
    <w:abstractNumId w:val="0"/>
  </w:num>
  <w:num w:numId="11" w16cid:durableId="11823593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4A3F"/>
    <w:rsid w:val="0005058F"/>
    <w:rsid w:val="000910E5"/>
    <w:rsid w:val="000A6394"/>
    <w:rsid w:val="000B7FED"/>
    <w:rsid w:val="000C038A"/>
    <w:rsid w:val="000C6598"/>
    <w:rsid w:val="000C733E"/>
    <w:rsid w:val="000C7EA1"/>
    <w:rsid w:val="000D44B3"/>
    <w:rsid w:val="000F4C5B"/>
    <w:rsid w:val="00112207"/>
    <w:rsid w:val="00144520"/>
    <w:rsid w:val="00145B2B"/>
    <w:rsid w:val="00145D43"/>
    <w:rsid w:val="001478F6"/>
    <w:rsid w:val="001535C9"/>
    <w:rsid w:val="0016175A"/>
    <w:rsid w:val="00161C5F"/>
    <w:rsid w:val="001816CF"/>
    <w:rsid w:val="001818C7"/>
    <w:rsid w:val="00190F49"/>
    <w:rsid w:val="00192C46"/>
    <w:rsid w:val="00197474"/>
    <w:rsid w:val="001A08B3"/>
    <w:rsid w:val="001A5C12"/>
    <w:rsid w:val="001A5E32"/>
    <w:rsid w:val="001A7B60"/>
    <w:rsid w:val="001B52F0"/>
    <w:rsid w:val="001B7A65"/>
    <w:rsid w:val="001D1998"/>
    <w:rsid w:val="001E41F3"/>
    <w:rsid w:val="001E790C"/>
    <w:rsid w:val="00215A21"/>
    <w:rsid w:val="00232818"/>
    <w:rsid w:val="00233331"/>
    <w:rsid w:val="00234593"/>
    <w:rsid w:val="0026004D"/>
    <w:rsid w:val="002640DD"/>
    <w:rsid w:val="00273443"/>
    <w:rsid w:val="00275D12"/>
    <w:rsid w:val="00277095"/>
    <w:rsid w:val="00284FEB"/>
    <w:rsid w:val="002860C4"/>
    <w:rsid w:val="002A2F93"/>
    <w:rsid w:val="002B5741"/>
    <w:rsid w:val="002E2E4D"/>
    <w:rsid w:val="002E472E"/>
    <w:rsid w:val="00305409"/>
    <w:rsid w:val="003609EF"/>
    <w:rsid w:val="0036231A"/>
    <w:rsid w:val="00364432"/>
    <w:rsid w:val="00370EA4"/>
    <w:rsid w:val="00372EAC"/>
    <w:rsid w:val="00374DD4"/>
    <w:rsid w:val="003B5C26"/>
    <w:rsid w:val="003C091A"/>
    <w:rsid w:val="003E1A36"/>
    <w:rsid w:val="003F123D"/>
    <w:rsid w:val="00410371"/>
    <w:rsid w:val="00417B96"/>
    <w:rsid w:val="004242F1"/>
    <w:rsid w:val="004357BC"/>
    <w:rsid w:val="00464256"/>
    <w:rsid w:val="0046640B"/>
    <w:rsid w:val="00477AFF"/>
    <w:rsid w:val="00491F0B"/>
    <w:rsid w:val="004B3D1A"/>
    <w:rsid w:val="004B75B7"/>
    <w:rsid w:val="004C76AE"/>
    <w:rsid w:val="004D175D"/>
    <w:rsid w:val="004E238C"/>
    <w:rsid w:val="005131F0"/>
    <w:rsid w:val="00513B8A"/>
    <w:rsid w:val="005141D9"/>
    <w:rsid w:val="0051580D"/>
    <w:rsid w:val="005164C0"/>
    <w:rsid w:val="00527901"/>
    <w:rsid w:val="00536D49"/>
    <w:rsid w:val="00541FF6"/>
    <w:rsid w:val="00547111"/>
    <w:rsid w:val="00553AA4"/>
    <w:rsid w:val="00577223"/>
    <w:rsid w:val="005842B4"/>
    <w:rsid w:val="00592D74"/>
    <w:rsid w:val="005930D3"/>
    <w:rsid w:val="00593E1C"/>
    <w:rsid w:val="005959C6"/>
    <w:rsid w:val="005A2A9F"/>
    <w:rsid w:val="005A6C7F"/>
    <w:rsid w:val="005B031F"/>
    <w:rsid w:val="005B06D2"/>
    <w:rsid w:val="005E2C44"/>
    <w:rsid w:val="005F37FB"/>
    <w:rsid w:val="00603685"/>
    <w:rsid w:val="006204F8"/>
    <w:rsid w:val="00621188"/>
    <w:rsid w:val="006257ED"/>
    <w:rsid w:val="00630776"/>
    <w:rsid w:val="00636992"/>
    <w:rsid w:val="0063710B"/>
    <w:rsid w:val="0064632B"/>
    <w:rsid w:val="00652F41"/>
    <w:rsid w:val="00653772"/>
    <w:rsid w:val="00653DE4"/>
    <w:rsid w:val="00665C47"/>
    <w:rsid w:val="00670F0D"/>
    <w:rsid w:val="00673481"/>
    <w:rsid w:val="0068135E"/>
    <w:rsid w:val="00686C85"/>
    <w:rsid w:val="00695808"/>
    <w:rsid w:val="006A40E5"/>
    <w:rsid w:val="006B27D2"/>
    <w:rsid w:val="006B46FB"/>
    <w:rsid w:val="006C152D"/>
    <w:rsid w:val="006C26FE"/>
    <w:rsid w:val="006D4ADE"/>
    <w:rsid w:val="006E21FB"/>
    <w:rsid w:val="006F381F"/>
    <w:rsid w:val="00712674"/>
    <w:rsid w:val="00726CB4"/>
    <w:rsid w:val="00734738"/>
    <w:rsid w:val="007450A0"/>
    <w:rsid w:val="00745C21"/>
    <w:rsid w:val="007677E5"/>
    <w:rsid w:val="00782F01"/>
    <w:rsid w:val="00785AFF"/>
    <w:rsid w:val="00792342"/>
    <w:rsid w:val="00794F71"/>
    <w:rsid w:val="0079650A"/>
    <w:rsid w:val="007977A8"/>
    <w:rsid w:val="007A09A1"/>
    <w:rsid w:val="007B512A"/>
    <w:rsid w:val="007B6662"/>
    <w:rsid w:val="007C2097"/>
    <w:rsid w:val="007C2109"/>
    <w:rsid w:val="007C5C59"/>
    <w:rsid w:val="007D1DB6"/>
    <w:rsid w:val="007D6A07"/>
    <w:rsid w:val="007F7259"/>
    <w:rsid w:val="008040A8"/>
    <w:rsid w:val="00804BFB"/>
    <w:rsid w:val="0080621D"/>
    <w:rsid w:val="008279FA"/>
    <w:rsid w:val="00846D64"/>
    <w:rsid w:val="0086222B"/>
    <w:rsid w:val="008626E7"/>
    <w:rsid w:val="00870EE7"/>
    <w:rsid w:val="00871550"/>
    <w:rsid w:val="00876C80"/>
    <w:rsid w:val="008863B9"/>
    <w:rsid w:val="008A45A6"/>
    <w:rsid w:val="008C1132"/>
    <w:rsid w:val="008D3CCC"/>
    <w:rsid w:val="008D4084"/>
    <w:rsid w:val="008D4170"/>
    <w:rsid w:val="008F3789"/>
    <w:rsid w:val="008F686C"/>
    <w:rsid w:val="0090451E"/>
    <w:rsid w:val="009148DE"/>
    <w:rsid w:val="00941E30"/>
    <w:rsid w:val="00944995"/>
    <w:rsid w:val="00944B77"/>
    <w:rsid w:val="00945BCA"/>
    <w:rsid w:val="00946134"/>
    <w:rsid w:val="00970333"/>
    <w:rsid w:val="00973A0A"/>
    <w:rsid w:val="009777D9"/>
    <w:rsid w:val="00987661"/>
    <w:rsid w:val="00991B88"/>
    <w:rsid w:val="009A056A"/>
    <w:rsid w:val="009A252A"/>
    <w:rsid w:val="009A3C02"/>
    <w:rsid w:val="009A5753"/>
    <w:rsid w:val="009A579D"/>
    <w:rsid w:val="009B4CD2"/>
    <w:rsid w:val="009C1D11"/>
    <w:rsid w:val="009D01C3"/>
    <w:rsid w:val="009D0D01"/>
    <w:rsid w:val="009D1417"/>
    <w:rsid w:val="009E3297"/>
    <w:rsid w:val="009E41E3"/>
    <w:rsid w:val="009F149A"/>
    <w:rsid w:val="009F734F"/>
    <w:rsid w:val="009F76BA"/>
    <w:rsid w:val="00A027C8"/>
    <w:rsid w:val="00A14661"/>
    <w:rsid w:val="00A246B6"/>
    <w:rsid w:val="00A309BF"/>
    <w:rsid w:val="00A3474F"/>
    <w:rsid w:val="00A47E70"/>
    <w:rsid w:val="00A50CF0"/>
    <w:rsid w:val="00A52373"/>
    <w:rsid w:val="00A52D92"/>
    <w:rsid w:val="00A61E14"/>
    <w:rsid w:val="00A64979"/>
    <w:rsid w:val="00A7013A"/>
    <w:rsid w:val="00A7671C"/>
    <w:rsid w:val="00A77A34"/>
    <w:rsid w:val="00A8119D"/>
    <w:rsid w:val="00A9497A"/>
    <w:rsid w:val="00AA2CBC"/>
    <w:rsid w:val="00AA3F86"/>
    <w:rsid w:val="00AC030B"/>
    <w:rsid w:val="00AC5820"/>
    <w:rsid w:val="00AD1CD8"/>
    <w:rsid w:val="00AD7AAC"/>
    <w:rsid w:val="00B0233C"/>
    <w:rsid w:val="00B258BB"/>
    <w:rsid w:val="00B449E2"/>
    <w:rsid w:val="00B556B5"/>
    <w:rsid w:val="00B6504E"/>
    <w:rsid w:val="00B67B97"/>
    <w:rsid w:val="00B742E1"/>
    <w:rsid w:val="00B933B1"/>
    <w:rsid w:val="00B968C8"/>
    <w:rsid w:val="00BA3EC5"/>
    <w:rsid w:val="00BA51D9"/>
    <w:rsid w:val="00BB1339"/>
    <w:rsid w:val="00BB434A"/>
    <w:rsid w:val="00BB5DFC"/>
    <w:rsid w:val="00BB7A24"/>
    <w:rsid w:val="00BC1009"/>
    <w:rsid w:val="00BD279D"/>
    <w:rsid w:val="00BD6BB8"/>
    <w:rsid w:val="00BF01E7"/>
    <w:rsid w:val="00BF582B"/>
    <w:rsid w:val="00BF6D74"/>
    <w:rsid w:val="00C15CEE"/>
    <w:rsid w:val="00C24B68"/>
    <w:rsid w:val="00C31D71"/>
    <w:rsid w:val="00C57111"/>
    <w:rsid w:val="00C64A33"/>
    <w:rsid w:val="00C66BA2"/>
    <w:rsid w:val="00C744B9"/>
    <w:rsid w:val="00C75B2F"/>
    <w:rsid w:val="00C870F6"/>
    <w:rsid w:val="00C95985"/>
    <w:rsid w:val="00CA1DC1"/>
    <w:rsid w:val="00CA789F"/>
    <w:rsid w:val="00CC5026"/>
    <w:rsid w:val="00CC68D0"/>
    <w:rsid w:val="00CE1AE3"/>
    <w:rsid w:val="00CE445F"/>
    <w:rsid w:val="00CE7C66"/>
    <w:rsid w:val="00D03DFC"/>
    <w:rsid w:val="00D03F9A"/>
    <w:rsid w:val="00D051AC"/>
    <w:rsid w:val="00D06D51"/>
    <w:rsid w:val="00D15C51"/>
    <w:rsid w:val="00D16D08"/>
    <w:rsid w:val="00D24991"/>
    <w:rsid w:val="00D3248A"/>
    <w:rsid w:val="00D3706F"/>
    <w:rsid w:val="00D4019D"/>
    <w:rsid w:val="00D50255"/>
    <w:rsid w:val="00D66520"/>
    <w:rsid w:val="00D7780E"/>
    <w:rsid w:val="00D84AE9"/>
    <w:rsid w:val="00DB1987"/>
    <w:rsid w:val="00DC17F8"/>
    <w:rsid w:val="00DD0C0F"/>
    <w:rsid w:val="00DD3E9C"/>
    <w:rsid w:val="00DE34CF"/>
    <w:rsid w:val="00DE5DDB"/>
    <w:rsid w:val="00E13F3D"/>
    <w:rsid w:val="00E14AD3"/>
    <w:rsid w:val="00E32419"/>
    <w:rsid w:val="00E34898"/>
    <w:rsid w:val="00E349D5"/>
    <w:rsid w:val="00E435CD"/>
    <w:rsid w:val="00E47023"/>
    <w:rsid w:val="00EB09B7"/>
    <w:rsid w:val="00EE7D7C"/>
    <w:rsid w:val="00EF2B30"/>
    <w:rsid w:val="00F23B28"/>
    <w:rsid w:val="00F25D98"/>
    <w:rsid w:val="00F2700A"/>
    <w:rsid w:val="00F300FB"/>
    <w:rsid w:val="00F473F7"/>
    <w:rsid w:val="00F60C3E"/>
    <w:rsid w:val="00F64517"/>
    <w:rsid w:val="00FA3D46"/>
    <w:rsid w:val="00FB37D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5A2A9F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5A2A9F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0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4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3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38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9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79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41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1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86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84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2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6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04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60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5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29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9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0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97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87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7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681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1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40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6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180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1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8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3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9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202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36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92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035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5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7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7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24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7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0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9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940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29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07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9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64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9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8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78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1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9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5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59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685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36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2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39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0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39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C1502CF73C4041833F90DA53C382AC" ma:contentTypeVersion="10" ma:contentTypeDescription="Create a new document." ma:contentTypeScope="" ma:versionID="be173f1f4fe4b9a42aef72bb1ad8d743">
  <xsd:schema xmlns:xsd="http://www.w3.org/2001/XMLSchema" xmlns:xs="http://www.w3.org/2001/XMLSchema" xmlns:p="http://schemas.microsoft.com/office/2006/metadata/properties" xmlns:ns3="8bb230b7-1b8f-44ae-b232-9ec2295fd35d" xmlns:ns4="057fe2f2-e3b8-418d-ad02-dfc1b744184e" targetNamespace="http://schemas.microsoft.com/office/2006/metadata/properties" ma:root="true" ma:fieldsID="314695b9d447fdc98fe270550ecd970f" ns3:_="" ns4:_="">
    <xsd:import namespace="8bb230b7-1b8f-44ae-b232-9ec2295fd35d"/>
    <xsd:import namespace="057fe2f2-e3b8-418d-ad02-dfc1b744184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b230b7-1b8f-44ae-b232-9ec2295fd35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fe2f2-e3b8-418d-ad02-dfc1b74418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8C324A-5B8D-4DF7-ABEC-3710A12FD37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0D884C6-C547-46FB-A976-1592B3263E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D90299-B4D3-4634-97F3-6D575A9A9C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bb230b7-1b8f-44ae-b232-9ec2295fd35d"/>
    <ds:schemaRef ds:uri="057fe2f2-e3b8-418d-ad02-dfc1b74418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974</Words>
  <Characters>5555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3</cp:revision>
  <cp:lastPrinted>1900-01-01T08:00:00Z</cp:lastPrinted>
  <dcterms:created xsi:type="dcterms:W3CDTF">2023-01-12T09:58:00Z</dcterms:created>
  <dcterms:modified xsi:type="dcterms:W3CDTF">2023-01-13T09:38:00Z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0x01010061C1502CF73C4041833F90DA53C382AC</vt:lpwstr>
  </property>
</Properties>
</file>