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R5s230108</w:t>
        </w:r>
      </w:fldSimple>
    </w:p>
    <w:p w:rsidR="00D351FF" w:rsidRDefault="00D351FF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142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351FF" w:rsidRPr="00410371" w:rsidRDefault="00D351FF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51FF" w:rsidRPr="00410371" w:rsidRDefault="00D351FF" w:rsidP="000320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2939</w:t>
              </w:r>
            </w:fldSimple>
          </w:p>
        </w:tc>
        <w:tc>
          <w:tcPr>
            <w:tcW w:w="709" w:type="dxa"/>
          </w:tcPr>
          <w:p w:rsidR="00D351FF" w:rsidRDefault="00D351FF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51FF" w:rsidRPr="00410371" w:rsidRDefault="00D351FF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351FF" w:rsidRDefault="00D351FF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51FF" w:rsidRPr="00410371" w:rsidRDefault="00D351FF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51FF" w:rsidRPr="00F25D98" w:rsidRDefault="00D351FF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:rsidTr="00032005">
        <w:tc>
          <w:tcPr>
            <w:tcW w:w="9641" w:type="dxa"/>
            <w:gridSpan w:val="9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:rsidTr="00032005">
        <w:tc>
          <w:tcPr>
            <w:tcW w:w="2835" w:type="dxa"/>
          </w:tcPr>
          <w:p w:rsidR="00D351FF" w:rsidRDefault="00D351FF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51FF" w:rsidRDefault="00D351FF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:rsidTr="00032005">
        <w:tc>
          <w:tcPr>
            <w:tcW w:w="9640" w:type="dxa"/>
            <w:gridSpan w:val="11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7.1.1.4.2.x test cases</w:t>
              </w:r>
            </w:fldSimple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351FF" w:rsidRDefault="00D351FF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1FF" w:rsidRDefault="007074D8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  <w:bookmarkStart w:id="0" w:name="_GoBack"/>
            <w:bookmarkEnd w:id="0"/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51FF" w:rsidRDefault="00D351FF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351FF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51FF" w:rsidRDefault="00D351FF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51FF" w:rsidRDefault="00D351FF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51FF" w:rsidRPr="007C2097" w:rsidRDefault="00D351FF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:rsidTr="00032005">
        <w:tc>
          <w:tcPr>
            <w:tcW w:w="1843" w:type="dxa"/>
          </w:tcPr>
          <w:p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Pr="009B7468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i/>
                <w:noProof/>
              </w:rPr>
            </w:pPr>
            <w:r w:rsidRPr="009B7468">
              <w:rPr>
                <w:rFonts w:cs="Arial"/>
                <w:lang w:eastAsia="en-GB"/>
              </w:rPr>
              <w:t xml:space="preserve">According to the prose CR R5-227416, the proposed changes was to use the default 38.508-1 configuration for </w:t>
            </w:r>
            <w:r w:rsidRPr="00D252AE">
              <w:t>PDSCH-TimeDomainResourceAllocationList</w:t>
            </w:r>
          </w:p>
          <w:p w:rsidR="00D351FF" w:rsidRPr="009B7468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t xml:space="preserve">The current TTCN implementation has been incorrectly updated for </w:t>
            </w:r>
            <w:r w:rsidRPr="00D252AE">
              <w:t>PUSCH-TimeDomainResourceAllocationList</w:t>
            </w:r>
            <w:r>
              <w:t>, this has to be aligned to the prose</w:t>
            </w:r>
          </w:p>
          <w:p w:rsidR="00D351FF" w:rsidRPr="0095556A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i/>
                <w:noProof/>
              </w:rPr>
            </w:pPr>
            <w:r w:rsidRPr="009B7468">
              <w:rPr>
                <w:rFonts w:cs="Arial"/>
                <w:lang w:eastAsia="en-GB"/>
              </w:rPr>
              <w:t>The default 38.508-1 configuration uses SLIV of 53  (S=2, L=12 )as the first entry and sliv as 72 for the second entry (S=2, L=6).</w:t>
            </w:r>
            <w:r>
              <w:rPr>
                <w:rFonts w:cs="Arial"/>
                <w:lang w:eastAsia="en-GB"/>
              </w:rPr>
              <w:t xml:space="preserve"> In order to ensure that the max TBS is chosen for the DL transmission the DL grant configuration needs to use SLIV of 53</w:t>
            </w: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51FF" w:rsidRPr="009B7468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9B7468">
              <w:rPr>
                <w:rFonts w:cs="Arial"/>
                <w:lang w:eastAsia="en-GB"/>
              </w:rPr>
              <w:t>pdsch_TimeDomainAllocationList  is removed so that the default value from 38.508-1 can be used.</w:t>
            </w:r>
          </w:p>
          <w:p w:rsidR="00D351FF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D252AE">
              <w:t>startSymbolAndLength</w:t>
            </w:r>
            <w:r>
              <w:t xml:space="preserve"> of 52 and K2=2 is configured for FR1, </w:t>
            </w:r>
            <w:r w:rsidRPr="00D252AE">
              <w:t>startSymbolAndLength</w:t>
            </w:r>
            <w:r>
              <w:t xml:space="preserve"> of 42 and K2=4 is configured for FR2. </w:t>
            </w:r>
            <w:r w:rsidRPr="0030142E">
              <w:t>v_UplinkBWP.Dedicated.R15.pusch_Config.setup.pusch_TimeDomainAllocationList is updated with the above values</w:t>
            </w:r>
          </w:p>
          <w:p w:rsidR="00D351FF" w:rsidRPr="006316B2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FB31B9">
              <w:rPr>
                <w:rFonts w:cs="Arial"/>
                <w:lang w:eastAsia="en-GB"/>
              </w:rPr>
              <w:t>f_NR_DLGrantConfiguration modified the 5th parameter to use index 0</w:t>
            </w: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:rsidTr="00032005">
        <w:tc>
          <w:tcPr>
            <w:tcW w:w="2694" w:type="dxa"/>
            <w:gridSpan w:val="2"/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7.1.1.4.2.1</w:t>
            </w:r>
            <w:r w:rsidR="00181CAC">
              <w:rPr>
                <w:noProof/>
              </w:rPr>
              <w:t>.NR5GC</w:t>
            </w:r>
            <w:r w:rsidRPr="005D614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5D614C">
              <w:rPr>
                <w:noProof/>
              </w:rPr>
              <w:t>7.1.1.4.2.3</w:t>
            </w:r>
            <w:r w:rsidR="00181CAC">
              <w:rPr>
                <w:noProof/>
              </w:rPr>
              <w:t>.NR5GC</w:t>
            </w:r>
            <w:r w:rsidRPr="005D614C">
              <w:rPr>
                <w:noProof/>
              </w:rPr>
              <w:t>, 7.1.1.4.2.4</w:t>
            </w:r>
            <w:r w:rsidR="00181CAC">
              <w:rPr>
                <w:noProof/>
              </w:rPr>
              <w:t xml:space="preserve">.NR5GC, </w:t>
            </w:r>
            <w:r w:rsidRPr="005D614C">
              <w:rPr>
                <w:noProof/>
              </w:rPr>
              <w:t>7.1.1.4.2.5</w:t>
            </w:r>
            <w:r w:rsidR="00181CAC">
              <w:rPr>
                <w:noProof/>
              </w:rPr>
              <w:t xml:space="preserve">.NR5GC, </w:t>
            </w:r>
            <w:r w:rsidR="00181CAC" w:rsidRPr="005D614C">
              <w:rPr>
                <w:noProof/>
              </w:rPr>
              <w:t>7.1.1.4.2.1</w:t>
            </w:r>
            <w:r w:rsidR="00181CAC">
              <w:rPr>
                <w:noProof/>
              </w:rPr>
              <w:t>.ENDC</w:t>
            </w:r>
            <w:r w:rsidR="00181CAC" w:rsidRPr="005D614C">
              <w:rPr>
                <w:noProof/>
              </w:rPr>
              <w:t>,</w:t>
            </w:r>
            <w:r w:rsidR="00181CAC">
              <w:rPr>
                <w:noProof/>
              </w:rPr>
              <w:t xml:space="preserve"> </w:t>
            </w:r>
            <w:r w:rsidR="00181CAC" w:rsidRPr="005D614C">
              <w:rPr>
                <w:noProof/>
              </w:rPr>
              <w:t>7.1.1.4.2.3</w:t>
            </w:r>
            <w:r w:rsidR="00181CAC">
              <w:rPr>
                <w:noProof/>
              </w:rPr>
              <w:t>. ENDC</w:t>
            </w:r>
            <w:r w:rsidR="00181CAC" w:rsidRPr="005D614C">
              <w:rPr>
                <w:noProof/>
              </w:rPr>
              <w:t>, 7.1.1.4.2.4</w:t>
            </w:r>
            <w:r w:rsidR="00181CAC">
              <w:rPr>
                <w:noProof/>
              </w:rPr>
              <w:t xml:space="preserve">. ENDC, </w:t>
            </w:r>
            <w:r w:rsidR="00181CAC" w:rsidRPr="005D614C">
              <w:rPr>
                <w:noProof/>
              </w:rPr>
              <w:t>7.1.1.4.2.5</w:t>
            </w:r>
            <w:r w:rsidR="00181CAC">
              <w:rPr>
                <w:noProof/>
              </w:rPr>
              <w:t>. ENDC</w:t>
            </w: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351FF" w:rsidRDefault="00D351FF" w:rsidP="00D351FF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 Uplink TBS test cases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f_NR_Init_7_1_1_4_2_x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  f_TC_7_1_1_4_2_x_DCI0_0_NR_TestBody</w:t>
      </w:r>
      <w:r>
        <w:tab/>
      </w:r>
      <w:r>
        <w:fldChar w:fldCharType="begin"/>
      </w:r>
      <w:r>
        <w:instrText xml:space="preserve"> PAGEREF _Toc124264129 \h </w:instrText>
      </w:r>
      <w:r>
        <w:fldChar w:fldCharType="separate"/>
      </w:r>
      <w:r>
        <w:t>7</w:t>
      </w:r>
      <w:r>
        <w:fldChar w:fldCharType="end"/>
      </w:r>
    </w:p>
    <w:p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f_TC_7_1_1_4_2_x_DCI0_1_NR_TestBody</w:t>
      </w:r>
      <w:r>
        <w:tab/>
      </w:r>
      <w:r>
        <w:fldChar w:fldCharType="begin"/>
      </w:r>
      <w:r>
        <w:instrText xml:space="preserve"> PAGEREF _Toc124264130 \h </w:instrText>
      </w:r>
      <w:r>
        <w:fldChar w:fldCharType="separate"/>
      </w:r>
      <w:r>
        <w:t>10</w:t>
      </w:r>
      <w:r>
        <w:fldChar w:fldCharType="end"/>
      </w:r>
    </w:p>
    <w:p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Toc124164279"/>
      <w:bookmarkStart w:id="34" w:name="_Toc124262833"/>
      <w:bookmarkStart w:id="35" w:name="_Toc124264126"/>
      <w:bookmarkStart w:id="36" w:name="_Hlk116565148"/>
      <w:bookmarkStart w:id="37" w:name="_Hlk114649573"/>
      <w:bookmarkStart w:id="38" w:name="_Hlk107318485"/>
      <w:r w:rsidR="005F0903" w:rsidRPr="006E4704">
        <w:rPr>
          <w:rFonts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:rsidR="005F0903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6"/>
    <w:bookmarkEnd w:id="37"/>
    <w:bookmarkEnd w:id="38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122434488"/>
      <w:bookmarkStart w:id="40" w:name="_Toc295288959"/>
      <w:bookmarkStart w:id="41" w:name="_Toc124264127"/>
      <w:r w:rsidRPr="00854C55">
        <w:rPr>
          <w:b/>
        </w:rPr>
        <w:t>Corrections required</w:t>
      </w:r>
      <w:bookmarkEnd w:id="39"/>
      <w:bookmarkEnd w:id="40"/>
      <w:r w:rsidR="005D614C">
        <w:rPr>
          <w:b/>
        </w:rPr>
        <w:t xml:space="preserve"> Uplink TBS test cases</w:t>
      </w:r>
      <w:bookmarkEnd w:id="4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24264128"/>
      <w:r w:rsidRPr="00B52828">
        <w:rPr>
          <w:rFonts w:cs="Arial"/>
          <w:b/>
          <w:color w:val="000000"/>
          <w:lang w:eastAsia="en-GB"/>
        </w:rPr>
        <w:t>Correction to</w:t>
      </w:r>
      <w:r w:rsidR="000E1C64">
        <w:rPr>
          <w:rFonts w:cs="Arial"/>
          <w:b/>
          <w:color w:val="000000"/>
          <w:lang w:eastAsia="en-GB"/>
        </w:rPr>
        <w:t xml:space="preserve"> </w:t>
      </w:r>
      <w:r w:rsidR="000E1C64" w:rsidRPr="000E1C64">
        <w:rPr>
          <w:rFonts w:cs="Arial"/>
          <w:b/>
          <w:color w:val="000000"/>
          <w:lang w:eastAsia="en-GB"/>
        </w:rPr>
        <w:t>f_NR_Init_7_1_1_4_2_x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0E1C64" w:rsidP="005D27CA">
            <w:pPr>
              <w:rPr>
                <w:rFonts w:ascii="Arial" w:hAnsi="Arial" w:cs="Arial"/>
                <w:lang w:eastAsia="en-GB"/>
              </w:rPr>
            </w:pPr>
            <w:r w:rsidRPr="000E1C64">
              <w:rPr>
                <w:rFonts w:ascii="Arial" w:hAnsi="Arial" w:cs="Arial"/>
                <w:lang w:eastAsia="en-GB"/>
              </w:rPr>
              <w:t>f_NR_Init_7_1_1_4_2_x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30142E" w:rsidP="00FB31B9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cs="Arial"/>
                <w:lang w:eastAsia="en-GB"/>
              </w:rPr>
              <w:t xml:space="preserve">According to the prose CR R5-227416, the proposed changes was to use the default 38.508-1 configuration for </w:t>
            </w:r>
            <w:r w:rsidRPr="00D252AE">
              <w:t>PDSCH-TimeDomainResourceAllocationList</w:t>
            </w:r>
          </w:p>
          <w:p w:rsidR="0030142E" w:rsidRDefault="0030142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0142E" w:rsidRPr="009B0B50" w:rsidRDefault="0030142E" w:rsidP="00FB31B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t xml:space="preserve">The current TTCN implementation has been incorrectly updated for </w:t>
            </w:r>
            <w:r w:rsidRPr="00D252AE">
              <w:t>PUSCH-TimeDomainResourceAllocationList</w:t>
            </w:r>
            <w:r>
              <w:t>, this has to be aligned to the prose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30142E" w:rsidP="00FB31B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 w:rsidRPr="0030142E">
              <w:rPr>
                <w:rFonts w:cs="Arial"/>
                <w:lang w:eastAsia="en-GB"/>
              </w:rPr>
              <w:t xml:space="preserve">pdsch_TimeDomainAllocationList </w:t>
            </w:r>
            <w:r>
              <w:rPr>
                <w:rFonts w:cs="Arial"/>
                <w:lang w:eastAsia="en-GB"/>
              </w:rPr>
              <w:t xml:space="preserve"> is removed so that the default value from 38.508-1 can be used</w:t>
            </w:r>
            <w:r w:rsidR="00FB31B9">
              <w:rPr>
                <w:rFonts w:cs="Arial"/>
                <w:lang w:eastAsia="en-GB"/>
              </w:rPr>
              <w:t>.</w:t>
            </w:r>
          </w:p>
          <w:p w:rsidR="00FB31B9" w:rsidRDefault="00FB31B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0142E" w:rsidRPr="00A72665" w:rsidRDefault="0030142E" w:rsidP="00FB31B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 w:rsidRPr="00D252AE">
              <w:t>startSymbolAndLength</w:t>
            </w:r>
            <w:r>
              <w:t xml:space="preserve"> of 52 and K2=2 is configured for FR1</w:t>
            </w:r>
            <w:r w:rsidR="00FB31B9">
              <w:t xml:space="preserve">, </w:t>
            </w:r>
            <w:r w:rsidRPr="00D252AE">
              <w:t>startSymbolAndLength</w:t>
            </w:r>
            <w:r>
              <w:t xml:space="preserve"> of 42 and K2=4 is configured for FR2</w:t>
            </w:r>
            <w:r w:rsidR="00FB31B9">
              <w:t xml:space="preserve">. </w:t>
            </w:r>
            <w:r w:rsidRPr="0030142E">
              <w:t>v_UplinkBWP.Dedicated.R15.pusch_Config.setup.pusch_TimeDomainAllocationList is updated with the above values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B31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B31B9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f_NR_Init_7_1_1_4_2_x(NR_CellId_Type p_NR_CellId,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NR_SearchSpace_SearchSpaceType_Type.ue_Specific.dci_Formats p_DciFormats,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PUSCH_Config.mcs_Table p_Mcs_Table,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PUSCH_Config.transformPrecoder p_TransformPrecoder,//@sic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RACH_ConfigCommon.msg3_transformPrecoder p_Msg_TransformPrecoder := omit) runs on NR_BASE_PTC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BWP_Id v_BWP_Id := tsc_NR_BWP_Id;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NR_UplinkBWP_Type v_UplinkBWP := f_NR_CellInfo_GetUplinkBWP(p_NR_CellId,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:= f_NR_CellInfo_GetDownlinkBWP(p_NR_CellId,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v_SearchSpaceIndex := f_NR_DownlinkBWP_GetSearchSpace_Index(v_DownlinkBWP, tsc_NR_SearchSpaceId_USS);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R5s190927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var integer v_K2 := 4; // FR2 and Fr1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PUSCH_TimeDomainResourceAllocation.startSymbolAndLength v_StartSymbolAndLength := 42;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:=f_NR_CellInfo_Get(p_NR_CellId);   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 v_SubcarrierSpacing := f_NR_CellInfo_GetSCS(nr_Cell1);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//if ( f_NR_CellInfo_GetIsFR1(nr_Cell1)) { v_StartSymbolAndLength := 52;}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R5-227416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//v_UplinkBWP.Dedicated.R15.pusch_Config.setup.pusch_TimeDomainAllocationList.setup := cs_NR_PUSCH_TimeDomainResourceAllocationList_71142x(v_K2, v_StartSymbolAndLength);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v_UplinkBWP.Dedicated.R15.pusch_Config.setup.mcs_Table  := p_Mcs_Table; //qam64 if omit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v_UplinkBWP.Dedicated.R15.pusch_Config.setup.transformPrecoder :=p_TransformPrecoder;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R5-210321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(match(enabled, p_TransformPrecoder))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v_UplinkBWP.Dedicated.R15.pusch_Config.setup.mcs_TableTransformPrecoder := omit;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 (p_Msg_TransformPrecoder)){//@sic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v_UplinkBWP.Common.R15.rach_ConfigCommon.setup.msg3_transformPrecoder := p_Msg_TransformPrecoder;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(v_NR_CellInfo.Sysinfo.NR_SysinfoCombination != MibOnly){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 := f_NR_CellInfo_Get(p_NR_CellId);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f_NR_CellInfo_Set(p_NR_CellId, v_NR_CellInfo);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v_DownlinkBWP.Pdcch.SearchSpaceArray[v_SearchSpaceIndex].SearchSpaceConfigAtUE.R15.searchSpaceType.ue_Specific.dci_Formats := p_DciFormats;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if(p_DciFormats == formats0_1_And_1_1)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if (pc_dynamicSwitchRA_Type0_1_PUSCH) //@sic R5s202610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v_UplinkBWP.Dedicated.R15.pusch_Config.setup.resourceAllocation := dynamicSwitch;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 else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v_UplinkBWP.Dedicated.R15.pusch_Config.setup.resourceAllocation :=resourceAllocationType1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//@sic R5-216170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v_DownlinkBWP.Pdsch.ConfigCommon.R15.pdsch_TimeDomainAllocationList := cs_NR_PDSCH_TimeDomainResourceAllocationList_71142x;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f_NR_CellInfo_SetUplinkBWP(p_NR_CellId, v_UplinkBWP,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f_NR_CellInfo_SetDownlinkBWP(p_NR_CellId, v_DownlinkBWP,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f_NR_CellInfo_Pdsch_ConfigCommon(p_NR_CellId, cs_NR_PDSCH_TimeDomainResourceAllocationList_71142x); //@sic R5s220098 sic@</w:t>
            </w:r>
          </w:p>
          <w:p w:rsidR="00C72ED8" w:rsidRPr="00053BB5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f_NR_Init_7_1_1_4_2_x(NR_CellId_Type p_NR_CellId,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NR_SearchSpace_SearchSpaceType_Type.ue_Specific.dci_Formats p_DciFormats,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PUSCH_Config.mcs_Table p_Mcs_Table,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template (omit) PUSCH_Config.transformPrecoder p_TransformPrecoder,//@sic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RACH_ConfigCommon.msg3_transformPrecoder p_Msg_TransformPrecoder := omit) runs on NR_BASE_PTC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BWP_Id v_BWP_Id := tsc_NR_BWP_Id;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NR_UplinkBWP_Type v_UplinkBWP := f_NR_CellInfo_GetUplinkBWP(p_NR_CellId,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:= f_NR_CellInfo_GetDownlinkBWP(p_NR_CellId,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v_SearchSpaceIndex := f_NR_DownlinkBWP_GetSearchSpace_Index(v_DownlinkBWP, tsc_NR_SearchSpaceId_USS);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R5s190927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v_K2 := 4; // FR2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PUSCH_TimeDomainResourceAllocation.startSymbolAndLength v_StartSymbolAndLength := 42;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:=f_NR_CellInfo_Get(p_NR_CellId);   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 v_SubcarrierSpacing := f_NR_CellInfo_GetSCS(nr_Cell1);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 f_NR_CellInfo_GetIsFR1(nr_Cell1)) {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v_K2 := 2;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v_StartSymbolAndLength := 52;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according to the prose dedicated timedomainresource allocation is specific to the tes case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v_UplinkBWP.Dedicated.R15.pusch_Config.setup.pusch_TimeDomainAllocationList.setup := cs_NR_PUSCH_TimeDomainResourceAllocationList_71142x(v_K2, v_StartSymbolAndLength);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v_UplinkBWP.Dedicated.R15.pusch_Config.setup.mcs_Table  := p_Mcs_Table; //qam64 if omit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v_UplinkBWP.Dedicated.R15.pusch_Config.setup.transformPrecoder :=p_TransformPrecoder;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R5-210321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(match(enabled, p_TransformPrecoder))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v_UplinkBWP.Dedicated.R15.pusch_Config.setup.mcs_TableTransformPrecoder := omit;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 (p_Msg_TransformPrecoder)){//@sic R5s201144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v_UplinkBWP.Common.R15.rach_ConfigCommon.setup.msg3_transformPrecoder := p_Msg_TransformPrecoder;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(v_NR_CellInfo.Sysinfo.NR_SysinfoCombination != MibOnly){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 := f_NR_CellInfo_Get(p_NR_CellId);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f_NR_CellInfo_Set(p_NR_CellId, v_NR_CellInfo);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v_DownlinkBWP.Pdcch.SearchSpaceArray[v_SearchSpaceIndex].SearchSpaceConfigAtUE.R15.searchSpaceType.ue_Specific.dci_Formats := p_DciFormats;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if(p_DciFormats == formats0_1_And_1_1)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if (pc_dynamicSwitchRA_Type0_1_PUSCH) //@sic R5s202610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v_UplinkBWP.Dedicated.R15.pusch_Config.setup.resourceAllocation := dynamicSwitch;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 else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v_UplinkBWP.Dedicated.R15.pusch_Config.setup.resourceAllocation :=resourceAllocationType1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//@sic R5-216170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v_DownlinkBWP.Pdsch.ConfigCommon.R15.pdsch_TimeDomainAllocationList := cs_NR_PDSCH_TimeDomainResourceAllocationList_71142x;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f_NR_CellInfo_SetUplinkBWP(p_NR_CellId, v_UplinkBWP,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f_NR_CellInfo_SetDownlinkBWP(p_NR_CellId, v_DownlinkBWP, v_BWP_Id);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//WA#WI comment out as we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should use the default value in 38.508-1 according to the prose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f_NR_CellInfo_Pdsch_ConfigCommon(p_NR_CellId, cs_NR_PDSCH_TimeDomainResourceAllocationList_71142x); //@sic R5s220098 sic@</w:t>
            </w:r>
          </w:p>
          <w:p w:rsidR="001E3D37" w:rsidRPr="00DA356D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0E1C64" w:rsidRDefault="000E1C64" w:rsidP="000E1C6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24264129"/>
      <w:r w:rsidRPr="00B52828">
        <w:rPr>
          <w:rFonts w:cs="Arial"/>
          <w:b/>
          <w:color w:val="000000"/>
          <w:lang w:eastAsia="en-GB"/>
        </w:rPr>
        <w:t>Correction to</w:t>
      </w:r>
      <w:r>
        <w:rPr>
          <w:rFonts w:cs="Arial"/>
          <w:b/>
          <w:color w:val="000000"/>
          <w:lang w:eastAsia="en-GB"/>
        </w:rPr>
        <w:t xml:space="preserve"> </w:t>
      </w:r>
      <w:r w:rsidRPr="000E1C64">
        <w:rPr>
          <w:rFonts w:cs="Arial"/>
          <w:b/>
          <w:color w:val="000000"/>
          <w:lang w:eastAsia="en-GB"/>
        </w:rPr>
        <w:t xml:space="preserve">  f_TC_7_1_1_4_2_x_DCI0_0_NR_TestBody</w:t>
      </w:r>
      <w:bookmarkEnd w:id="4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1C64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CC39F9" w:rsidRDefault="000E1C64" w:rsidP="00173EF1">
            <w:pPr>
              <w:rPr>
                <w:rFonts w:ascii="Arial" w:hAnsi="Arial" w:cs="Arial"/>
                <w:lang w:eastAsia="en-GB"/>
              </w:rPr>
            </w:pPr>
            <w:r w:rsidRPr="000E1C64">
              <w:rPr>
                <w:rFonts w:ascii="Arial" w:hAnsi="Arial" w:cs="Arial"/>
                <w:lang w:eastAsia="en-GB"/>
              </w:rPr>
              <w:t xml:space="preserve">  f_TC_7_1_1_4_2_x_DCI0_0_NR_TestBody</w:t>
            </w:r>
          </w:p>
        </w:tc>
      </w:tr>
      <w:tr w:rsidR="000E1C64" w:rsidTr="00173E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38.508-1 configuration uses SLIV of 53  (</w:t>
            </w:r>
            <w:r w:rsidRPr="00FB31B9">
              <w:rPr>
                <w:rFonts w:cs="Arial"/>
                <w:lang w:eastAsia="en-GB"/>
              </w:rPr>
              <w:t xml:space="preserve">S=2, L=12 </w:t>
            </w:r>
            <w:r>
              <w:rPr>
                <w:rFonts w:cs="Arial"/>
                <w:lang w:eastAsia="en-GB"/>
              </w:rPr>
              <w:t xml:space="preserve">)as the first entry and sliv as </w:t>
            </w:r>
            <w:r w:rsidRPr="00FB31B9">
              <w:rPr>
                <w:rFonts w:cs="Arial"/>
                <w:lang w:eastAsia="en-GB"/>
              </w:rPr>
              <w:t>72</w:t>
            </w:r>
            <w:r>
              <w:rPr>
                <w:rFonts w:cs="Arial"/>
                <w:lang w:eastAsia="en-GB"/>
              </w:rPr>
              <w:t xml:space="preserve"> for the second entry (</w:t>
            </w:r>
            <w:r w:rsidRPr="00FB31B9">
              <w:rPr>
                <w:rFonts w:cs="Arial"/>
                <w:lang w:eastAsia="en-GB"/>
              </w:rPr>
              <w:t>S=2, L=6</w:t>
            </w:r>
            <w:r>
              <w:rPr>
                <w:rFonts w:cs="Arial"/>
                <w:lang w:eastAsia="en-GB"/>
              </w:rPr>
              <w:t>).</w:t>
            </w:r>
          </w:p>
          <w:p w:rsidR="00FB31B9" w:rsidRPr="009B0B50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order to ensure that the max TBS is chosen for the DL transmission the DL grant configuration needs to use SLIV of 53</w:t>
            </w:r>
          </w:p>
        </w:tc>
      </w:tr>
      <w:tr w:rsidR="000E1C64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A72665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FB31B9">
              <w:rPr>
                <w:rFonts w:cs="Arial"/>
                <w:lang w:eastAsia="en-GB"/>
              </w:rPr>
              <w:t>f_NR_DLGrantConfiguration modified the 5th parameter to use index 0</w:t>
            </w:r>
          </w:p>
        </w:tc>
      </w:tr>
      <w:tr w:rsidR="000E1C64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CC39F9" w:rsidRDefault="009B7468" w:rsidP="00173EF1">
            <w:pPr>
              <w:spacing w:after="0"/>
              <w:rPr>
                <w:rFonts w:ascii="Arial" w:hAnsi="Arial" w:cs="Arial"/>
                <w:lang w:eastAsia="en-GB"/>
              </w:rPr>
            </w:pPr>
            <w:r w:rsidRPr="00FB31B9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0E1C64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Default="000E1C64" w:rsidP="00173EF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E1C64" w:rsidRDefault="000E1C64" w:rsidP="000E1C64">
      <w:pPr>
        <w:spacing w:after="0"/>
        <w:rPr>
          <w:rFonts w:ascii="Arial" w:hAnsi="Arial"/>
          <w:b/>
          <w:lang w:eastAsia="en-GB"/>
        </w:rPr>
      </w:pPr>
    </w:p>
    <w:p w:rsidR="000E1C64" w:rsidRDefault="000E1C64" w:rsidP="000E1C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f_TC_7_1_1_4_2_x_DCI0_0_NR_TestBody(DRB_Identity p_NR_DRB_Id,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p_Max_Imcs := 28, //@sic R5s201144sic@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boolean p_TransformPrecoder := false) runs on NR_BASE_PTC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:=p_Max_Imcs;//@sic R5s201144sic@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//lowest allowed for normal UE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v_Max_nPRB),//@sic R5s220558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int2bit(1, 4), //@sic R5s211325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 //@sic R5s220797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cs_NR_DciFormat_1_0_Params(v_SCS));  /* @sic R5s190442: v_SCS sic@ */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53BB5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 to 5 are repeated for values of nPRB  from 1 to v_Max_nPRB and iMCS from 0 to 28, time domain resource allocation v_TDRA 0..1</w:t>
            </w:r>
          </w:p>
        </w:tc>
      </w:tr>
    </w:tbl>
    <w:p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</w:p>
    <w:p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f_TC_7_1_1_4_2_x_DCI0_0_NR_TestBody(DRB_Identity p_NR_DRB_Id,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p_Max_Imcs := 28, //@sic R5s201144sic@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boolean p_TransformPrecoder := false) runs on NR_BASE_PTC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:=p_Max_Imcs;//@sic R5s201144sic@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//lowest allowed for normal UE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v_Max_nPRB),//@sic R5s220558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4), //@sic R5s211325 sic@ 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="0030142E"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 use the first </w:t>
            </w:r>
            <w:r w:rsidR="0030142E"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entry in th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 time domain list. (K0=0 and SLIV 53)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 //@sic R5s220797 sic@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cs_NR_DciFormat_1_0_Params(v_SCS));  /* @sic R5s190442: v_SCS sic@ */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:rsidR="000E1C64" w:rsidRPr="00DA356D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053BB5" w:rsidRDefault="00053BB5" w:rsidP="006E7773">
      <w:pPr>
        <w:rPr>
          <w:lang w:eastAsia="en-GB"/>
        </w:rPr>
      </w:pPr>
    </w:p>
    <w:p w:rsidR="000E1C64" w:rsidRDefault="000E1C64" w:rsidP="000E1C6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4" w:name="_Toc124264130"/>
      <w:r w:rsidRPr="00B52828">
        <w:rPr>
          <w:rFonts w:cs="Arial"/>
          <w:b/>
          <w:color w:val="000000"/>
          <w:lang w:eastAsia="en-GB"/>
        </w:rPr>
        <w:t>Correction to</w:t>
      </w:r>
      <w:r>
        <w:rPr>
          <w:rFonts w:cs="Arial"/>
          <w:b/>
          <w:color w:val="000000"/>
          <w:lang w:eastAsia="en-GB"/>
        </w:rPr>
        <w:t xml:space="preserve"> </w:t>
      </w:r>
      <w:r w:rsidR="0030142E" w:rsidRPr="0030142E">
        <w:rPr>
          <w:rFonts w:cs="Arial"/>
          <w:b/>
          <w:color w:val="000000"/>
          <w:lang w:eastAsia="en-GB"/>
        </w:rPr>
        <w:t>f_TC_7_1_1_4_2_x_DCI0_1_NR_TestBody</w:t>
      </w:r>
      <w:bookmarkEnd w:id="4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1C64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C64" w:rsidRDefault="000E1C64" w:rsidP="00173E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64" w:rsidRPr="00450D86" w:rsidRDefault="0030142E" w:rsidP="00173EF1">
            <w:pPr>
              <w:rPr>
                <w:rFonts w:ascii="Arial" w:hAnsi="Arial" w:cs="Arial"/>
                <w:b/>
                <w:lang w:eastAsia="en-GB"/>
              </w:rPr>
            </w:pPr>
            <w:r w:rsidRPr="00450D86">
              <w:rPr>
                <w:rFonts w:ascii="Courier New" w:hAnsi="Courier New" w:cs="Courier New"/>
                <w:b/>
                <w:color w:val="000000"/>
                <w:lang w:eastAsia="de-DE"/>
              </w:rPr>
              <w:t>f_TC_7_1_1_4_2_x_DCI0_1_NR_TestBody</w:t>
            </w:r>
          </w:p>
        </w:tc>
      </w:tr>
      <w:tr w:rsidR="00FB31B9" w:rsidTr="00173E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B9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38.508-1 configuration uses SLIV of 53  (</w:t>
            </w:r>
            <w:r w:rsidRPr="00FB31B9">
              <w:rPr>
                <w:rFonts w:cs="Arial"/>
                <w:lang w:eastAsia="en-GB"/>
              </w:rPr>
              <w:t xml:space="preserve">S=2, L=12 </w:t>
            </w:r>
            <w:r>
              <w:rPr>
                <w:rFonts w:cs="Arial"/>
                <w:lang w:eastAsia="en-GB"/>
              </w:rPr>
              <w:t xml:space="preserve">)as the first entry and sliv as </w:t>
            </w:r>
            <w:r w:rsidRPr="00FB31B9">
              <w:rPr>
                <w:rFonts w:cs="Arial"/>
                <w:lang w:eastAsia="en-GB"/>
              </w:rPr>
              <w:t>72</w:t>
            </w:r>
            <w:r>
              <w:rPr>
                <w:rFonts w:cs="Arial"/>
                <w:lang w:eastAsia="en-GB"/>
              </w:rPr>
              <w:t xml:space="preserve"> for the second entry (</w:t>
            </w:r>
            <w:r w:rsidRPr="00FB31B9">
              <w:rPr>
                <w:rFonts w:cs="Arial"/>
                <w:lang w:eastAsia="en-GB"/>
              </w:rPr>
              <w:t>S=2, L=6</w:t>
            </w:r>
            <w:r>
              <w:rPr>
                <w:rFonts w:cs="Arial"/>
                <w:lang w:eastAsia="en-GB"/>
              </w:rPr>
              <w:t>).</w:t>
            </w:r>
          </w:p>
          <w:p w:rsidR="00FB31B9" w:rsidRPr="009B0B50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order to ensure that the max TBS is chosen for the DL transmission the DL grant configuration needs to use SLIV of 53</w:t>
            </w:r>
          </w:p>
        </w:tc>
      </w:tr>
      <w:tr w:rsidR="00FB31B9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B9" w:rsidRPr="00A72665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FB31B9">
              <w:rPr>
                <w:rFonts w:cs="Arial"/>
                <w:lang w:eastAsia="en-GB"/>
              </w:rPr>
              <w:t>f_NR_DLGrantConfiguration modified the 5th parameter to use index 0</w:t>
            </w:r>
          </w:p>
        </w:tc>
      </w:tr>
      <w:tr w:rsidR="00FB31B9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B9" w:rsidRPr="00CC39F9" w:rsidRDefault="009B7468" w:rsidP="00FB31B9">
            <w:pPr>
              <w:spacing w:after="0"/>
              <w:rPr>
                <w:rFonts w:ascii="Arial" w:hAnsi="Arial" w:cs="Arial"/>
                <w:lang w:eastAsia="en-GB"/>
              </w:rPr>
            </w:pPr>
            <w:r w:rsidRPr="00FB31B9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FB31B9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B9" w:rsidRDefault="00FB31B9" w:rsidP="00FB31B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B9" w:rsidRDefault="00FB31B9" w:rsidP="00FB31B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E1C64" w:rsidRDefault="000E1C64" w:rsidP="000E1C64">
      <w:pPr>
        <w:spacing w:after="0"/>
        <w:rPr>
          <w:rFonts w:ascii="Arial" w:hAnsi="Arial"/>
          <w:b/>
          <w:lang w:eastAsia="en-GB"/>
        </w:rPr>
      </w:pPr>
    </w:p>
    <w:p w:rsidR="000E1C64" w:rsidRDefault="000E1C64" w:rsidP="000E1C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f_TC_7_1_1_4_2_x_DCI0_1_NR_TestBody(DRB_Identity p_NR_DRB_Id,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p_NR_ResourceAllocationType,//@sic R5s211564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p_Max_Imcs := 28) runs on NR_BASE_PTC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 :=0;   //  Modulation and Coding Scehme Index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SubcarrierSpacing v_SCS := f_NR_CellInfo_GetSCS(nr_Cell1);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 //@sic R5s211564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//for normal UE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v_TBSizeLow := 120; }  //for Redcap lowest allowed TBSize is 120 bits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int2bit(1, 4), //@sic R5s211325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053BB5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</w:tc>
      </w:tr>
    </w:tbl>
    <w:p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</w:p>
    <w:p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f_TC_7_1_1_4_2_x_DCI0_1_NR_TestBody(DRB_Identity p_NR_DRB_Id,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p_NR_ResourceAllocationType,//@sic R5s211564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p_Max_Imcs := 28) runs on NR_BASE_PTC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 :=0;   //  Modulation and Coding Scehme Index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IntegerList_Type v_NoOfSymbols := {4,14};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 //@sic R5s211564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//for normal UE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v_TBSizeLow := 120; }  //for Redcap lowest allowed TBSize is 120 bits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, 4), //@sic R5s211325 sic@ 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to  use the firs entry in the time domain list. (K0=0 and SLIV 53)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E1C64" w:rsidRPr="00DA356D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</w:tc>
      </w:tr>
    </w:tbl>
    <w:p w:rsidR="000E1C64" w:rsidRDefault="000E1C64" w:rsidP="006E7773">
      <w:pPr>
        <w:rPr>
          <w:lang w:eastAsia="en-GB"/>
        </w:rPr>
      </w:pPr>
    </w:p>
    <w:sectPr w:rsidR="000E1C64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D13" w:rsidRDefault="00674D13">
      <w:r>
        <w:separator/>
      </w:r>
    </w:p>
  </w:endnote>
  <w:endnote w:type="continuationSeparator" w:id="0">
    <w:p w:rsidR="00674D13" w:rsidRDefault="0067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D13" w:rsidRDefault="00674D13">
      <w:r>
        <w:separator/>
      </w:r>
    </w:p>
  </w:footnote>
  <w:footnote w:type="continuationSeparator" w:id="0">
    <w:p w:rsidR="00674D13" w:rsidRDefault="0067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5"/>
  </w:num>
  <w:num w:numId="8">
    <w:abstractNumId w:val="6"/>
  </w:num>
  <w:num w:numId="9">
    <w:abstractNumId w:val="13"/>
  </w:num>
  <w:num w:numId="10">
    <w:abstractNumId w:val="27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6"/>
  </w:num>
  <w:num w:numId="20">
    <w:abstractNumId w:val="24"/>
  </w:num>
  <w:num w:numId="21">
    <w:abstractNumId w:val="8"/>
  </w:num>
  <w:num w:numId="22">
    <w:abstractNumId w:val="19"/>
  </w:num>
  <w:num w:numId="23">
    <w:abstractNumId w:val="23"/>
  </w:num>
  <w:num w:numId="24">
    <w:abstractNumId w:val="11"/>
  </w:num>
  <w:num w:numId="25">
    <w:abstractNumId w:val="21"/>
  </w:num>
  <w:num w:numId="26">
    <w:abstractNumId w:val="3"/>
  </w:num>
  <w:num w:numId="27">
    <w:abstractNumId w:val="4"/>
  </w:num>
  <w:num w:numId="28">
    <w:abstractNumId w:val="18"/>
  </w:num>
  <w:num w:numId="29">
    <w:abstractNumId w:val="2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4D8"/>
    <w:rsid w:val="007101FB"/>
    <w:rsid w:val="007206B7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03B7D-C9BE-4897-90B1-DDFFF94C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3467</Words>
  <Characters>19764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23185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2023-01-10T17:22:00Z</dcterms:created>
  <dcterms:modified xsi:type="dcterms:W3CDTF">2023-01-10T19:01:00Z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