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4ED33" w14:textId="77777777" w:rsidR="009939B3" w:rsidRDefault="009939B3" w:rsidP="0099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R5s230107</w:t>
        </w:r>
      </w:fldSimple>
    </w:p>
    <w:p w14:paraId="10BC88AF" w14:textId="77777777" w:rsidR="009939B3" w:rsidRDefault="009939B3" w:rsidP="009939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39B3" w14:paraId="0CE0B91D" w14:textId="77777777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45C2B" w14:textId="77777777" w:rsidR="009939B3" w:rsidRDefault="009939B3" w:rsidP="000320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39B3" w14:paraId="02CDD01F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38B2" w14:textId="77777777" w:rsidR="009939B3" w:rsidRDefault="009939B3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39B3" w14:paraId="592D1227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5E55E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61A2187E" w14:textId="77777777" w:rsidTr="00032005">
        <w:tc>
          <w:tcPr>
            <w:tcW w:w="142" w:type="dxa"/>
            <w:tcBorders>
              <w:left w:val="single" w:sz="4" w:space="0" w:color="auto"/>
            </w:tcBorders>
          </w:tcPr>
          <w:p w14:paraId="311E4C31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5DCE76" w14:textId="77777777" w:rsidR="009939B3" w:rsidRPr="00410371" w:rsidRDefault="009939B3" w:rsidP="00032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3C67CD5" w14:textId="77777777" w:rsidR="009939B3" w:rsidRDefault="009939B3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FA383" w14:textId="77777777" w:rsidR="009939B3" w:rsidRPr="00410371" w:rsidRDefault="009939B3" w:rsidP="000320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0893</w:t>
              </w:r>
            </w:fldSimple>
          </w:p>
        </w:tc>
        <w:tc>
          <w:tcPr>
            <w:tcW w:w="709" w:type="dxa"/>
          </w:tcPr>
          <w:p w14:paraId="2D20B1E8" w14:textId="77777777" w:rsidR="009939B3" w:rsidRDefault="009939B3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55D889" w14:textId="77777777" w:rsidR="009939B3" w:rsidRPr="00410371" w:rsidRDefault="009939B3" w:rsidP="000320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60F602" w14:textId="77777777" w:rsidR="009939B3" w:rsidRDefault="009939B3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CA7654" w14:textId="77777777" w:rsidR="009939B3" w:rsidRPr="00410371" w:rsidRDefault="009939B3" w:rsidP="00032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A58EB" w14:textId="77777777" w:rsidR="009939B3" w:rsidRDefault="009939B3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9939B3" w14:paraId="6C4107F7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293E9" w14:textId="77777777" w:rsidR="009939B3" w:rsidRDefault="009939B3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9939B3" w14:paraId="213E2D10" w14:textId="77777777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DB8306" w14:textId="77777777" w:rsidR="009939B3" w:rsidRPr="00F25D98" w:rsidRDefault="009939B3" w:rsidP="000320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39B3" w14:paraId="41B8EE07" w14:textId="77777777" w:rsidTr="00032005">
        <w:tc>
          <w:tcPr>
            <w:tcW w:w="9641" w:type="dxa"/>
            <w:gridSpan w:val="9"/>
          </w:tcPr>
          <w:p w14:paraId="695374E9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906525" w14:textId="77777777" w:rsidR="009939B3" w:rsidRDefault="009939B3" w:rsidP="009939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9B3" w14:paraId="1EBB28CE" w14:textId="77777777" w:rsidTr="00032005">
        <w:tc>
          <w:tcPr>
            <w:tcW w:w="2835" w:type="dxa"/>
          </w:tcPr>
          <w:p w14:paraId="34853E25" w14:textId="77777777" w:rsidR="009939B3" w:rsidRDefault="009939B3" w:rsidP="000320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D519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5211D" w14:textId="77777777" w:rsidR="009939B3" w:rsidRDefault="009939B3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6400EB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417BC" w14:textId="77777777" w:rsidR="009939B3" w:rsidRDefault="009939B3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8F2B09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2EAC2" w14:textId="77777777" w:rsidR="009939B3" w:rsidRDefault="009939B3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A5034B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46F6" w14:textId="77777777" w:rsidR="009939B3" w:rsidRDefault="009939B3" w:rsidP="000320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92DB9" w14:textId="77777777" w:rsidR="009939B3" w:rsidRDefault="009939B3" w:rsidP="009939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39B3" w14:paraId="69E4675E" w14:textId="77777777" w:rsidTr="00032005">
        <w:tc>
          <w:tcPr>
            <w:tcW w:w="9640" w:type="dxa"/>
            <w:gridSpan w:val="11"/>
          </w:tcPr>
          <w:p w14:paraId="19FBBF3E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5EC1C1FC" w14:textId="77777777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5E63AD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2DE95" w14:textId="77777777" w:rsidR="009939B3" w:rsidRDefault="009939B3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f_IMS_USSD_MOCallSetup</w:t>
            </w:r>
            <w:proofErr w:type="spellEnd"/>
            <w:r>
              <w:fldChar w:fldCharType="end"/>
            </w:r>
          </w:p>
        </w:tc>
      </w:tr>
      <w:tr w:rsidR="009939B3" w14:paraId="5B6CEEC7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4A3BC1CE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6CCD5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455E168B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7D113B9B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28980E" w14:textId="77777777" w:rsidR="009939B3" w:rsidRDefault="009939B3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939B3" w14:paraId="3ECF0314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4593BAF2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7B7B2" w14:textId="21FB0ABB" w:rsidR="009939B3" w:rsidRDefault="009939B3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39B3" w14:paraId="57FA9F60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26B5E0D2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EA7DD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1D696EA6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44C11AC3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2C9277" w14:textId="77777777" w:rsidR="009939B3" w:rsidRDefault="009939B3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FBC117" w14:textId="77777777" w:rsidR="009939B3" w:rsidRDefault="009939B3" w:rsidP="000320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B4B5F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7684F" w14:textId="7916F72C" w:rsidR="009939B3" w:rsidRDefault="00F74970" w:rsidP="00032005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r>
              <w:t>2023-01-10</w:t>
            </w:r>
            <w:bookmarkEnd w:id="0"/>
            <w:r w:rsidR="009939B3">
              <w:fldChar w:fldCharType="begin"/>
            </w:r>
            <w:r w:rsidR="009939B3">
              <w:instrText xml:space="preserve"> DOCPROPERTY  ResDate  \* MERGEFORMAT </w:instrText>
            </w:r>
            <w:r w:rsidR="009939B3">
              <w:fldChar w:fldCharType="end"/>
            </w:r>
          </w:p>
        </w:tc>
      </w:tr>
      <w:tr w:rsidR="009939B3" w14:paraId="615B299C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70C6A8DF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979A9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CD0B9A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31086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DCF01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66360293" w14:textId="77777777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58341F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D432B3" w14:textId="77777777" w:rsidR="009939B3" w:rsidRDefault="009939B3" w:rsidP="000320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A9C1A9" w14:textId="77777777" w:rsidR="009939B3" w:rsidRDefault="009939B3" w:rsidP="000320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646B" w14:textId="77777777" w:rsidR="009939B3" w:rsidRDefault="009939B3" w:rsidP="000320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45462" w14:textId="77777777" w:rsidR="009939B3" w:rsidRDefault="009939B3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939B3" w14:paraId="01277D30" w14:textId="77777777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DAC7A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9E8D73" w14:textId="77777777" w:rsidR="009939B3" w:rsidRDefault="009939B3" w:rsidP="000320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55969" w14:textId="77777777" w:rsidR="009939B3" w:rsidRDefault="009939B3" w:rsidP="000320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63C273" w14:textId="77777777" w:rsidR="009939B3" w:rsidRPr="007C2097" w:rsidRDefault="009939B3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39B3" w14:paraId="600B7345" w14:textId="77777777" w:rsidTr="00032005">
        <w:tc>
          <w:tcPr>
            <w:tcW w:w="1843" w:type="dxa"/>
          </w:tcPr>
          <w:p w14:paraId="62FA51E2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2434D4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2521B7B4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1F822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1D403" w14:textId="451E6EC2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the current TTCN implementation, IMS testcase 8.40 is failing as expected request </w:t>
            </w:r>
            <w:proofErr w:type="spellStart"/>
            <w:r>
              <w:rPr>
                <w:lang w:val="en-US"/>
              </w:rPr>
              <w:t>uri</w:t>
            </w:r>
            <w:proofErr w:type="spellEnd"/>
            <w:r>
              <w:rPr>
                <w:lang w:val="en-US"/>
              </w:rPr>
              <w:t xml:space="preserve"> by SS on ACK message template is derived from INVITE message, this needs to be corrected.</w:t>
            </w:r>
          </w:p>
          <w:p w14:paraId="2C1F695B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</w:p>
          <w:p w14:paraId="4C19A1F9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ACK request </w:t>
            </w:r>
            <w:proofErr w:type="spellStart"/>
            <w:r>
              <w:rPr>
                <w:lang w:val="en-US"/>
              </w:rPr>
              <w:t>uri</w:t>
            </w:r>
            <w:proofErr w:type="spellEnd"/>
            <w:r>
              <w:rPr>
                <w:lang w:val="en-US"/>
              </w:rPr>
              <w:t xml:space="preserve"> should be set according to Annex A.2.7 from TS 34.229-1:</w:t>
            </w:r>
          </w:p>
          <w:p w14:paraId="0E67A61A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</w:p>
          <w:p w14:paraId="0DA8F092" w14:textId="380378DC" w:rsidR="009939B3" w:rsidRDefault="009939B3" w:rsidP="009939B3">
            <w:pPr>
              <w:pStyle w:val="CRCoverPage"/>
              <w:spacing w:after="0"/>
              <w:rPr>
                <w:noProof/>
              </w:rPr>
            </w:pPr>
            <w:r w:rsidRPr="00450EFA">
              <w:rPr>
                <w:i/>
              </w:rPr>
              <w:t>same URI value as the recipient of ACK sent earlier in its Contact header within the same dialog</w:t>
            </w:r>
            <w:r>
              <w:rPr>
                <w:i/>
              </w:rPr>
              <w:t>.</w:t>
            </w:r>
          </w:p>
        </w:tc>
      </w:tr>
      <w:tr w:rsidR="009939B3" w14:paraId="662F9F81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43BE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09135" w14:textId="77777777" w:rsidR="009939B3" w:rsidRDefault="009939B3" w:rsidP="00993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3BC8889E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FE71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C0214" w14:textId="1507654C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Updated ACK request uri with contact uri from previous 200 OK message.</w:t>
            </w:r>
          </w:p>
        </w:tc>
      </w:tr>
      <w:tr w:rsidR="009939B3" w14:paraId="698A56BD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DD697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E1361" w14:textId="77777777" w:rsidR="009939B3" w:rsidRDefault="009939B3" w:rsidP="00993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1B9D4069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E7D14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16219" w14:textId="57C5DCD7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9939B3" w14:paraId="0A33FEC9" w14:textId="77777777" w:rsidTr="00032005">
        <w:tc>
          <w:tcPr>
            <w:tcW w:w="2694" w:type="dxa"/>
            <w:gridSpan w:val="2"/>
          </w:tcPr>
          <w:p w14:paraId="7ABCC220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0387E" w14:textId="77777777" w:rsidR="009939B3" w:rsidRDefault="009939B3" w:rsidP="00993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2A0C2D4D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223AA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EDE8A" w14:textId="5CB601D7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8.40.NR5GC</w:t>
            </w:r>
          </w:p>
        </w:tc>
      </w:tr>
      <w:tr w:rsidR="009939B3" w14:paraId="1EE0D7A4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29C4B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2C15D" w14:textId="77777777" w:rsidR="009939B3" w:rsidRDefault="009939B3" w:rsidP="00993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14156EFB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D73AA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B065E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0142C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12B586" w14:textId="77777777" w:rsidR="009939B3" w:rsidRDefault="009939B3" w:rsidP="00993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AB1D7" w14:textId="77777777" w:rsidR="009939B3" w:rsidRDefault="009939B3" w:rsidP="00993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9B3" w14:paraId="5686D1D6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F5FFD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275B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C9B9C" w14:textId="06CEC56F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A8970" w14:textId="77777777" w:rsidR="009939B3" w:rsidRDefault="009939B3" w:rsidP="00993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75864" w14:textId="36D77064" w:rsidR="009939B3" w:rsidRDefault="009939B3" w:rsidP="00993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9B3" w14:paraId="15CFE204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CF2F6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17048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D3460" w14:textId="4578D4BE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F25E3" w14:textId="77777777" w:rsidR="009939B3" w:rsidRDefault="009939B3" w:rsidP="00993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D353A" w14:textId="01FF789C" w:rsidR="009939B3" w:rsidRDefault="009939B3" w:rsidP="00993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9B3" w14:paraId="13C1AFA4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E752A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1B190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AAF7" w14:textId="47865750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CB4C5" w14:textId="77777777" w:rsidR="009939B3" w:rsidRDefault="009939B3" w:rsidP="00993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AFF11C" w14:textId="40C2A8B4" w:rsidR="009939B3" w:rsidRDefault="009939B3" w:rsidP="00993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9B3" w14:paraId="1DFF2DE6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BF2B6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AD236" w14:textId="77777777" w:rsidR="009939B3" w:rsidRDefault="009939B3" w:rsidP="009939B3">
            <w:pPr>
              <w:pStyle w:val="CRCoverPage"/>
              <w:spacing w:after="0"/>
              <w:rPr>
                <w:noProof/>
              </w:rPr>
            </w:pPr>
          </w:p>
        </w:tc>
      </w:tr>
      <w:tr w:rsidR="009939B3" w14:paraId="7B17182E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08095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1BE86" w14:textId="77777777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9B3" w:rsidRPr="008863B9" w14:paraId="0275547B" w14:textId="77777777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7A681" w14:textId="77777777" w:rsidR="009939B3" w:rsidRPr="008863B9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8B7E34" w14:textId="77777777" w:rsidR="009939B3" w:rsidRPr="008863B9" w:rsidRDefault="009939B3" w:rsidP="009939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9B3" w14:paraId="082B8238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6A004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9AAB" w14:textId="77777777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4262832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6FC165CC" w14:textId="73E126DE" w:rsidR="009939B3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39B3" w:rsidRPr="00793276">
        <w:rPr>
          <w:rFonts w:ascii="Arial" w:hAnsi="Arial" w:cs="Arial"/>
          <w:i/>
          <w:iCs/>
        </w:rPr>
        <w:t>Table of Contents</w:t>
      </w:r>
      <w:r w:rsidR="009939B3">
        <w:tab/>
      </w:r>
      <w:r w:rsidR="009939B3">
        <w:fldChar w:fldCharType="begin"/>
      </w:r>
      <w:r w:rsidR="009939B3">
        <w:instrText xml:space="preserve"> PAGEREF _Toc124262832 \h </w:instrText>
      </w:r>
      <w:r w:rsidR="009939B3">
        <w:fldChar w:fldCharType="separate"/>
      </w:r>
      <w:r w:rsidR="009939B3">
        <w:t>2</w:t>
      </w:r>
      <w:r w:rsidR="009939B3">
        <w:fldChar w:fldCharType="end"/>
      </w:r>
    </w:p>
    <w:p w14:paraId="696B2BA2" w14:textId="112355CA" w:rsidR="009939B3" w:rsidRDefault="009939B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276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27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_Toc124262833 \h </w:instrText>
      </w:r>
      <w:r>
        <w:fldChar w:fldCharType="separate"/>
      </w:r>
      <w:r>
        <w:t>2</w:t>
      </w:r>
      <w:r>
        <w:fldChar w:fldCharType="end"/>
      </w:r>
    </w:p>
    <w:p w14:paraId="4F75CEAD" w14:textId="02C9FAF5" w:rsidR="009939B3" w:rsidRDefault="009939B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2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2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_Toc124262834 \h </w:instrText>
      </w:r>
      <w:r>
        <w:fldChar w:fldCharType="separate"/>
      </w:r>
      <w:r>
        <w:t>3</w:t>
      </w:r>
      <w:r>
        <w:fldChar w:fldCharType="end"/>
      </w:r>
    </w:p>
    <w:p w14:paraId="7586A11B" w14:textId="6AE79821" w:rsidR="009939B3" w:rsidRDefault="009939B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2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276">
        <w:rPr>
          <w:b/>
        </w:rPr>
        <w:t>Correction to function f_IMS_USSD_MOCallSetup</w:t>
      </w:r>
      <w:r>
        <w:tab/>
      </w:r>
      <w:r>
        <w:fldChar w:fldCharType="begin"/>
      </w:r>
      <w:r>
        <w:instrText xml:space="preserve"> PAGEREF _Toc124262835 \h </w:instrText>
      </w:r>
      <w:r>
        <w:fldChar w:fldCharType="separate"/>
      </w:r>
      <w:r>
        <w:t>3</w:t>
      </w:r>
      <w:r>
        <w:fldChar w:fldCharType="end"/>
      </w:r>
    </w:p>
    <w:p w14:paraId="2348747B" w14:textId="7D959D53" w:rsidR="009939B3" w:rsidRPr="006E4704" w:rsidRDefault="00647F8D" w:rsidP="009939B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</w:rPr>
        <w:fldChar w:fldCharType="end"/>
      </w:r>
      <w:r w:rsidR="009939B3" w:rsidRPr="00717316">
        <w:rPr>
          <w:rFonts w:cs="Arial"/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924684"/>
      <w:bookmarkStart w:id="33" w:name="_Toc124164279"/>
      <w:bookmarkStart w:id="34" w:name="_Toc124262833"/>
      <w:bookmarkStart w:id="35" w:name="_Hlk116565148"/>
      <w:bookmarkStart w:id="36" w:name="_Hlk114649573"/>
      <w:bookmarkStart w:id="37" w:name="_Hlk107318485"/>
      <w:r w:rsidR="009939B3" w:rsidRPr="006E4704">
        <w:rPr>
          <w:rFonts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DA95FDC" w14:textId="77777777" w:rsidR="009939B3" w:rsidRPr="006E4704" w:rsidRDefault="009939B3" w:rsidP="009939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55CF5835" w14:textId="77777777" w:rsidR="009939B3" w:rsidRPr="006E4704" w:rsidRDefault="009939B3" w:rsidP="009939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0E77C891" w14:textId="77777777" w:rsidR="009939B3" w:rsidRDefault="009939B3" w:rsidP="009939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01A29AD3" w14:textId="2DA981B6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295288959"/>
      <w:bookmarkStart w:id="39" w:name="_Toc122434488"/>
      <w:bookmarkStart w:id="40" w:name="_Toc124262834"/>
      <w:r>
        <w:rPr>
          <w:b/>
        </w:rPr>
        <w:t>Corrections required</w:t>
      </w:r>
      <w:bookmarkEnd w:id="38"/>
      <w:bookmarkEnd w:id="39"/>
      <w:bookmarkEnd w:id="40"/>
    </w:p>
    <w:p w14:paraId="56B5B225" w14:textId="3E02662C" w:rsidR="00647F8D" w:rsidRDefault="001D786B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1" w:name="_Toc124262835"/>
      <w:r>
        <w:rPr>
          <w:b/>
        </w:rPr>
        <w:t>Correction to function</w:t>
      </w:r>
      <w:r w:rsidR="008E4F81" w:rsidRPr="008E4F81">
        <w:rPr>
          <w:b/>
        </w:rPr>
        <w:t xml:space="preserve"> </w:t>
      </w:r>
      <w:proofErr w:type="spellStart"/>
      <w:r w:rsidRPr="001D786B">
        <w:rPr>
          <w:b/>
        </w:rPr>
        <w:t>f_IMS_USSD_MOCallSetup</w:t>
      </w:r>
      <w:bookmarkEnd w:id="41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75A274DD" w:rsidR="00647F8D" w:rsidRPr="00E40CB8" w:rsidRDefault="001D786B" w:rsidP="00607FC7">
            <w:pPr>
              <w:pStyle w:val="CRCoverPage"/>
              <w:spacing w:after="0"/>
              <w:rPr>
                <w:noProof/>
              </w:rPr>
            </w:pPr>
            <w:r w:rsidRPr="001D786B">
              <w:rPr>
                <w:noProof/>
              </w:rPr>
              <w:t>f_IMS_USSD_MOCallSetup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1DB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the current TTCN implementation, IMS testcase 8.40 is failing as expected request </w:t>
            </w:r>
            <w:proofErr w:type="spellStart"/>
            <w:r>
              <w:rPr>
                <w:lang w:val="en-US"/>
              </w:rPr>
              <w:t>uri</w:t>
            </w:r>
            <w:proofErr w:type="spellEnd"/>
            <w:r>
              <w:rPr>
                <w:lang w:val="en-US"/>
              </w:rPr>
              <w:t xml:space="preserve"> by SS on ACK message template is derived from INVITE message, this needs to be corrected.</w:t>
            </w:r>
          </w:p>
          <w:p w14:paraId="68C2CA6D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</w:p>
          <w:p w14:paraId="13DC9676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ACK request </w:t>
            </w:r>
            <w:proofErr w:type="spellStart"/>
            <w:r>
              <w:rPr>
                <w:lang w:val="en-US"/>
              </w:rPr>
              <w:t>uri</w:t>
            </w:r>
            <w:proofErr w:type="spellEnd"/>
            <w:r>
              <w:rPr>
                <w:lang w:val="en-US"/>
              </w:rPr>
              <w:t xml:space="preserve"> should be set according to Annex A.2.7 from TS 34.229-1:</w:t>
            </w:r>
          </w:p>
          <w:p w14:paraId="1084DEB3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</w:p>
          <w:p w14:paraId="02ABC4B8" w14:textId="07649060" w:rsidR="00684BE0" w:rsidRPr="00310CD9" w:rsidRDefault="009939B3" w:rsidP="009939B3">
            <w:pPr>
              <w:pStyle w:val="CRCoverPage"/>
              <w:spacing w:after="0"/>
              <w:rPr>
                <w:lang w:val="en-US"/>
              </w:rPr>
            </w:pPr>
            <w:r w:rsidRPr="00450EFA">
              <w:rPr>
                <w:i/>
              </w:rPr>
              <w:t>same URI value as the recipient of ACK sent earlier in its Contact header within the same dialog</w:t>
            </w:r>
            <w:r>
              <w:rPr>
                <w:i/>
              </w:rPr>
              <w:t>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73FE476" w:rsidR="00310CD9" w:rsidRPr="009E52D1" w:rsidRDefault="00450EFA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Updated ACK request uri with contact uri from previous 200 OK message.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10A15B7B" w:rsidR="00310CD9" w:rsidRDefault="00310CD9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CB506E">
              <w:rPr>
                <w:rFonts w:ascii="Arial" w:hAnsi="Arial" w:cs="Arial"/>
                <w:noProof/>
                <w:lang w:val="en-US"/>
              </w:rPr>
              <w:t>IMS</w:t>
            </w:r>
            <w:r>
              <w:rPr>
                <w:rFonts w:ascii="Arial" w:hAnsi="Arial" w:cs="Arial"/>
                <w:noProof/>
                <w:lang w:val="en-US"/>
              </w:rPr>
              <w:t>\Common\</w:t>
            </w:r>
            <w:r w:rsidR="00CB506E" w:rsidRPr="00CB506E">
              <w:rPr>
                <w:rFonts w:ascii="Arial" w:hAnsi="Arial" w:cs="Arial"/>
                <w:noProof/>
                <w:lang w:val="en-US"/>
              </w:rPr>
              <w:t>IMS_Procedures_SupplementaryServices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310CD9" w:rsidRDefault="00310CD9" w:rsidP="00310CD9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1B27258D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E70B597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// Receive ACK</w:t>
            </w:r>
          </w:p>
          <w:p w14:paraId="24F343A4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f_MessageHeader_GetContactSipUrl</w:t>
            </w:r>
            <w:proofErr w:type="spellEnd"/>
            <w:r w:rsidRPr="001D786B">
              <w:rPr>
                <w:rFonts w:ascii="Arial" w:hAnsi="Arial"/>
                <w:lang w:eastAsia="en-GB"/>
              </w:rPr>
              <w:t>(v_MessageHeader_200OK);    // @sic R5s221158 - Further additional changes sic@</w:t>
            </w:r>
          </w:p>
          <w:p w14:paraId="23769FA1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v_MessageHeader_Ack</w:t>
            </w:r>
            <w:proofErr w:type="spellEnd"/>
            <w:r w:rsidRPr="001D786B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f_IMS_AckRequest_MessageHeaderRX</w:t>
            </w:r>
            <w:proofErr w:type="spellEnd"/>
            <w:r w:rsidRPr="001D786B">
              <w:rPr>
                <w:rFonts w:ascii="Arial" w:hAnsi="Arial"/>
                <w:lang w:eastAsia="en-GB"/>
              </w:rPr>
              <w:t>(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D786B">
              <w:rPr>
                <w:rFonts w:ascii="Arial" w:hAnsi="Arial"/>
                <w:lang w:eastAsia="en-GB"/>
              </w:rPr>
              <w:t>, c_statusLine200);</w:t>
            </w:r>
          </w:p>
          <w:p w14:paraId="47D84433" w14:textId="18D6AE0B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f_IMS_ReceiveRequest(car_IMS_Ack_Request(cr_ACK_Request(v_RequestURI,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v_MessageHeader_Ack</w:t>
            </w:r>
            <w:proofErr w:type="spellEnd"/>
            <w:r w:rsidRPr="001D786B">
              <w:rPr>
                <w:rFonts w:ascii="Arial" w:hAnsi="Arial"/>
                <w:lang w:eastAsia="en-GB"/>
              </w:rPr>
              <w:t>)));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1B72566" w14:textId="78DB966F" w:rsidR="001D786B" w:rsidRDefault="001D786B" w:rsidP="001D78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786B" w14:paraId="7D7E5E82" w14:textId="77777777" w:rsidTr="00442A3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28E92" w14:textId="2EFFEB04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C108CC4" w14:textId="60A15109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// Receive ACK </w:t>
            </w:r>
          </w:p>
          <w:p w14:paraId="31F50AC7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D786B">
              <w:rPr>
                <w:rFonts w:ascii="Arial" w:hAnsi="Arial"/>
                <w:highlight w:val="yellow"/>
                <w:lang w:eastAsia="en-GB"/>
              </w:rPr>
              <w:t>v_RequestURI</w:t>
            </w:r>
            <w:proofErr w:type="spellEnd"/>
            <w:r w:rsidRPr="001D786B">
              <w:rPr>
                <w:rFonts w:ascii="Arial" w:hAnsi="Arial"/>
                <w:highlight w:val="yellow"/>
                <w:lang w:eastAsia="en-GB"/>
              </w:rPr>
              <w:t xml:space="preserve"> :=</w:t>
            </w:r>
            <w:r w:rsidRPr="001D786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f_MessageHeader_GetContactSipUrl</w:t>
            </w:r>
            <w:proofErr w:type="spellEnd"/>
            <w:r w:rsidRPr="001D786B">
              <w:rPr>
                <w:rFonts w:ascii="Arial" w:hAnsi="Arial"/>
                <w:lang w:eastAsia="en-GB"/>
              </w:rPr>
              <w:t>(v_MessageHeader_200OK);    // @sic R5s221158 - Further additional changes sic@</w:t>
            </w:r>
          </w:p>
          <w:p w14:paraId="20AB4A63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v_MessageHeader_Ack</w:t>
            </w:r>
            <w:proofErr w:type="spellEnd"/>
            <w:r w:rsidRPr="001D786B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f_IMS_AckRequest_MessageHeaderRX</w:t>
            </w:r>
            <w:proofErr w:type="spellEnd"/>
            <w:r w:rsidRPr="001D786B">
              <w:rPr>
                <w:rFonts w:ascii="Arial" w:hAnsi="Arial"/>
                <w:lang w:eastAsia="en-GB"/>
              </w:rPr>
              <w:t>(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D786B">
              <w:rPr>
                <w:rFonts w:ascii="Arial" w:hAnsi="Arial"/>
                <w:lang w:eastAsia="en-GB"/>
              </w:rPr>
              <w:t>, c_statusLine200);</w:t>
            </w:r>
          </w:p>
          <w:p w14:paraId="2AE7B7D8" w14:textId="6651867D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f_IMS_ReceiveRequest(car_IMS_Ack_Request(cr_ACK_Request(v_RequestURI,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v_MessageHeader_Ack</w:t>
            </w:r>
            <w:proofErr w:type="spellEnd"/>
            <w:r w:rsidRPr="001D786B">
              <w:rPr>
                <w:rFonts w:ascii="Arial" w:hAnsi="Arial"/>
                <w:lang w:eastAsia="en-GB"/>
              </w:rPr>
              <w:t>)));</w:t>
            </w:r>
          </w:p>
          <w:p w14:paraId="1AC4730C" w14:textId="77777777" w:rsidR="001D786B" w:rsidRPr="007111EE" w:rsidRDefault="001D786B" w:rsidP="00442A3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1D786B" w14:paraId="3EDADE7F" w14:textId="77777777" w:rsidTr="00442A3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88B" w14:textId="77777777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D968DAB" w14:textId="77777777" w:rsidR="001D786B" w:rsidRDefault="001D786B" w:rsidP="001D786B">
      <w:pPr>
        <w:spacing w:after="0"/>
        <w:rPr>
          <w:rFonts w:ascii="Arial" w:hAnsi="Arial"/>
          <w:b/>
          <w:lang w:eastAsia="en-GB"/>
        </w:rPr>
      </w:pPr>
    </w:p>
    <w:p w14:paraId="349A54A0" w14:textId="77777777" w:rsidR="0063428C" w:rsidRPr="0063428C" w:rsidRDefault="0063428C" w:rsidP="0063428C">
      <w:pPr>
        <w:rPr>
          <w:lang w:val="en-US"/>
        </w:rPr>
      </w:pPr>
    </w:p>
    <w:sectPr w:rsidR="0063428C" w:rsidRPr="0063428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42DD3" w14:textId="77777777" w:rsidR="0090544E" w:rsidRDefault="0090544E">
      <w:r>
        <w:separator/>
      </w:r>
    </w:p>
  </w:endnote>
  <w:endnote w:type="continuationSeparator" w:id="0">
    <w:p w14:paraId="45F9473E" w14:textId="77777777" w:rsidR="0090544E" w:rsidRDefault="0090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D35A7" w14:textId="77777777" w:rsidR="009939B3" w:rsidRDefault="009939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65870" w14:textId="77777777" w:rsidR="009939B3" w:rsidRDefault="009939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FBE83" w14:textId="77777777" w:rsidR="009939B3" w:rsidRDefault="00993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89664" w14:textId="77777777" w:rsidR="0090544E" w:rsidRDefault="0090544E">
      <w:r>
        <w:separator/>
      </w:r>
    </w:p>
  </w:footnote>
  <w:footnote w:type="continuationSeparator" w:id="0">
    <w:p w14:paraId="63EDF6E2" w14:textId="77777777" w:rsidR="0090544E" w:rsidRDefault="0090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3"/>
  </w:num>
  <w:num w:numId="5">
    <w:abstractNumId w:val="1"/>
  </w:num>
  <w:num w:numId="6">
    <w:abstractNumId w:val="12"/>
  </w:num>
  <w:num w:numId="7">
    <w:abstractNumId w:val="17"/>
  </w:num>
  <w:num w:numId="8">
    <w:abstractNumId w:val="4"/>
  </w:num>
  <w:num w:numId="9">
    <w:abstractNumId w:val="10"/>
  </w:num>
  <w:num w:numId="10">
    <w:abstractNumId w:val="7"/>
  </w:num>
  <w:num w:numId="11">
    <w:abstractNumId w:val="3"/>
  </w:num>
  <w:num w:numId="12">
    <w:abstractNumId w:val="16"/>
  </w:num>
  <w:num w:numId="13">
    <w:abstractNumId w:val="8"/>
  </w:num>
  <w:num w:numId="14">
    <w:abstractNumId w:val="9"/>
  </w:num>
  <w:num w:numId="15">
    <w:abstractNumId w:val="15"/>
  </w:num>
  <w:num w:numId="16">
    <w:abstractNumId w:val="14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5CC8"/>
    <w:rsid w:val="001070A6"/>
    <w:rsid w:val="00113F96"/>
    <w:rsid w:val="0011688C"/>
    <w:rsid w:val="0011735A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759BB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D786B"/>
    <w:rsid w:val="001E41F3"/>
    <w:rsid w:val="001E5DA1"/>
    <w:rsid w:val="001F13A2"/>
    <w:rsid w:val="001F20C8"/>
    <w:rsid w:val="00200286"/>
    <w:rsid w:val="002017E2"/>
    <w:rsid w:val="0020278A"/>
    <w:rsid w:val="002037D2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2D6F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0EFA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001"/>
    <w:rsid w:val="005334E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0FC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544E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9B3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1E24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C763F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6281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06E"/>
    <w:rsid w:val="00CC0D03"/>
    <w:rsid w:val="00CC3558"/>
    <w:rsid w:val="00CC5026"/>
    <w:rsid w:val="00CC68D0"/>
    <w:rsid w:val="00CC71D6"/>
    <w:rsid w:val="00CD0A95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C24B1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4970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0CD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ED38B-7CAC-4219-B27E-ACCAB3EB9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1900-01-01T08:00:00Z</cp:lastPrinted>
  <dcterms:created xsi:type="dcterms:W3CDTF">2023-01-10T17:07:00Z</dcterms:created>
  <dcterms:modified xsi:type="dcterms:W3CDTF">2023-01-10T19:00:00Z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