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B9141" w14:textId="63E5DD75" w:rsidR="009730C3" w:rsidRDefault="009730C3" w:rsidP="009730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274B7B">
        <w:rPr>
          <w:b/>
          <w:bCs/>
          <w:i/>
          <w:iCs/>
          <w:sz w:val="24"/>
          <w:szCs w:val="24"/>
        </w:rPr>
        <w:t>R5s230104</w:t>
      </w:r>
    </w:p>
    <w:p w14:paraId="254034DF" w14:textId="77777777" w:rsidR="009730C3" w:rsidRDefault="009730C3" w:rsidP="009730C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2 -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30C3" w14:paraId="4529E6B2" w14:textId="77777777" w:rsidTr="00DD70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902B7" w14:textId="77777777" w:rsidR="009730C3" w:rsidRDefault="009730C3" w:rsidP="00DD70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730C3" w14:paraId="2B27E0A7" w14:textId="77777777" w:rsidTr="00DD70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407B0" w14:textId="77777777" w:rsidR="009730C3" w:rsidRDefault="009730C3" w:rsidP="00DD70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30C3" w14:paraId="0622B752" w14:textId="77777777" w:rsidTr="00DD70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227EE" w14:textId="77777777" w:rsidR="009730C3" w:rsidRDefault="009730C3" w:rsidP="00DD7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0C3" w14:paraId="50717C14" w14:textId="77777777" w:rsidTr="00DD70B8">
        <w:tc>
          <w:tcPr>
            <w:tcW w:w="142" w:type="dxa"/>
            <w:tcBorders>
              <w:left w:val="single" w:sz="4" w:space="0" w:color="auto"/>
            </w:tcBorders>
          </w:tcPr>
          <w:p w14:paraId="7CDF80CE" w14:textId="77777777" w:rsidR="009730C3" w:rsidRDefault="009730C3" w:rsidP="00DD70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5D4BA2" w14:textId="77777777" w:rsidR="009730C3" w:rsidRPr="005F0EEB" w:rsidRDefault="009730C3" w:rsidP="00DD70B8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072B55CE" w14:textId="77777777" w:rsidR="009730C3" w:rsidRDefault="009730C3" w:rsidP="00DD70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876C0C" w14:textId="5470A15A" w:rsidR="009730C3" w:rsidRPr="005F0EEB" w:rsidRDefault="009730C3" w:rsidP="00DD70B8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92AAD">
              <w:rPr>
                <w:rFonts w:cs="Arial"/>
                <w:b/>
                <w:bCs/>
                <w:color w:val="000000"/>
                <w:sz w:val="24"/>
                <w:szCs w:val="24"/>
              </w:rPr>
              <w:t>2937</w:t>
            </w:r>
          </w:p>
        </w:tc>
        <w:tc>
          <w:tcPr>
            <w:tcW w:w="709" w:type="dxa"/>
          </w:tcPr>
          <w:p w14:paraId="7A48C247" w14:textId="3FAC4F7F" w:rsidR="009730C3" w:rsidRDefault="00A61FFD" w:rsidP="00DD70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9730C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5452074B" w14:textId="77777777" w:rsidR="009730C3" w:rsidRPr="00A1055C" w:rsidRDefault="009730C3" w:rsidP="00DD70B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9EE987E" w14:textId="77777777" w:rsidR="009730C3" w:rsidRDefault="009730C3" w:rsidP="00DD70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5D0839" w14:textId="77777777" w:rsidR="009730C3" w:rsidRPr="00410371" w:rsidRDefault="009730C3" w:rsidP="00DD70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5F0EE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5F0E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111C24" w14:textId="77777777" w:rsidR="009730C3" w:rsidRDefault="009730C3" w:rsidP="00DD70B8">
            <w:pPr>
              <w:pStyle w:val="CRCoverPage"/>
              <w:spacing w:after="0"/>
              <w:rPr>
                <w:noProof/>
              </w:rPr>
            </w:pPr>
          </w:p>
        </w:tc>
      </w:tr>
      <w:tr w:rsidR="009730C3" w14:paraId="3DDA8390" w14:textId="77777777" w:rsidTr="00DD70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1D8E5" w14:textId="77777777" w:rsidR="009730C3" w:rsidRDefault="009730C3" w:rsidP="00DD70B8">
            <w:pPr>
              <w:pStyle w:val="CRCoverPage"/>
              <w:spacing w:after="0"/>
              <w:rPr>
                <w:noProof/>
              </w:rPr>
            </w:pPr>
          </w:p>
        </w:tc>
      </w:tr>
      <w:tr w:rsidR="009730C3" w14:paraId="304DBC14" w14:textId="77777777" w:rsidTr="00DD70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F5F1E6" w14:textId="77777777" w:rsidR="009730C3" w:rsidRPr="00F25D98" w:rsidRDefault="009730C3" w:rsidP="00DD70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30C3" w14:paraId="5C8A6041" w14:textId="77777777" w:rsidTr="00DD70B8">
        <w:tc>
          <w:tcPr>
            <w:tcW w:w="9641" w:type="dxa"/>
            <w:gridSpan w:val="9"/>
          </w:tcPr>
          <w:p w14:paraId="31351599" w14:textId="77777777" w:rsidR="009730C3" w:rsidRDefault="009730C3" w:rsidP="00DD7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9B7701" w14:textId="77777777" w:rsidR="009730C3" w:rsidRDefault="009730C3" w:rsidP="009730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30C3" w14:paraId="56061298" w14:textId="77777777" w:rsidTr="00DD70B8">
        <w:tc>
          <w:tcPr>
            <w:tcW w:w="2835" w:type="dxa"/>
          </w:tcPr>
          <w:p w14:paraId="3E312F97" w14:textId="77777777" w:rsidR="009730C3" w:rsidRDefault="009730C3" w:rsidP="00DD70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FB7F9B" w14:textId="77777777" w:rsidR="009730C3" w:rsidRDefault="009730C3" w:rsidP="00DD70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5B4FA6" w14:textId="77777777" w:rsidR="009730C3" w:rsidRDefault="009730C3" w:rsidP="00DD7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0B7456" w14:textId="77777777" w:rsidR="009730C3" w:rsidRDefault="009730C3" w:rsidP="00DD70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7AE9C7" w14:textId="77777777" w:rsidR="009730C3" w:rsidRDefault="009730C3" w:rsidP="00DD7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67254D" w14:textId="77777777" w:rsidR="009730C3" w:rsidRDefault="009730C3" w:rsidP="00DD70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0EC2AD" w14:textId="77777777" w:rsidR="009730C3" w:rsidRDefault="009730C3" w:rsidP="00DD7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4F6088" w14:textId="77777777" w:rsidR="009730C3" w:rsidRDefault="009730C3" w:rsidP="00DD70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371AA5" w14:textId="77777777" w:rsidR="009730C3" w:rsidRDefault="009730C3" w:rsidP="00DD70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042537" w14:textId="77777777" w:rsidR="009730C3" w:rsidRDefault="009730C3" w:rsidP="009730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30C3" w14:paraId="10A12B2F" w14:textId="77777777" w:rsidTr="00DD70B8">
        <w:tc>
          <w:tcPr>
            <w:tcW w:w="9640" w:type="dxa"/>
            <w:gridSpan w:val="11"/>
          </w:tcPr>
          <w:p w14:paraId="34147A36" w14:textId="77777777" w:rsidR="009730C3" w:rsidRDefault="009730C3" w:rsidP="00DD7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0C3" w14:paraId="0EE07331" w14:textId="77777777" w:rsidTr="00DD70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025B15" w14:textId="77777777" w:rsidR="009730C3" w:rsidRDefault="009730C3" w:rsidP="00DD70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CE029" w14:textId="08C7A38C" w:rsidR="009730C3" w:rsidRDefault="009730C3" w:rsidP="00DD70B8">
            <w:pPr>
              <w:pStyle w:val="CRCoverPage"/>
              <w:spacing w:after="0"/>
              <w:rPr>
                <w:noProof/>
              </w:rPr>
            </w:pPr>
            <w:r w:rsidRPr="005A0A37">
              <w:t>Addition of ENDC RRC CA test case 8.2.4.3.1.1 in FR2</w:t>
            </w:r>
          </w:p>
        </w:tc>
      </w:tr>
      <w:tr w:rsidR="009730C3" w14:paraId="53E77CA0" w14:textId="77777777" w:rsidTr="00DD70B8">
        <w:tc>
          <w:tcPr>
            <w:tcW w:w="1843" w:type="dxa"/>
            <w:tcBorders>
              <w:left w:val="single" w:sz="4" w:space="0" w:color="auto"/>
            </w:tcBorders>
          </w:tcPr>
          <w:p w14:paraId="53AFE0A9" w14:textId="77777777" w:rsidR="009730C3" w:rsidRDefault="009730C3" w:rsidP="00DD7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AA6A3" w14:textId="77777777" w:rsidR="009730C3" w:rsidRDefault="009730C3" w:rsidP="00DD7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0C3" w14:paraId="3581F2D9" w14:textId="77777777" w:rsidTr="00DD70B8">
        <w:tc>
          <w:tcPr>
            <w:tcW w:w="1843" w:type="dxa"/>
            <w:tcBorders>
              <w:left w:val="single" w:sz="4" w:space="0" w:color="auto"/>
            </w:tcBorders>
          </w:tcPr>
          <w:p w14:paraId="72A4F5EA" w14:textId="77777777" w:rsidR="009730C3" w:rsidRDefault="009730C3" w:rsidP="00DD70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B1283" w14:textId="77777777" w:rsidR="009730C3" w:rsidRDefault="009730C3" w:rsidP="00DD70B8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9730C3" w14:paraId="65B19476" w14:textId="77777777" w:rsidTr="00DD70B8">
        <w:tc>
          <w:tcPr>
            <w:tcW w:w="1843" w:type="dxa"/>
            <w:tcBorders>
              <w:left w:val="single" w:sz="4" w:space="0" w:color="auto"/>
            </w:tcBorders>
          </w:tcPr>
          <w:p w14:paraId="554E3EB4" w14:textId="77777777" w:rsidR="009730C3" w:rsidRDefault="009730C3" w:rsidP="00DD70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C8715C" w14:textId="77777777" w:rsidR="009730C3" w:rsidRDefault="009730C3" w:rsidP="00DD70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730C3" w14:paraId="47FAC9AF" w14:textId="77777777" w:rsidTr="00DD70B8">
        <w:tc>
          <w:tcPr>
            <w:tcW w:w="1843" w:type="dxa"/>
            <w:tcBorders>
              <w:left w:val="single" w:sz="4" w:space="0" w:color="auto"/>
            </w:tcBorders>
          </w:tcPr>
          <w:p w14:paraId="68995BFD" w14:textId="77777777" w:rsidR="009730C3" w:rsidRDefault="009730C3" w:rsidP="00DD7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6AF30B" w14:textId="77777777" w:rsidR="009730C3" w:rsidRDefault="009730C3" w:rsidP="00DD7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0C3" w14:paraId="126D2938" w14:textId="77777777" w:rsidTr="00DD70B8">
        <w:tc>
          <w:tcPr>
            <w:tcW w:w="1843" w:type="dxa"/>
            <w:tcBorders>
              <w:left w:val="single" w:sz="4" w:space="0" w:color="auto"/>
            </w:tcBorders>
          </w:tcPr>
          <w:p w14:paraId="7B180C7F" w14:textId="77777777" w:rsidR="009730C3" w:rsidRDefault="009730C3" w:rsidP="00DD70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A460BE" w14:textId="77777777" w:rsidR="009730C3" w:rsidRDefault="009730C3" w:rsidP="00DD70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Pr="00F538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1203590" w14:textId="77777777" w:rsidR="009730C3" w:rsidRDefault="009730C3" w:rsidP="00DD70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3954E" w14:textId="77777777" w:rsidR="009730C3" w:rsidRDefault="009730C3" w:rsidP="00DD70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38975" w14:textId="6B471803" w:rsidR="009730C3" w:rsidRDefault="009730C3" w:rsidP="00DD70B8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3-01-</w:t>
            </w:r>
            <w:r>
              <w:t>1</w:t>
            </w:r>
            <w:r>
              <w:t>0</w:t>
            </w:r>
          </w:p>
        </w:tc>
      </w:tr>
      <w:tr w:rsidR="009730C3" w14:paraId="26476CF9" w14:textId="77777777" w:rsidTr="00DD70B8">
        <w:tc>
          <w:tcPr>
            <w:tcW w:w="1843" w:type="dxa"/>
            <w:tcBorders>
              <w:left w:val="single" w:sz="4" w:space="0" w:color="auto"/>
            </w:tcBorders>
          </w:tcPr>
          <w:p w14:paraId="00D30969" w14:textId="77777777" w:rsidR="009730C3" w:rsidRDefault="009730C3" w:rsidP="00DD7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1CC03C" w14:textId="77777777" w:rsidR="009730C3" w:rsidRDefault="009730C3" w:rsidP="00DD7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079563" w14:textId="77777777" w:rsidR="009730C3" w:rsidRDefault="009730C3" w:rsidP="00DD7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FAE93C" w14:textId="77777777" w:rsidR="009730C3" w:rsidRDefault="009730C3" w:rsidP="00DD7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D25659" w14:textId="77777777" w:rsidR="009730C3" w:rsidRDefault="009730C3" w:rsidP="00DD7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0C3" w14:paraId="0DE08813" w14:textId="77777777" w:rsidTr="00DD70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2C61BA" w14:textId="77777777" w:rsidR="009730C3" w:rsidRDefault="009730C3" w:rsidP="00DD70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ADEB2B" w14:textId="5D1FF051" w:rsidR="009730C3" w:rsidRDefault="009730C3" w:rsidP="00DD70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BF38" w14:textId="77777777" w:rsidR="009730C3" w:rsidRDefault="009730C3" w:rsidP="00DD70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B7EB8" w14:textId="77777777" w:rsidR="009730C3" w:rsidRDefault="009730C3" w:rsidP="00DD70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9153C" w14:textId="77777777" w:rsidR="009730C3" w:rsidRDefault="009730C3" w:rsidP="00DD70B8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9730C3" w14:paraId="211D9887" w14:textId="77777777" w:rsidTr="00DD70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D0FC3E" w14:textId="77777777" w:rsidR="009730C3" w:rsidRDefault="009730C3" w:rsidP="00DD70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69D154" w14:textId="77777777" w:rsidR="009730C3" w:rsidRDefault="009730C3" w:rsidP="00DD70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9078A1" w14:textId="77777777" w:rsidR="009730C3" w:rsidRDefault="009730C3" w:rsidP="00DD70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708EA8" w14:textId="77777777" w:rsidR="009730C3" w:rsidRPr="007C2097" w:rsidRDefault="009730C3" w:rsidP="00DD70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730C3" w14:paraId="1ED25833" w14:textId="77777777" w:rsidTr="00DD70B8">
        <w:tc>
          <w:tcPr>
            <w:tcW w:w="1843" w:type="dxa"/>
          </w:tcPr>
          <w:p w14:paraId="07713030" w14:textId="77777777" w:rsidR="009730C3" w:rsidRDefault="009730C3" w:rsidP="00DD7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525D4F" w14:textId="77777777" w:rsidR="009730C3" w:rsidRDefault="009730C3" w:rsidP="00DD7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0C3" w14:paraId="5AC101FD" w14:textId="77777777" w:rsidTr="00DD70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E4E5C" w14:textId="77777777" w:rsidR="009730C3" w:rsidRDefault="009730C3" w:rsidP="00DD7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18465" w14:textId="397C026B" w:rsidR="009730C3" w:rsidRDefault="009730C3" w:rsidP="009730C3">
            <w:pPr>
              <w:pStyle w:val="CRCoverPage"/>
              <w:spacing w:after="0"/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ENDC test case 8.2.4.3.1.1. in FR2 to the IWD_22wk49 </w:t>
            </w:r>
            <w:r w:rsidRPr="0002234C">
              <w:rPr>
                <w:noProof/>
              </w:rPr>
              <w:t>ATS.</w:t>
            </w:r>
          </w:p>
        </w:tc>
      </w:tr>
      <w:tr w:rsidR="009730C3" w14:paraId="78692D7F" w14:textId="77777777" w:rsidTr="00DD70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624F2" w14:textId="77777777" w:rsidR="009730C3" w:rsidRDefault="009730C3" w:rsidP="00DD7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4302F" w14:textId="77777777" w:rsidR="009730C3" w:rsidRDefault="009730C3" w:rsidP="00DD7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0C3" w14:paraId="7E733A9C" w14:textId="77777777" w:rsidTr="00DD70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36AB4" w14:textId="77777777" w:rsidR="009730C3" w:rsidRDefault="009730C3" w:rsidP="00DD7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52398" w14:textId="5E3BA398" w:rsidR="009730C3" w:rsidRDefault="009730C3" w:rsidP="009730C3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ENDC test case 8.2.4.3.1.1.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9730C3" w14:paraId="23726C14" w14:textId="77777777" w:rsidTr="00DD70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C5BF3" w14:textId="77777777" w:rsidR="009730C3" w:rsidRDefault="009730C3" w:rsidP="00DD7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034B1" w14:textId="77777777" w:rsidR="009730C3" w:rsidRDefault="009730C3" w:rsidP="00DD7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0C3" w14:paraId="0433AC88" w14:textId="77777777" w:rsidTr="00DD70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905D1" w14:textId="77777777" w:rsidR="009730C3" w:rsidRDefault="009730C3" w:rsidP="00DD7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118DD" w14:textId="222B1D68" w:rsidR="009730C3" w:rsidRDefault="009730C3" w:rsidP="009730C3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9730C3" w14:paraId="58D9A27E" w14:textId="77777777" w:rsidTr="00DD70B8">
        <w:tc>
          <w:tcPr>
            <w:tcW w:w="2694" w:type="dxa"/>
            <w:gridSpan w:val="2"/>
          </w:tcPr>
          <w:p w14:paraId="4D6E9381" w14:textId="77777777" w:rsidR="009730C3" w:rsidRDefault="009730C3" w:rsidP="00DD7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1D9B40" w14:textId="77777777" w:rsidR="009730C3" w:rsidRDefault="009730C3" w:rsidP="00DD7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0C3" w14:paraId="00B533F6" w14:textId="77777777" w:rsidTr="00DD70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3B971D" w14:textId="77777777" w:rsidR="009730C3" w:rsidRDefault="009730C3" w:rsidP="00DD7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0F71E" w14:textId="1FB712CD" w:rsidR="009730C3" w:rsidRDefault="009730C3" w:rsidP="00DD70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8.2.4.3.1.1.ENDC</w:t>
            </w:r>
          </w:p>
        </w:tc>
      </w:tr>
      <w:tr w:rsidR="009730C3" w14:paraId="6A5E72D5" w14:textId="77777777" w:rsidTr="00DD70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13CC" w14:textId="77777777" w:rsidR="009730C3" w:rsidRDefault="009730C3" w:rsidP="00DD7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F5220" w14:textId="77777777" w:rsidR="009730C3" w:rsidRDefault="009730C3" w:rsidP="00DD70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0C3" w14:paraId="175BCBB6" w14:textId="77777777" w:rsidTr="00DD70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85415" w14:textId="77777777" w:rsidR="009730C3" w:rsidRDefault="009730C3" w:rsidP="00DD7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E8962" w14:textId="77777777" w:rsidR="009730C3" w:rsidRDefault="009730C3" w:rsidP="00DD7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997A0D" w14:textId="77777777" w:rsidR="009730C3" w:rsidRDefault="009730C3" w:rsidP="00DD7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C0B87" w14:textId="77777777" w:rsidR="009730C3" w:rsidRDefault="009730C3" w:rsidP="00DD70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832CD5" w14:textId="77777777" w:rsidR="009730C3" w:rsidRDefault="009730C3" w:rsidP="00DD70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0C3" w14:paraId="52377C56" w14:textId="77777777" w:rsidTr="00DD70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2C0E9" w14:textId="77777777" w:rsidR="009730C3" w:rsidRDefault="009730C3" w:rsidP="00DD7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F8288" w14:textId="77777777" w:rsidR="009730C3" w:rsidRDefault="009730C3" w:rsidP="00DD7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F9E15" w14:textId="77777777" w:rsidR="009730C3" w:rsidRDefault="009730C3" w:rsidP="00DD7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F05D14" w14:textId="77777777" w:rsidR="009730C3" w:rsidRDefault="009730C3" w:rsidP="00DD70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F8CC1" w14:textId="77777777" w:rsidR="009730C3" w:rsidRDefault="009730C3" w:rsidP="00DD7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0C3" w14:paraId="12CD91E5" w14:textId="77777777" w:rsidTr="00DD70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E03D" w14:textId="77777777" w:rsidR="009730C3" w:rsidRDefault="009730C3" w:rsidP="00DD70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C4B57" w14:textId="2D9CE334" w:rsidR="009730C3" w:rsidRDefault="009730C3" w:rsidP="00DD7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337DF" w14:textId="76C50F37" w:rsidR="009730C3" w:rsidRDefault="009730C3" w:rsidP="00DD7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735C18" w14:textId="77777777" w:rsidR="009730C3" w:rsidRDefault="009730C3" w:rsidP="00DD70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10F1C" w14:textId="22FA436E" w:rsidR="009730C3" w:rsidRDefault="009730C3" w:rsidP="00DD7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730C3" w14:paraId="055F56AB" w14:textId="77777777" w:rsidTr="00DD70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2C72B" w14:textId="77777777" w:rsidR="009730C3" w:rsidRDefault="009730C3" w:rsidP="00DD70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7FB9AE" w14:textId="77777777" w:rsidR="009730C3" w:rsidRDefault="009730C3" w:rsidP="00DD7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301D4" w14:textId="77777777" w:rsidR="009730C3" w:rsidRDefault="009730C3" w:rsidP="00DD70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6A1601" w14:textId="77777777" w:rsidR="009730C3" w:rsidRDefault="009730C3" w:rsidP="00DD70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B0518" w14:textId="77777777" w:rsidR="009730C3" w:rsidRDefault="009730C3" w:rsidP="00DD7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0C3" w14:paraId="663EFCE1" w14:textId="77777777" w:rsidTr="00DD70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C95CB" w14:textId="77777777" w:rsidR="009730C3" w:rsidRDefault="009730C3" w:rsidP="00DD70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B6502" w14:textId="77777777" w:rsidR="009730C3" w:rsidRDefault="009730C3" w:rsidP="00DD70B8">
            <w:pPr>
              <w:pStyle w:val="CRCoverPage"/>
              <w:spacing w:after="0"/>
              <w:rPr>
                <w:noProof/>
              </w:rPr>
            </w:pPr>
          </w:p>
        </w:tc>
      </w:tr>
      <w:tr w:rsidR="009730C3" w14:paraId="3F0E284D" w14:textId="77777777" w:rsidTr="00DD70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82705" w14:textId="77777777" w:rsidR="009730C3" w:rsidRDefault="009730C3" w:rsidP="00DD7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DB825" w14:textId="77777777" w:rsidR="009730C3" w:rsidRDefault="009730C3" w:rsidP="00DD70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0C3" w:rsidRPr="008863B9" w14:paraId="7834F53B" w14:textId="77777777" w:rsidTr="00DD70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2CE90B" w14:textId="77777777" w:rsidR="009730C3" w:rsidRPr="008863B9" w:rsidRDefault="009730C3" w:rsidP="00DD7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F50105" w14:textId="77777777" w:rsidR="009730C3" w:rsidRPr="008863B9" w:rsidRDefault="009730C3" w:rsidP="00DD70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0C3" w14:paraId="7DBA38E5" w14:textId="77777777" w:rsidTr="00DD70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0BF2A" w14:textId="77777777" w:rsidR="009730C3" w:rsidRDefault="009730C3" w:rsidP="00DD7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262EE" w14:textId="77777777" w:rsidR="009730C3" w:rsidRDefault="009730C3" w:rsidP="00DD70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FDDE07" w14:textId="77777777" w:rsidR="009730C3" w:rsidRDefault="009730C3">
      <w:pPr>
        <w:pStyle w:val="CRCoverPage"/>
        <w:spacing w:after="0"/>
        <w:rPr>
          <w:noProof/>
          <w:sz w:val="8"/>
          <w:szCs w:val="8"/>
        </w:rPr>
      </w:pPr>
    </w:p>
    <w:p w14:paraId="0885DBF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541E5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891465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BCDB583" w14:textId="77777777" w:rsidR="00312E56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12E56" w:rsidRPr="00C11998">
        <w:rPr>
          <w:rFonts w:ascii="Arial" w:hAnsi="Arial" w:cs="Arial"/>
          <w:iCs/>
        </w:rPr>
        <w:t>Table of Contents</w:t>
      </w:r>
      <w:r w:rsidR="00312E56">
        <w:tab/>
      </w:r>
      <w:r w:rsidR="00312E56">
        <w:fldChar w:fldCharType="begin"/>
      </w:r>
      <w:r w:rsidR="00312E56">
        <w:instrText xml:space="preserve"> PAGEREF _Toc78914659 \h </w:instrText>
      </w:r>
      <w:r w:rsidR="00312E56">
        <w:fldChar w:fldCharType="separate"/>
      </w:r>
      <w:r w:rsidR="00312E56">
        <w:t>2</w:t>
      </w:r>
      <w:r w:rsidR="00312E56">
        <w:fldChar w:fldCharType="end"/>
      </w:r>
    </w:p>
    <w:p w14:paraId="4DB9508C" w14:textId="77777777" w:rsidR="00312E56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1998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1998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_Toc78914660 \h </w:instrText>
      </w:r>
      <w:r>
        <w:fldChar w:fldCharType="separate"/>
      </w:r>
      <w:r>
        <w:t>3</w:t>
      </w:r>
      <w:r>
        <w:fldChar w:fldCharType="end"/>
      </w:r>
    </w:p>
    <w:p w14:paraId="5953E6F2" w14:textId="77777777" w:rsidR="00312E56" w:rsidRDefault="00312E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1199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_Toc78914661 \h </w:instrText>
      </w:r>
      <w:r>
        <w:fldChar w:fldCharType="separate"/>
      </w:r>
      <w:r>
        <w:t>3</w:t>
      </w:r>
      <w:r>
        <w:fldChar w:fldCharType="end"/>
      </w:r>
    </w:p>
    <w:p w14:paraId="02CFB4D3" w14:textId="77777777" w:rsidR="00312E56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199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199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_Toc78914662 \h </w:instrText>
      </w:r>
      <w:r>
        <w:fldChar w:fldCharType="separate"/>
      </w:r>
      <w:r>
        <w:t>3</w:t>
      </w:r>
      <w:r>
        <w:fldChar w:fldCharType="end"/>
      </w:r>
    </w:p>
    <w:p w14:paraId="7558AD22" w14:textId="77777777" w:rsidR="00312E56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199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199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_Toc78914663 \h </w:instrText>
      </w:r>
      <w:r>
        <w:fldChar w:fldCharType="separate"/>
      </w:r>
      <w:r>
        <w:t>3</w:t>
      </w:r>
      <w:r>
        <w:fldChar w:fldCharType="end"/>
      </w:r>
    </w:p>
    <w:p w14:paraId="65F6F12E" w14:textId="77777777" w:rsidR="00312E56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199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199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_Toc78914664 \h </w:instrText>
      </w:r>
      <w:r>
        <w:fldChar w:fldCharType="separate"/>
      </w:r>
      <w:r>
        <w:t>3</w:t>
      </w:r>
      <w:r>
        <w:fldChar w:fldCharType="end"/>
      </w:r>
    </w:p>
    <w:p w14:paraId="4D8F5DFB" w14:textId="5B14BE77" w:rsidR="00312E56" w:rsidRDefault="00312E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1199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A17116" w:rsidRPr="00A17116">
        <w:rPr>
          <w:rFonts w:cs="Arial"/>
        </w:rPr>
        <w:t>MediaTek MT6879</w:t>
      </w:r>
      <w:r>
        <w:tab/>
      </w:r>
      <w:r>
        <w:fldChar w:fldCharType="begin"/>
      </w:r>
      <w:r>
        <w:instrText xml:space="preserve"> PAGEREF _Toc78914665 \h </w:instrText>
      </w:r>
      <w:r>
        <w:fldChar w:fldCharType="separate"/>
      </w:r>
      <w:r>
        <w:t>3</w:t>
      </w:r>
      <w:r>
        <w:fldChar w:fldCharType="end"/>
      </w:r>
    </w:p>
    <w:p w14:paraId="10155215" w14:textId="77777777" w:rsidR="00312E56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199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199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_Toc78914666 \h </w:instrText>
      </w:r>
      <w:r>
        <w:fldChar w:fldCharType="separate"/>
      </w:r>
      <w:r>
        <w:t>3</w:t>
      </w:r>
      <w:r>
        <w:fldChar w:fldCharType="end"/>
      </w:r>
    </w:p>
    <w:p w14:paraId="1CFAB8B0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98BEF3C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78914660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6865AC95" w14:textId="3ACE4493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B14A5C">
        <w:rPr>
          <w:rFonts w:cs="Arial"/>
        </w:rPr>
        <w:t>ENDC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E0126A">
        <w:rPr>
          <w:rFonts w:cs="Arial"/>
        </w:rPr>
        <w:t>8.2.4.3.1.1</w:t>
      </w:r>
      <w:r w:rsidR="00B01AA4">
        <w:rPr>
          <w:rFonts w:cs="Arial"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8816EB">
        <w:rPr>
          <w:rFonts w:cs="Arial"/>
        </w:rPr>
        <w:t>ENDC</w:t>
      </w:r>
      <w:r w:rsidR="002367B5">
        <w:rPr>
          <w:rFonts w:cs="Arial"/>
        </w:rPr>
        <w:t xml:space="preserve"> </w:t>
      </w:r>
      <w:r>
        <w:rPr>
          <w:rFonts w:cs="Arial"/>
        </w:rPr>
        <w:t>test suite</w:t>
      </w:r>
      <w:r w:rsidR="007C2E1F">
        <w:rPr>
          <w:rFonts w:cs="Arial"/>
        </w:rPr>
        <w:t>.</w:t>
      </w:r>
    </w:p>
    <w:p w14:paraId="1F9ABD87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0E659F04" w14:textId="467E5B05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166AB5">
        <w:rPr>
          <w:rFonts w:cs="Arial"/>
          <w:b/>
          <w:sz w:val="24"/>
          <w:lang w:eastAsia="ja-JP"/>
        </w:rPr>
        <w:t>Narendra Kalahasti</w:t>
      </w:r>
    </w:p>
    <w:p w14:paraId="6B920E0E" w14:textId="401D0C6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166AB5" w:rsidRPr="00166AB5">
        <w:rPr>
          <w:rFonts w:cs="Arial"/>
          <w:sz w:val="24"/>
          <w:lang w:eastAsia="ja-JP"/>
        </w:rPr>
        <w:t>Narendra.Kalahasti@anritsu.com</w:t>
      </w:r>
    </w:p>
    <w:p w14:paraId="5D32125D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4F76D8C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78914661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0332860E" w14:textId="01402769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E2230">
        <w:rPr>
          <w:rFonts w:cs="Arial"/>
          <w:b/>
          <w:lang w:eastAsia="ja-JP"/>
        </w:rPr>
        <w:t>8.2.4.3.1.</w:t>
      </w:r>
      <w:proofErr w:type="gramStart"/>
      <w:r w:rsidR="005E2230">
        <w:rPr>
          <w:rFonts w:cs="Arial"/>
          <w:b/>
          <w:lang w:eastAsia="ja-JP"/>
        </w:rPr>
        <w:t>1.ENDC</w:t>
      </w:r>
      <w:proofErr w:type="gramEnd"/>
    </w:p>
    <w:p w14:paraId="444D73AB" w14:textId="1ABC2303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5E2230">
        <w:rPr>
          <w:rFonts w:eastAsia="SimSun"/>
        </w:rPr>
        <w:t>2</w:t>
      </w:r>
      <w:r w:rsidR="004F69EA" w:rsidRPr="004F69EA">
        <w:rPr>
          <w:rFonts w:eastAsia="SimSun"/>
        </w:rPr>
        <w:t>wk</w:t>
      </w:r>
      <w:r w:rsidR="005E2230">
        <w:rPr>
          <w:rFonts w:eastAsia="SimSun"/>
        </w:rPr>
        <w:t>49</w:t>
      </w:r>
    </w:p>
    <w:p w14:paraId="6A5B43E2" w14:textId="4C052072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r w:rsidR="00F80BCC">
        <w:rPr>
          <w:lang w:eastAsia="ja-JP"/>
        </w:rPr>
        <w:t>Anritsu</w:t>
      </w:r>
      <w:r w:rsidR="00F30F52">
        <w:rPr>
          <w:lang w:eastAsia="ja-JP"/>
        </w:rPr>
        <w:t xml:space="preserve"> </w:t>
      </w:r>
      <w:r w:rsidR="00BF28E1">
        <w:rPr>
          <w:lang w:eastAsia="ja-JP"/>
        </w:rPr>
        <w:t>5G</w:t>
      </w:r>
      <w:r w:rsidR="00F30F52">
        <w:rPr>
          <w:lang w:eastAsia="ja-JP"/>
        </w:rPr>
        <w:t xml:space="preserve"> Protocol Conformance Test </w:t>
      </w:r>
      <w:r w:rsidR="00F829B4">
        <w:rPr>
          <w:lang w:eastAsia="ja-JP"/>
        </w:rPr>
        <w:t>platform</w:t>
      </w:r>
      <w:bookmarkStart w:id="5" w:name="_Hlk37919671"/>
    </w:p>
    <w:bookmarkEnd w:id="5"/>
    <w:p w14:paraId="4A4820FF" w14:textId="4B946127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0D4222" w:rsidRPr="00595373">
        <w:rPr>
          <w:rFonts w:cs="Arial"/>
          <w:b/>
          <w:lang w:eastAsia="ja-JP"/>
        </w:rPr>
        <w:t>MediaTek MT6879</w:t>
      </w:r>
    </w:p>
    <w:p w14:paraId="4C26C60E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0688E4C0" w14:textId="77777777" w:rsidR="00446488" w:rsidRDefault="00446488" w:rsidP="00446488"/>
    <w:p w14:paraId="4CBC4F2C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78914662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6F36386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0E1DC293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78914663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26BE3315" w14:textId="4FF0BB20" w:rsidR="00005DD9" w:rsidRPr="003436E5" w:rsidRDefault="00586F0C" w:rsidP="004D5C3F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TC was executed on </w:t>
      </w:r>
      <w:r w:rsidR="004D5C3F" w:rsidRPr="004D5C3F">
        <w:rPr>
          <w:rFonts w:ascii="Arial" w:hAnsi="Arial" w:cs="Arial"/>
          <w:lang w:eastAsia="zh-CN"/>
        </w:rPr>
        <w:t>NR band DC_3A_n257</w:t>
      </w:r>
      <w:r w:rsidR="00C92AAD">
        <w:rPr>
          <w:rFonts w:ascii="Arial" w:hAnsi="Arial" w:cs="Arial"/>
          <w:lang w:eastAsia="zh-CN"/>
        </w:rPr>
        <w:t>G</w:t>
      </w:r>
      <w:r w:rsidR="004D5C3F" w:rsidRPr="004D5C3F">
        <w:rPr>
          <w:rFonts w:ascii="Arial" w:hAnsi="Arial" w:cs="Arial"/>
          <w:lang w:eastAsia="zh-CN"/>
        </w:rPr>
        <w:t xml:space="preserve"> using NR ciphering nea1 and integrity algorithm</w:t>
      </w:r>
      <w:r w:rsidR="004D5C3F">
        <w:rPr>
          <w:rFonts w:ascii="Arial" w:hAnsi="Arial" w:cs="Arial"/>
          <w:lang w:eastAsia="zh-CN"/>
        </w:rPr>
        <w:t xml:space="preserve"> </w:t>
      </w:r>
      <w:r w:rsidR="004D5C3F" w:rsidRPr="004D5C3F">
        <w:rPr>
          <w:rFonts w:ascii="Arial" w:hAnsi="Arial" w:cs="Arial"/>
          <w:lang w:eastAsia="zh-CN"/>
        </w:rPr>
        <w:t>nia1.</w:t>
      </w:r>
    </w:p>
    <w:p w14:paraId="69BA7083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78914664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6C18A992" w14:textId="77777777" w:rsidR="00E90A1F" w:rsidRPr="00954EDD" w:rsidRDefault="00E90A1F" w:rsidP="00E90A1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1172018"/>
      <w:bookmarkStart w:id="19" w:name="_Hlk120026754"/>
      <w:bookmarkStart w:id="20" w:name="_Toc122434496"/>
      <w:bookmarkStart w:id="21" w:name="_Toc295288973"/>
      <w:bookmarkStart w:id="22" w:name="_Toc325725668"/>
      <w:bookmarkStart w:id="23" w:name="_Toc78914666"/>
      <w:r>
        <w:rPr>
          <w:rFonts w:cs="Arial"/>
          <w:b/>
        </w:rPr>
        <w:t>MediaTek MT6879</w:t>
      </w:r>
      <w:bookmarkEnd w:id="18"/>
    </w:p>
    <w:bookmarkEnd w:id="19"/>
    <w:p w14:paraId="092E2A12" w14:textId="77777777" w:rsidR="00E90A1F" w:rsidRDefault="00E90A1F" w:rsidP="00E90A1F">
      <w:pPr>
        <w:rPr>
          <w:rFonts w:cs="Arial"/>
        </w:rPr>
      </w:pPr>
      <w:r>
        <w:rPr>
          <w:rFonts w:cs="Arial"/>
        </w:rPr>
        <w:t xml:space="preserve">The </w:t>
      </w:r>
      <w:r w:rsidRPr="004511AB">
        <w:rPr>
          <w:rFonts w:cs="Arial"/>
        </w:rPr>
        <w:t>MediaTek MT6879</w:t>
      </w:r>
      <w:r>
        <w:rPr>
          <w:rFonts w:cs="Arial"/>
        </w:rPr>
        <w:t xml:space="preserve">UE passed this test case on </w:t>
      </w:r>
      <w:r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B10BAE5" w14:textId="77777777" w:rsidR="00E90A1F" w:rsidRPr="00C549CB" w:rsidRDefault="00E90A1F" w:rsidP="00E90A1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5BDED289" w14:textId="7C2B6E7F" w:rsidR="00E90A1F" w:rsidRPr="00C549CB" w:rsidRDefault="00E90A1F" w:rsidP="00E90A1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>
        <w:t>8_2_4_3_1_1</w:t>
      </w:r>
      <w:r>
        <w:rPr>
          <w:rFonts w:cs="Arial"/>
        </w:rPr>
        <w:t>_</w:t>
      </w:r>
      <w:r w:rsidR="001E374C">
        <w:rPr>
          <w:rFonts w:cs="Arial"/>
        </w:rPr>
        <w:t>ENDC_</w:t>
      </w:r>
      <w:r w:rsidRPr="00C549CB">
        <w:rPr>
          <w:rFonts w:cs="Arial"/>
        </w:rPr>
        <w:t>LOG.html</w:t>
      </w:r>
    </w:p>
    <w:p w14:paraId="0E3FA877" w14:textId="77777777" w:rsidR="00E90A1F" w:rsidRPr="00C549CB" w:rsidRDefault="00E90A1F" w:rsidP="00E90A1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B2E96C7" w14:textId="789AB6E9" w:rsidR="00E90A1F" w:rsidRDefault="00E90A1F" w:rsidP="00E90A1F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Pr="00C549CB">
        <w:rPr>
          <w:rFonts w:cs="Arial"/>
        </w:rPr>
        <w:t>TC_</w:t>
      </w:r>
      <w:r>
        <w:rPr>
          <w:rFonts w:cs="Arial"/>
        </w:rPr>
        <w:t>8_2_4_3_1_1_</w:t>
      </w:r>
      <w:r w:rsidR="001E374C">
        <w:rPr>
          <w:rFonts w:cs="Arial"/>
        </w:rPr>
        <w:t>ENDC_</w:t>
      </w:r>
      <w:r w:rsidRPr="00C549CB">
        <w:rPr>
          <w:rFonts w:cs="Arial"/>
        </w:rPr>
        <w:t>PIXIT.xml</w:t>
      </w:r>
    </w:p>
    <w:p w14:paraId="055B16F4" w14:textId="77777777" w:rsidR="00E90A1F" w:rsidRPr="00854C55" w:rsidRDefault="00E90A1F" w:rsidP="00E90A1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A4FFE83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20"/>
      <w:bookmarkEnd w:id="21"/>
      <w:bookmarkEnd w:id="22"/>
      <w:bookmarkEnd w:id="2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33339321" w14:textId="77777777" w:rsidTr="00F829B4">
        <w:tc>
          <w:tcPr>
            <w:tcW w:w="709" w:type="dxa"/>
            <w:hideMark/>
          </w:tcPr>
          <w:p w14:paraId="29E3BCB6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20CB52C8" w14:textId="04E24DB9" w:rsidR="00446488" w:rsidRPr="00F829B4" w:rsidRDefault="00B36555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B36555">
              <w:t>R5s23010</w:t>
            </w:r>
            <w:r>
              <w:t xml:space="preserve">5: </w:t>
            </w:r>
            <w:r w:rsidR="00AB3F52" w:rsidRPr="00F829B4">
              <w:t xml:space="preserve">  </w:t>
            </w:r>
            <w:r w:rsidR="00C92AAD" w:rsidRPr="00C92AAD">
              <w:t>Supporting information for addition of ENDC RRC CA test case 8.2.4.3.1.1 in FR2</w:t>
            </w:r>
            <w:r w:rsidR="00004509" w:rsidRPr="00F829B4">
              <w:t>.</w:t>
            </w:r>
          </w:p>
        </w:tc>
      </w:tr>
    </w:tbl>
    <w:p w14:paraId="5CA035F9" w14:textId="77777777" w:rsidR="00446488" w:rsidRPr="00BD7BEA" w:rsidRDefault="00446488" w:rsidP="00446488">
      <w:pPr>
        <w:rPr>
          <w:noProof/>
          <w:lang w:val="en-US"/>
        </w:rPr>
      </w:pPr>
    </w:p>
    <w:p w14:paraId="09437B42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14125" w14:textId="77777777" w:rsidR="00E62A83" w:rsidRDefault="00E62A83">
      <w:r>
        <w:separator/>
      </w:r>
    </w:p>
  </w:endnote>
  <w:endnote w:type="continuationSeparator" w:id="0">
    <w:p w14:paraId="6B1CEA00" w14:textId="77777777" w:rsidR="00E62A83" w:rsidRDefault="00E6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529EC" w14:textId="77777777" w:rsidR="00E62A83" w:rsidRDefault="00E62A83">
      <w:r>
        <w:separator/>
      </w:r>
    </w:p>
  </w:footnote>
  <w:footnote w:type="continuationSeparator" w:id="0">
    <w:p w14:paraId="390F4327" w14:textId="77777777" w:rsidR="00E62A83" w:rsidRDefault="00E62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F291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084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A9F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898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F3D35"/>
    <w:multiLevelType w:val="hybridMultilevel"/>
    <w:tmpl w:val="95BCDA26"/>
    <w:lvl w:ilvl="0" w:tplc="0BBA1E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1735C6"/>
    <w:multiLevelType w:val="hybridMultilevel"/>
    <w:tmpl w:val="B61E3336"/>
    <w:lvl w:ilvl="0" w:tplc="11AE8F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9371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6015782">
    <w:abstractNumId w:val="8"/>
  </w:num>
  <w:num w:numId="3" w16cid:durableId="1274635314">
    <w:abstractNumId w:val="3"/>
  </w:num>
  <w:num w:numId="4" w16cid:durableId="1641836239">
    <w:abstractNumId w:val="9"/>
  </w:num>
  <w:num w:numId="5" w16cid:durableId="562520342">
    <w:abstractNumId w:val="0"/>
  </w:num>
  <w:num w:numId="6" w16cid:durableId="1911887170">
    <w:abstractNumId w:val="13"/>
  </w:num>
  <w:num w:numId="7" w16cid:durableId="770005565">
    <w:abstractNumId w:val="10"/>
  </w:num>
  <w:num w:numId="8" w16cid:durableId="413086959">
    <w:abstractNumId w:val="1"/>
  </w:num>
  <w:num w:numId="9" w16cid:durableId="182866543">
    <w:abstractNumId w:val="4"/>
  </w:num>
  <w:num w:numId="10" w16cid:durableId="131754707">
    <w:abstractNumId w:val="2"/>
  </w:num>
  <w:num w:numId="11" w16cid:durableId="387068674">
    <w:abstractNumId w:val="11"/>
  </w:num>
  <w:num w:numId="12" w16cid:durableId="534198131">
    <w:abstractNumId w:val="5"/>
  </w:num>
  <w:num w:numId="13" w16cid:durableId="1405058198">
    <w:abstractNumId w:val="14"/>
  </w:num>
  <w:num w:numId="14" w16cid:durableId="962736535">
    <w:abstractNumId w:val="16"/>
  </w:num>
  <w:num w:numId="15" w16cid:durableId="166334778">
    <w:abstractNumId w:val="12"/>
  </w:num>
  <w:num w:numId="16" w16cid:durableId="1827278462">
    <w:abstractNumId w:val="15"/>
  </w:num>
  <w:num w:numId="17" w16cid:durableId="422340084">
    <w:abstractNumId w:val="6"/>
  </w:num>
  <w:num w:numId="18" w16cid:durableId="24657867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2E4A"/>
    <w:rsid w:val="000268D1"/>
    <w:rsid w:val="000270E6"/>
    <w:rsid w:val="00032587"/>
    <w:rsid w:val="00037D16"/>
    <w:rsid w:val="0004231C"/>
    <w:rsid w:val="00047CA3"/>
    <w:rsid w:val="00062E5D"/>
    <w:rsid w:val="00071F52"/>
    <w:rsid w:val="00073B2F"/>
    <w:rsid w:val="000A1B8F"/>
    <w:rsid w:val="000A1C38"/>
    <w:rsid w:val="000A23BB"/>
    <w:rsid w:val="000A6394"/>
    <w:rsid w:val="000B0A16"/>
    <w:rsid w:val="000B7FED"/>
    <w:rsid w:val="000C038A"/>
    <w:rsid w:val="000C0936"/>
    <w:rsid w:val="000C2F83"/>
    <w:rsid w:val="000C35E5"/>
    <w:rsid w:val="000C4C3D"/>
    <w:rsid w:val="000C6598"/>
    <w:rsid w:val="000D1BD4"/>
    <w:rsid w:val="000D4222"/>
    <w:rsid w:val="000E7071"/>
    <w:rsid w:val="000F3122"/>
    <w:rsid w:val="000F4C0F"/>
    <w:rsid w:val="00124321"/>
    <w:rsid w:val="00135459"/>
    <w:rsid w:val="00145D43"/>
    <w:rsid w:val="00147597"/>
    <w:rsid w:val="001530D6"/>
    <w:rsid w:val="00153BB7"/>
    <w:rsid w:val="001616C7"/>
    <w:rsid w:val="001620FE"/>
    <w:rsid w:val="00164295"/>
    <w:rsid w:val="00166AB5"/>
    <w:rsid w:val="00171602"/>
    <w:rsid w:val="00174F39"/>
    <w:rsid w:val="00180B1E"/>
    <w:rsid w:val="00192C46"/>
    <w:rsid w:val="001A08B3"/>
    <w:rsid w:val="001A7B60"/>
    <w:rsid w:val="001B0448"/>
    <w:rsid w:val="001B2B13"/>
    <w:rsid w:val="001B52F0"/>
    <w:rsid w:val="001B7A65"/>
    <w:rsid w:val="001C0630"/>
    <w:rsid w:val="001C3AD0"/>
    <w:rsid w:val="001C416F"/>
    <w:rsid w:val="001D0F0C"/>
    <w:rsid w:val="001D2A82"/>
    <w:rsid w:val="001E374C"/>
    <w:rsid w:val="001E41F3"/>
    <w:rsid w:val="001E4368"/>
    <w:rsid w:val="001F02F6"/>
    <w:rsid w:val="001F2254"/>
    <w:rsid w:val="001F6BFA"/>
    <w:rsid w:val="00217811"/>
    <w:rsid w:val="00220412"/>
    <w:rsid w:val="00225237"/>
    <w:rsid w:val="002274E7"/>
    <w:rsid w:val="00235BC2"/>
    <w:rsid w:val="002367B5"/>
    <w:rsid w:val="002401B2"/>
    <w:rsid w:val="00256302"/>
    <w:rsid w:val="0026004D"/>
    <w:rsid w:val="002640DD"/>
    <w:rsid w:val="00267486"/>
    <w:rsid w:val="00272062"/>
    <w:rsid w:val="00274B7B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0404"/>
    <w:rsid w:val="002D19C7"/>
    <w:rsid w:val="002D1D45"/>
    <w:rsid w:val="002D3E22"/>
    <w:rsid w:val="002D5551"/>
    <w:rsid w:val="002D647F"/>
    <w:rsid w:val="002E32D7"/>
    <w:rsid w:val="0030082A"/>
    <w:rsid w:val="00300C03"/>
    <w:rsid w:val="00305409"/>
    <w:rsid w:val="00312E56"/>
    <w:rsid w:val="00315BF2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049A"/>
    <w:rsid w:val="00371364"/>
    <w:rsid w:val="00374DD4"/>
    <w:rsid w:val="00381EA9"/>
    <w:rsid w:val="003A0660"/>
    <w:rsid w:val="003A4A35"/>
    <w:rsid w:val="003C244B"/>
    <w:rsid w:val="003D31FC"/>
    <w:rsid w:val="003D350C"/>
    <w:rsid w:val="003E1305"/>
    <w:rsid w:val="003E190F"/>
    <w:rsid w:val="003E1A36"/>
    <w:rsid w:val="003E4C9D"/>
    <w:rsid w:val="003F457E"/>
    <w:rsid w:val="004026B1"/>
    <w:rsid w:val="00405E5F"/>
    <w:rsid w:val="00410371"/>
    <w:rsid w:val="00412C82"/>
    <w:rsid w:val="004222C6"/>
    <w:rsid w:val="004242F1"/>
    <w:rsid w:val="00427E79"/>
    <w:rsid w:val="00430354"/>
    <w:rsid w:val="00434BC3"/>
    <w:rsid w:val="00436759"/>
    <w:rsid w:val="00440DD3"/>
    <w:rsid w:val="00444367"/>
    <w:rsid w:val="00445404"/>
    <w:rsid w:val="00445EB9"/>
    <w:rsid w:val="00446488"/>
    <w:rsid w:val="0045387E"/>
    <w:rsid w:val="00461F12"/>
    <w:rsid w:val="00465563"/>
    <w:rsid w:val="00467CA6"/>
    <w:rsid w:val="00480E1E"/>
    <w:rsid w:val="00492A1B"/>
    <w:rsid w:val="004932AE"/>
    <w:rsid w:val="004B75B7"/>
    <w:rsid w:val="004C3F6A"/>
    <w:rsid w:val="004D5C3F"/>
    <w:rsid w:val="004F69EA"/>
    <w:rsid w:val="004F7D61"/>
    <w:rsid w:val="0051580D"/>
    <w:rsid w:val="005232B2"/>
    <w:rsid w:val="005245B9"/>
    <w:rsid w:val="00524690"/>
    <w:rsid w:val="00547111"/>
    <w:rsid w:val="0058550A"/>
    <w:rsid w:val="00585A9E"/>
    <w:rsid w:val="00586F0C"/>
    <w:rsid w:val="00587088"/>
    <w:rsid w:val="00592D74"/>
    <w:rsid w:val="005959BD"/>
    <w:rsid w:val="005A0A37"/>
    <w:rsid w:val="005A1F52"/>
    <w:rsid w:val="005A5302"/>
    <w:rsid w:val="005B197D"/>
    <w:rsid w:val="005C0806"/>
    <w:rsid w:val="005C6231"/>
    <w:rsid w:val="005D4796"/>
    <w:rsid w:val="005E2230"/>
    <w:rsid w:val="005E2C44"/>
    <w:rsid w:val="005F202F"/>
    <w:rsid w:val="00602678"/>
    <w:rsid w:val="00602944"/>
    <w:rsid w:val="006039DF"/>
    <w:rsid w:val="006067F8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4FD9"/>
    <w:rsid w:val="006C6242"/>
    <w:rsid w:val="006C78C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0EFF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6EC1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800A0"/>
    <w:rsid w:val="008816EB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6686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7B67"/>
    <w:rsid w:val="00941E30"/>
    <w:rsid w:val="0094200A"/>
    <w:rsid w:val="009458F4"/>
    <w:rsid w:val="00957C31"/>
    <w:rsid w:val="00964F97"/>
    <w:rsid w:val="009730C3"/>
    <w:rsid w:val="00975E55"/>
    <w:rsid w:val="00975E70"/>
    <w:rsid w:val="0097694F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6C3A"/>
    <w:rsid w:val="009A774E"/>
    <w:rsid w:val="009B0E03"/>
    <w:rsid w:val="009C1586"/>
    <w:rsid w:val="009D3B76"/>
    <w:rsid w:val="009D71D2"/>
    <w:rsid w:val="009D742B"/>
    <w:rsid w:val="009E3297"/>
    <w:rsid w:val="009F0017"/>
    <w:rsid w:val="009F33B7"/>
    <w:rsid w:val="009F4BF7"/>
    <w:rsid w:val="009F734F"/>
    <w:rsid w:val="00A01CF2"/>
    <w:rsid w:val="00A17116"/>
    <w:rsid w:val="00A2244A"/>
    <w:rsid w:val="00A246B6"/>
    <w:rsid w:val="00A31C91"/>
    <w:rsid w:val="00A35557"/>
    <w:rsid w:val="00A36E9B"/>
    <w:rsid w:val="00A4679D"/>
    <w:rsid w:val="00A47E70"/>
    <w:rsid w:val="00A50CF0"/>
    <w:rsid w:val="00A52F6F"/>
    <w:rsid w:val="00A61FFD"/>
    <w:rsid w:val="00A62F21"/>
    <w:rsid w:val="00A639EA"/>
    <w:rsid w:val="00A7671C"/>
    <w:rsid w:val="00A8308A"/>
    <w:rsid w:val="00A93136"/>
    <w:rsid w:val="00AA27AC"/>
    <w:rsid w:val="00AA2CBC"/>
    <w:rsid w:val="00AA340C"/>
    <w:rsid w:val="00AA58E5"/>
    <w:rsid w:val="00AB3F52"/>
    <w:rsid w:val="00AC2C87"/>
    <w:rsid w:val="00AC3D59"/>
    <w:rsid w:val="00AC5820"/>
    <w:rsid w:val="00AD1CD8"/>
    <w:rsid w:val="00AD2CBF"/>
    <w:rsid w:val="00AE0A90"/>
    <w:rsid w:val="00AF172F"/>
    <w:rsid w:val="00B01AA4"/>
    <w:rsid w:val="00B036C9"/>
    <w:rsid w:val="00B07AA7"/>
    <w:rsid w:val="00B12607"/>
    <w:rsid w:val="00B136F6"/>
    <w:rsid w:val="00B14A5C"/>
    <w:rsid w:val="00B17E98"/>
    <w:rsid w:val="00B2119C"/>
    <w:rsid w:val="00B258BB"/>
    <w:rsid w:val="00B30378"/>
    <w:rsid w:val="00B36555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E37"/>
    <w:rsid w:val="00C572D0"/>
    <w:rsid w:val="00C6013A"/>
    <w:rsid w:val="00C61603"/>
    <w:rsid w:val="00C66BA2"/>
    <w:rsid w:val="00C679F8"/>
    <w:rsid w:val="00C7056B"/>
    <w:rsid w:val="00C7489A"/>
    <w:rsid w:val="00C7566A"/>
    <w:rsid w:val="00C769C9"/>
    <w:rsid w:val="00C80876"/>
    <w:rsid w:val="00C9030E"/>
    <w:rsid w:val="00C92AAD"/>
    <w:rsid w:val="00C94DFE"/>
    <w:rsid w:val="00C95985"/>
    <w:rsid w:val="00C979AE"/>
    <w:rsid w:val="00CC5026"/>
    <w:rsid w:val="00CC68D0"/>
    <w:rsid w:val="00CC6BB2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6F1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541"/>
    <w:rsid w:val="00DD11FD"/>
    <w:rsid w:val="00DD76E5"/>
    <w:rsid w:val="00DE0DF8"/>
    <w:rsid w:val="00DE192F"/>
    <w:rsid w:val="00DE34CF"/>
    <w:rsid w:val="00DF626D"/>
    <w:rsid w:val="00E0126A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5CED"/>
    <w:rsid w:val="00E519F0"/>
    <w:rsid w:val="00E62A83"/>
    <w:rsid w:val="00E70995"/>
    <w:rsid w:val="00E726D5"/>
    <w:rsid w:val="00E75B90"/>
    <w:rsid w:val="00E90A1F"/>
    <w:rsid w:val="00E94479"/>
    <w:rsid w:val="00E9595E"/>
    <w:rsid w:val="00EB092E"/>
    <w:rsid w:val="00EB09B7"/>
    <w:rsid w:val="00EB4183"/>
    <w:rsid w:val="00EE738B"/>
    <w:rsid w:val="00EE7D7C"/>
    <w:rsid w:val="00EF4568"/>
    <w:rsid w:val="00F06A73"/>
    <w:rsid w:val="00F10AB5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0BCC"/>
    <w:rsid w:val="00F829B4"/>
    <w:rsid w:val="00F91785"/>
    <w:rsid w:val="00FA5FD1"/>
    <w:rsid w:val="00FB4F2D"/>
    <w:rsid w:val="00FB6386"/>
    <w:rsid w:val="00FC070E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6F64A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F2ACB-9940-46CD-9002-92CECEF95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558</Words>
  <Characters>3185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7</cp:revision>
  <cp:lastPrinted>1900-01-01T00:00:00Z</cp:lastPrinted>
  <dcterms:created xsi:type="dcterms:W3CDTF">2023-01-10T10:03:00Z</dcterms:created>
  <dcterms:modified xsi:type="dcterms:W3CDTF">2023-01-10T11:38:00Z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