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6D2" w:rsidRDefault="00C156D2" w:rsidP="00C156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R5s230100</w:t>
        </w:r>
      </w:fldSimple>
    </w:p>
    <w:p w:rsidR="00C156D2" w:rsidRDefault="00C156D2" w:rsidP="00C156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6D2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6D2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6D2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:rsidTr="00032005">
        <w:tc>
          <w:tcPr>
            <w:tcW w:w="142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156D2" w:rsidRPr="00410371" w:rsidRDefault="00C156D2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156D2" w:rsidRDefault="00C156D2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56D2" w:rsidRPr="00410371" w:rsidRDefault="00C156D2" w:rsidP="000320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2935</w:t>
              </w:r>
            </w:fldSimple>
          </w:p>
        </w:tc>
        <w:tc>
          <w:tcPr>
            <w:tcW w:w="709" w:type="dxa"/>
          </w:tcPr>
          <w:p w:rsidR="00C156D2" w:rsidRDefault="00C156D2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156D2" w:rsidRPr="00410371" w:rsidRDefault="00C156D2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156D2" w:rsidRDefault="00C156D2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156D2" w:rsidRPr="00410371" w:rsidRDefault="00C156D2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C156D2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C156D2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56D2" w:rsidRPr="00F25D98" w:rsidRDefault="00C156D2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6D2" w:rsidTr="00032005">
        <w:tc>
          <w:tcPr>
            <w:tcW w:w="9641" w:type="dxa"/>
            <w:gridSpan w:val="9"/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156D2" w:rsidRDefault="00C156D2" w:rsidP="00C156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6D2" w:rsidTr="00032005">
        <w:tc>
          <w:tcPr>
            <w:tcW w:w="2835" w:type="dxa"/>
          </w:tcPr>
          <w:p w:rsidR="00C156D2" w:rsidRDefault="00C156D2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156D2" w:rsidRDefault="00C156D2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56D2" w:rsidRDefault="00C156D2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56D2" w:rsidRDefault="00C156D2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156D2" w:rsidRDefault="00C156D2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56D2" w:rsidRDefault="00C156D2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156D2" w:rsidRDefault="00C156D2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56D2" w:rsidRDefault="00C156D2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156D2" w:rsidRDefault="00C156D2" w:rsidP="00C156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6D2" w:rsidTr="00032005">
        <w:tc>
          <w:tcPr>
            <w:tcW w:w="9640" w:type="dxa"/>
            <w:gridSpan w:val="11"/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6D2" w:rsidRDefault="00C156D2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8.2.7.2.1</w:t>
              </w:r>
            </w:fldSimple>
          </w:p>
        </w:tc>
      </w:tr>
      <w:tr w:rsidR="00C156D2" w:rsidTr="00032005">
        <w:tc>
          <w:tcPr>
            <w:tcW w:w="1843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:rsidTr="00032005">
        <w:tc>
          <w:tcPr>
            <w:tcW w:w="1843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56D2" w:rsidRDefault="00C156D2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156D2" w:rsidTr="00032005">
        <w:tc>
          <w:tcPr>
            <w:tcW w:w="1843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56D2" w:rsidRDefault="00AF30B7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 w:rsidR="00C156D2">
              <w:fldChar w:fldCharType="begin"/>
            </w:r>
            <w:r w:rsidR="00C156D2">
              <w:instrText xml:space="preserve"> DOCPROPERTY  SourceIfTsg  \* MERGEFORMAT </w:instrText>
            </w:r>
            <w:r w:rsidR="00C156D2">
              <w:fldChar w:fldCharType="end"/>
            </w:r>
          </w:p>
        </w:tc>
      </w:tr>
      <w:tr w:rsidR="00C156D2" w:rsidTr="00032005">
        <w:tc>
          <w:tcPr>
            <w:tcW w:w="1843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:rsidTr="00032005">
        <w:tc>
          <w:tcPr>
            <w:tcW w:w="1843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56D2" w:rsidRDefault="00C156D2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156D2" w:rsidRDefault="00C156D2" w:rsidP="000320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56D2" w:rsidRDefault="00C156D2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56D2" w:rsidRDefault="00C156D2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2023-01-09</w:t>
              </w:r>
            </w:fldSimple>
          </w:p>
        </w:tc>
      </w:tr>
      <w:tr w:rsidR="00C156D2" w:rsidTr="00032005">
        <w:tc>
          <w:tcPr>
            <w:tcW w:w="1843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56D2" w:rsidRDefault="00C156D2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56D2" w:rsidRDefault="00C156D2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56D2" w:rsidRDefault="00C156D2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56D2" w:rsidRDefault="00C156D2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156D2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56D2" w:rsidRDefault="00C156D2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56D2" w:rsidRDefault="00C156D2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56D2" w:rsidRPr="007C2097" w:rsidRDefault="00C156D2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6D2" w:rsidTr="00032005">
        <w:tc>
          <w:tcPr>
            <w:tcW w:w="1843" w:type="dxa"/>
          </w:tcPr>
          <w:p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wk49, 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3C34A5">
              <w:rPr>
                <w:noProof/>
              </w:rPr>
              <w:t>SS transmits an RRCRelease message with suspendConfig</w:t>
            </w:r>
            <w:r>
              <w:rPr>
                <w:noProof/>
              </w:rPr>
              <w:t xml:space="preserve"> using the function </w:t>
            </w:r>
            <w:r w:rsidRPr="003C34A5">
              <w:rPr>
                <w:noProof/>
              </w:rPr>
              <w:t>f_NR_RRC_InactiveDef</w:t>
            </w:r>
            <w:r>
              <w:rPr>
                <w:noProof/>
              </w:rPr>
              <w:t>(nr_Cell1).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after that SCG DRB release is performed on </w:t>
            </w:r>
            <w:r w:rsidRPr="009C1A1E">
              <w:rPr>
                <w:noProof/>
              </w:rPr>
              <w:t>nr_Cell10</w:t>
            </w:r>
            <w:r>
              <w:rPr>
                <w:noProof/>
              </w:rPr>
              <w:t>.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C14706">
              <w:rPr>
                <w:noProof/>
              </w:rPr>
              <w:t>f_NR_RRC_InactiveDef</w:t>
            </w:r>
            <w:r>
              <w:rPr>
                <w:noProof/>
              </w:rPr>
              <w:t xml:space="preserve"> is also internally calling </w:t>
            </w:r>
            <w:r w:rsidRPr="00C14706">
              <w:rPr>
                <w:noProof/>
              </w:rPr>
              <w:t>f_NR_RRCRelease_Common</w:t>
            </w:r>
            <w:r>
              <w:rPr>
                <w:noProof/>
              </w:rPr>
              <w:t>-&gt;</w:t>
            </w:r>
            <w:r w:rsidRPr="00C14706">
              <w:rPr>
                <w:noProof/>
              </w:rPr>
              <w:t>f_NR_RRCRelease_Local</w:t>
            </w:r>
            <w:r>
              <w:rPr>
                <w:noProof/>
              </w:rPr>
              <w:t xml:space="preserve"> which </w:t>
            </w:r>
            <w:r w:rsidRPr="00C14706">
              <w:rPr>
                <w:noProof/>
              </w:rPr>
              <w:t>Release</w:t>
            </w:r>
            <w:r>
              <w:rPr>
                <w:noProof/>
              </w:rPr>
              <w:t>s</w:t>
            </w:r>
            <w:r w:rsidRPr="00C14706">
              <w:rPr>
                <w:noProof/>
              </w:rPr>
              <w:t xml:space="preserve"> SRBs and DRBs</w:t>
            </w:r>
            <w:r>
              <w:rPr>
                <w:noProof/>
              </w:rPr>
              <w:t>.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By releasing SRBs on Source Cell ( MCG cell :: nr_Cell1 ) , SS cannot be in a Connected state with UE using nr_Cell1 ( MCG Cell ).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MCG Cell resources ( security ,ul grant, SRBs, and DRBs ) are released then bearers are reconfigured.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 reason, SCG Context(</w:t>
            </w:r>
            <w:r w:rsidRPr="009C1A1E">
              <w:rPr>
                <w:noProof/>
              </w:rPr>
              <w:t>nr_Cell10</w:t>
            </w:r>
            <w:r>
              <w:rPr>
                <w:noProof/>
              </w:rPr>
              <w:t>) is no more associated with Cell 1.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38331 </w:t>
            </w:r>
          </w:p>
          <w:p w:rsidR="00717316" w:rsidRDefault="00717316" w:rsidP="00717316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highlight w:val="yellow"/>
              </w:rPr>
              <w:t>5.3.5.5 Cell Group configuration</w:t>
            </w:r>
          </w:p>
          <w:p w:rsidR="00717316" w:rsidRDefault="00717316" w:rsidP="00717316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5.3.5.5.1 General</w:t>
            </w:r>
          </w:p>
          <w:p w:rsidR="00717316" w:rsidRDefault="00717316" w:rsidP="00717316">
            <w:pPr>
              <w:rPr>
                <w:rFonts w:ascii="Arial" w:hAnsi="Arial" w:cs="Arial"/>
                <w:color w:val="993366"/>
                <w:sz w:val="22"/>
                <w:szCs w:val="22"/>
                <w:highlight w:val="yellow"/>
              </w:rPr>
            </w:pPr>
            <w:r>
              <w:rPr>
                <w:highlight w:val="yellow"/>
              </w:rPr>
              <w:t>The network configures the UE with Master Cell Group (MCG), and zero or one Secondary Cell Group (SCG)</w:t>
            </w:r>
          </w:p>
          <w:p w:rsidR="00717316" w:rsidRDefault="00717316" w:rsidP="00717316">
            <w:pPr>
              <w:rPr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Inference from the above statement : </w:t>
            </w:r>
            <w:r>
              <w:rPr>
                <w:highlight w:val="yellow"/>
              </w:rPr>
              <w:t>it is not possible to have no MCG, but have one SCG context</w:t>
            </w:r>
          </w:p>
          <w:p w:rsidR="00717316" w:rsidRDefault="00717316" w:rsidP="00717316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make the SCG DRB release more in line with how the SCG DRB configuration was done earlier 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:rsidR="00717316" w:rsidRPr="00772C64" w:rsidRDefault="00717316" w:rsidP="00717316">
            <w:pPr>
              <w:pStyle w:val="CRCoverPage"/>
              <w:spacing w:after="0"/>
              <w:rPr>
                <w:b/>
                <w:noProof/>
              </w:rPr>
            </w:pPr>
            <w:r w:rsidRPr="00772C64">
              <w:rPr>
                <w:b/>
                <w:noProof/>
              </w:rPr>
              <w:t>[</w:t>
            </w:r>
            <w:r>
              <w:rPr>
                <w:b/>
                <w:noProof/>
              </w:rPr>
              <w:t xml:space="preserve">SCG DRB </w:t>
            </w:r>
            <w:r w:rsidRPr="00772C64">
              <w:rPr>
                <w:b/>
                <w:noProof/>
              </w:rPr>
              <w:t>Configuration</w:t>
            </w:r>
            <w:r>
              <w:rPr>
                <w:b/>
                <w:noProof/>
              </w:rPr>
              <w:t xml:space="preserve"> flow</w:t>
            </w:r>
            <w:r w:rsidRPr="00772C64">
              <w:rPr>
                <w:b/>
                <w:noProof/>
              </w:rPr>
              <w:t>]</w:t>
            </w:r>
          </w:p>
          <w:p w:rsidR="00717316" w:rsidRDefault="00717316" w:rsidP="007173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MCG Cell in a connected state </w:t>
            </w:r>
          </w:p>
          <w:p w:rsidR="00717316" w:rsidRDefault="00717316" w:rsidP="007173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Then SCG DRB is configured 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:rsidR="00717316" w:rsidRPr="00772C64" w:rsidRDefault="00717316" w:rsidP="007173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Similarly, it is proposed to have below flow for </w:t>
            </w:r>
            <w:r w:rsidRPr="00772C64">
              <w:rPr>
                <w:b/>
                <w:noProof/>
              </w:rPr>
              <w:t>[</w:t>
            </w:r>
            <w:r>
              <w:rPr>
                <w:b/>
                <w:noProof/>
              </w:rPr>
              <w:t>SCG DRB Release</w:t>
            </w:r>
            <w:r w:rsidRPr="00772C64">
              <w:rPr>
                <w:b/>
                <w:noProof/>
              </w:rPr>
              <w:t>]</w:t>
            </w:r>
          </w:p>
          <w:p w:rsidR="00717316" w:rsidRDefault="00717316" w:rsidP="007173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Release SCG DRB when MCG cell in connected state</w:t>
            </w:r>
          </w:p>
          <w:p w:rsidR="00717316" w:rsidRDefault="00717316" w:rsidP="007173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Then release MCG SRB,DRBs and move to Idle state</w:t>
            </w: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:rsidR="00717316" w:rsidRPr="0037699A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Proposal is mainly to make sure, when any configuration/release is done on SCG cell , associated MCG cell is still alive and in connected state.</w:t>
            </w: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316" w:rsidRPr="00F12C50" w:rsidRDefault="00717316" w:rsidP="0071731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7316" w:rsidRPr="006316B2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SCG DRB release is done prior to the function call </w:t>
            </w:r>
            <w:r w:rsidRPr="003C34A5">
              <w:rPr>
                <w:noProof/>
              </w:rPr>
              <w:t>f_NR_RRC_InactiveDef</w:t>
            </w:r>
            <w:r>
              <w:rPr>
                <w:noProof/>
              </w:rPr>
              <w:t>(nr_Cell1).</w:t>
            </w: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316" w:rsidRPr="00CF39F2" w:rsidRDefault="00717316" w:rsidP="0071731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316" w:rsidRPr="00CF39F2" w:rsidRDefault="00717316" w:rsidP="0071731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17316" w:rsidTr="00032005">
        <w:tc>
          <w:tcPr>
            <w:tcW w:w="2694" w:type="dxa"/>
            <w:gridSpan w:val="2"/>
          </w:tcPr>
          <w:p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17316" w:rsidRDefault="00717316" w:rsidP="007173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8.2.7.2.1.NR5GC</w:t>
            </w: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17316" w:rsidRDefault="00717316" w:rsidP="00717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17316" w:rsidRDefault="00717316" w:rsidP="0071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17316" w:rsidRDefault="00717316" w:rsidP="00717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316" w:rsidRPr="008863B9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7316" w:rsidRPr="008863B9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17316" w:rsidRPr="008863B9" w:rsidRDefault="00717316" w:rsidP="007173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316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316" w:rsidRDefault="00717316" w:rsidP="00717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156D2" w:rsidRDefault="00C156D2" w:rsidP="00C156D2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416427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1731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7316" w:rsidRPr="00733C6C">
        <w:rPr>
          <w:rFonts w:ascii="Arial" w:hAnsi="Arial" w:cs="Arial"/>
          <w:iCs/>
        </w:rPr>
        <w:t>Table of Contents</w:t>
      </w:r>
      <w:r w:rsidR="00717316">
        <w:tab/>
      </w:r>
      <w:r w:rsidR="00717316">
        <w:fldChar w:fldCharType="begin"/>
      </w:r>
      <w:r w:rsidR="00717316">
        <w:instrText xml:space="preserve"> PAGEREF _Toc124164278 \h </w:instrText>
      </w:r>
      <w:r w:rsidR="00717316">
        <w:fldChar w:fldCharType="separate"/>
      </w:r>
      <w:r w:rsidR="00717316">
        <w:t>3</w:t>
      </w:r>
      <w:r w:rsidR="00717316">
        <w:fldChar w:fldCharType="end"/>
      </w:r>
    </w:p>
    <w:p w:rsidR="00717316" w:rsidRDefault="0071731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3C6C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3C6C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_Toc124164279 \h </w:instrText>
      </w:r>
      <w:r>
        <w:fldChar w:fldCharType="separate"/>
      </w:r>
      <w:r>
        <w:t>3</w:t>
      </w:r>
      <w:r>
        <w:fldChar w:fldCharType="end"/>
      </w:r>
    </w:p>
    <w:p w:rsidR="00717316" w:rsidRDefault="0071731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3C6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3C6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_Toc124164280 \h </w:instrText>
      </w:r>
      <w:r>
        <w:fldChar w:fldCharType="separate"/>
      </w:r>
      <w:r>
        <w:t>3</w:t>
      </w:r>
      <w:r>
        <w:fldChar w:fldCharType="end"/>
      </w:r>
    </w:p>
    <w:p w:rsidR="00717316" w:rsidRDefault="0071731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33C6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33C6C">
        <w:rPr>
          <w:rFonts w:cs="Arial"/>
          <w:b/>
          <w:color w:val="000000"/>
          <w:lang w:eastAsia="en-GB"/>
        </w:rPr>
        <w:t xml:space="preserve">Correction to the </w:t>
      </w:r>
      <w:r w:rsidRPr="00733C6C">
        <w:rPr>
          <w:rFonts w:cs="Arial"/>
          <w:b/>
          <w:bCs/>
          <w:color w:val="000000"/>
          <w:lang w:val="en-US" w:eastAsia="en-GB"/>
        </w:rPr>
        <w:t>Function fl_TC_8_2_7_2_1_TestBody()</w:t>
      </w:r>
      <w:r>
        <w:tab/>
      </w:r>
      <w:r>
        <w:fldChar w:fldCharType="begin"/>
      </w:r>
      <w:r>
        <w:instrText xml:space="preserve"> PAGEREF _Toc124164281 \h </w:instrText>
      </w:r>
      <w:r>
        <w:fldChar w:fldCharType="separate"/>
      </w:r>
      <w:r>
        <w:t>3</w:t>
      </w:r>
      <w:r>
        <w:fldChar w:fldCharType="end"/>
      </w:r>
    </w:p>
    <w:p w:rsidR="00717316" w:rsidRPr="006E4704" w:rsidRDefault="007A73E5" w:rsidP="00717316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924684"/>
      <w:bookmarkStart w:id="33" w:name="_Hlk116565148"/>
      <w:bookmarkStart w:id="34" w:name="_Hlk114649573"/>
      <w:bookmarkStart w:id="35" w:name="_Hlk107318485"/>
      <w:r w:rsidR="00717316" w:rsidRPr="00717316">
        <w:rPr>
          <w:rFonts w:cs="Arial"/>
          <w:b/>
          <w:lang w:eastAsia="ja-JP"/>
        </w:rPr>
        <w:t xml:space="preserve"> </w:t>
      </w:r>
      <w:bookmarkStart w:id="36" w:name="_Toc124164279"/>
      <w:r w:rsidR="00717316" w:rsidRPr="006E4704">
        <w:rPr>
          <w:rFonts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6"/>
    </w:p>
    <w:p w:rsidR="00717316" w:rsidRPr="006E4704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:rsidR="00717316" w:rsidRPr="006E4704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:rsidR="00717316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7" w:name="_Toc122434488"/>
      <w:bookmarkStart w:id="38" w:name="_Toc295288959"/>
      <w:bookmarkStart w:id="39" w:name="_Toc124164280"/>
      <w:r w:rsidRPr="00854C55">
        <w:rPr>
          <w:b/>
        </w:rPr>
        <w:t>Corrections required</w:t>
      </w:r>
      <w:bookmarkEnd w:id="37"/>
      <w:bookmarkEnd w:id="38"/>
      <w:bookmarkEnd w:id="39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0" w:name="_Toc12416428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4D6CE5" w:rsidRPr="004D6CE5">
        <w:rPr>
          <w:rFonts w:cs="Arial"/>
          <w:b/>
          <w:bCs/>
          <w:color w:val="000000"/>
          <w:lang w:val="en-US" w:eastAsia="en-GB"/>
        </w:rPr>
        <w:t>fl_TC_8_2_7_2_1_TestBody</w:t>
      </w:r>
      <w:r w:rsidR="00696EDD">
        <w:rPr>
          <w:rFonts w:cs="Arial"/>
          <w:b/>
          <w:bCs/>
          <w:color w:val="000000"/>
          <w:lang w:val="en-US" w:eastAsia="en-GB"/>
        </w:rPr>
        <w:t>()</w:t>
      </w:r>
      <w:bookmarkEnd w:id="4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DE62F4" w:rsidP="002B42D8">
            <w:pPr>
              <w:pStyle w:val="CRCoverPage"/>
              <w:spacing w:after="0"/>
              <w:rPr>
                <w:noProof/>
              </w:rPr>
            </w:pPr>
            <w:r w:rsidRPr="00DE62F4">
              <w:rPr>
                <w:rFonts w:cs="Arial"/>
                <w:bCs/>
                <w:color w:val="000000"/>
                <w:lang w:val="en-US" w:eastAsia="en-GB"/>
              </w:rPr>
              <w:t>fl_TC_8_2_7_2_1_TestBody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wk49, 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3C34A5">
              <w:rPr>
                <w:noProof/>
              </w:rPr>
              <w:t>SS transmits an RRCRelease message with suspendConfig</w:t>
            </w:r>
            <w:r>
              <w:rPr>
                <w:noProof/>
              </w:rPr>
              <w:t xml:space="preserve"> using the function </w:t>
            </w:r>
            <w:r w:rsidRPr="003C34A5">
              <w:rPr>
                <w:noProof/>
              </w:rPr>
              <w:t>f_NR_RRC_InactiveDef</w:t>
            </w:r>
            <w:r>
              <w:rPr>
                <w:noProof/>
              </w:rPr>
              <w:t>(nr_Cell1).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after that SCG DRB release is performed on </w:t>
            </w:r>
            <w:r w:rsidRPr="009C1A1E">
              <w:rPr>
                <w:noProof/>
              </w:rPr>
              <w:t>nr_Cell10</w:t>
            </w:r>
            <w:r>
              <w:rPr>
                <w:noProof/>
              </w:rPr>
              <w:t>.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C14706">
              <w:rPr>
                <w:noProof/>
              </w:rPr>
              <w:t>f_NR_RRC_InactiveDef</w:t>
            </w:r>
            <w:r>
              <w:rPr>
                <w:noProof/>
              </w:rPr>
              <w:t xml:space="preserve"> is also internally calling </w:t>
            </w:r>
            <w:r w:rsidRPr="00C14706">
              <w:rPr>
                <w:noProof/>
              </w:rPr>
              <w:t>f_NR_RRCRelease_Common</w:t>
            </w:r>
            <w:r>
              <w:rPr>
                <w:noProof/>
              </w:rPr>
              <w:t>-&gt;</w:t>
            </w:r>
            <w:r w:rsidRPr="00C14706">
              <w:rPr>
                <w:noProof/>
              </w:rPr>
              <w:t>f_NR_RRCRelease_Local</w:t>
            </w:r>
            <w:r>
              <w:rPr>
                <w:noProof/>
              </w:rPr>
              <w:t xml:space="preserve"> which </w:t>
            </w:r>
            <w:r w:rsidRPr="00C14706">
              <w:rPr>
                <w:noProof/>
              </w:rPr>
              <w:t>Release</w:t>
            </w:r>
            <w:r>
              <w:rPr>
                <w:noProof/>
              </w:rPr>
              <w:t>s</w:t>
            </w:r>
            <w:r w:rsidRPr="00C14706">
              <w:rPr>
                <w:noProof/>
              </w:rPr>
              <w:t xml:space="preserve"> SRBs and DRBs</w:t>
            </w:r>
            <w:r>
              <w:rPr>
                <w:noProof/>
              </w:rPr>
              <w:t>.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By releasing SRBs on Source Cell ( MCG cell :: nr_Cell1 ) , SS cannot be in a Connected state with UE using nr_Cell1 ( MCG Cell ).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MCG Cell resources ( security ,ul grant, SRBs, and DRBs ) are released then bearers are reconfigured.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 reason, SCG Context(</w:t>
            </w:r>
            <w:r w:rsidRPr="009C1A1E">
              <w:rPr>
                <w:noProof/>
              </w:rPr>
              <w:t>nr_Cell10</w:t>
            </w:r>
            <w:r>
              <w:rPr>
                <w:noProof/>
              </w:rPr>
              <w:t>) is no more associated with Cell 1.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38331 </w:t>
            </w:r>
          </w:p>
          <w:p w:rsidR="00B31807" w:rsidRDefault="00B31807" w:rsidP="00B31807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highlight w:val="yellow"/>
              </w:rPr>
              <w:t>5.3.5.5 Cell Group configuration</w:t>
            </w:r>
          </w:p>
          <w:p w:rsidR="00B31807" w:rsidRDefault="00B31807" w:rsidP="00B31807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5.3.5.5.1 General</w:t>
            </w:r>
          </w:p>
          <w:p w:rsidR="00B31807" w:rsidRDefault="00B31807" w:rsidP="00B31807">
            <w:pPr>
              <w:rPr>
                <w:rFonts w:ascii="Arial" w:hAnsi="Arial" w:cs="Arial"/>
                <w:color w:val="993366"/>
                <w:sz w:val="22"/>
                <w:szCs w:val="22"/>
                <w:highlight w:val="yellow"/>
              </w:rPr>
            </w:pPr>
            <w:r>
              <w:rPr>
                <w:highlight w:val="yellow"/>
              </w:rPr>
              <w:t>The network configures the UE with Master Cell Group (MCG), and zero or one Secondary Cell Group (SCG)</w:t>
            </w:r>
          </w:p>
          <w:p w:rsidR="00B31807" w:rsidRDefault="00B31807" w:rsidP="00B31807">
            <w:pPr>
              <w:rPr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Inference from the above statement: </w:t>
            </w:r>
            <w:r>
              <w:rPr>
                <w:highlight w:val="yellow"/>
              </w:rPr>
              <w:t>it is not possible to have no MCG, but have one SCG context</w:t>
            </w:r>
          </w:p>
          <w:p w:rsidR="00B31807" w:rsidRDefault="00B31807" w:rsidP="00B31807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make the SCG DRB release more in line with how the SCG DRB configuration was done earlier 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:rsidR="00B31807" w:rsidRPr="00772C64" w:rsidRDefault="00B31807" w:rsidP="00B31807">
            <w:pPr>
              <w:pStyle w:val="CRCoverPage"/>
              <w:spacing w:after="0"/>
              <w:rPr>
                <w:b/>
                <w:noProof/>
              </w:rPr>
            </w:pPr>
            <w:r w:rsidRPr="00772C64">
              <w:rPr>
                <w:b/>
                <w:noProof/>
              </w:rPr>
              <w:t>[</w:t>
            </w:r>
            <w:r>
              <w:rPr>
                <w:b/>
                <w:noProof/>
              </w:rPr>
              <w:t xml:space="preserve">SCG DRB </w:t>
            </w:r>
            <w:r w:rsidRPr="00772C64">
              <w:rPr>
                <w:b/>
                <w:noProof/>
              </w:rPr>
              <w:t>Configuration</w:t>
            </w:r>
            <w:r>
              <w:rPr>
                <w:b/>
                <w:noProof/>
              </w:rPr>
              <w:t xml:space="preserve"> flow</w:t>
            </w:r>
            <w:r w:rsidRPr="00772C64">
              <w:rPr>
                <w:b/>
                <w:noProof/>
              </w:rPr>
              <w:t>]</w:t>
            </w:r>
          </w:p>
          <w:p w:rsidR="00B31807" w:rsidRDefault="00B31807" w:rsidP="00B318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MCG Cell in a connected state </w:t>
            </w:r>
          </w:p>
          <w:p w:rsidR="00B31807" w:rsidRDefault="00B31807" w:rsidP="00B318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Then SCG DRB is configured </w:t>
            </w:r>
          </w:p>
          <w:p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:rsidR="00B31807" w:rsidRPr="00772C64" w:rsidRDefault="00B31807" w:rsidP="00B3180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Similarly, it is proposed to have below flow for </w:t>
            </w:r>
            <w:r w:rsidRPr="00772C64">
              <w:rPr>
                <w:b/>
                <w:noProof/>
              </w:rPr>
              <w:t>[</w:t>
            </w:r>
            <w:r>
              <w:rPr>
                <w:b/>
                <w:noProof/>
              </w:rPr>
              <w:t>SCG DRB Release</w:t>
            </w:r>
            <w:r w:rsidRPr="00772C64">
              <w:rPr>
                <w:b/>
                <w:noProof/>
              </w:rPr>
              <w:t>]</w:t>
            </w:r>
          </w:p>
          <w:p w:rsidR="00B31807" w:rsidRDefault="00B31807" w:rsidP="00B318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Release SCG DRB when MCG cell in connected state</w:t>
            </w:r>
          </w:p>
          <w:p w:rsidR="00B31807" w:rsidRDefault="00B31807" w:rsidP="00B318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Then release MCG SRB,DRBs and move to Idle state</w:t>
            </w:r>
          </w:p>
          <w:p w:rsidR="00FB0A08" w:rsidRPr="00AD4ADA" w:rsidRDefault="00FB0A08" w:rsidP="00C23E57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7437B5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SCG DRB release is done prior to the function call </w:t>
            </w:r>
            <w:r w:rsidRPr="003C34A5">
              <w:rPr>
                <w:noProof/>
              </w:rPr>
              <w:t>f_NR_RRC_InactiveDef</w:t>
            </w:r>
            <w:r>
              <w:rPr>
                <w:noProof/>
              </w:rPr>
              <w:t>(nr_Cell1).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0140F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0140F1">
              <w:rPr>
                <w:rFonts w:ascii="Arial" w:hAnsi="Arial" w:cs="Arial"/>
                <w:lang w:eastAsia="en-GB"/>
              </w:rPr>
              <w:t>RRC_Resume_NRDC_NR5GC.ttcn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0A" w:rsidRPr="0081450A" w:rsidRDefault="00F7580F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1450A" w:rsidRPr="0081450A">
              <w:rPr>
                <w:rFonts w:ascii="Courier New" w:hAnsi="Courier New" w:cs="Courier New"/>
                <w:color w:val="000000"/>
                <w:lang w:eastAsia="de-DE"/>
              </w:rPr>
              <w:t>function fl_TC_8_2_7_2_1_TestBody() runs on NR5GC_PTC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v_IsFR1_SCG := f_NR_CellInfo_GetIsFR1(nr_Cell10);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f_ReturnNR_SDAP_Configuration_FromSDAP_Config(valueof(v_SDAP_ConfigSCG));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; // @sic R5s221096 sic@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v_EncodedSCG_MCG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f_NR5GC_GetRadioBearerList(f_NR5GC_MobileInfo_GetDRBInfoList(), true);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RRCResume_v1560_IEs v_RRCResume_v1560Ext;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 // @sic R5s221096 sic@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:= omit; // @sic R5s221096 sic@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; // @sic R5s221096 sic@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 := 0; // @sic R5s221096 sic@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SCG DRB in SS</w:t>
            </w:r>
          </w:p>
          <w:p w:rsid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>(nr_Cell10, {cs_NR_SS_RadioBearer_Release(cs_NR_RadioBearerId_DRB(v_SCG_DRB_Id))});</w:t>
            </w:r>
          </w:p>
          <w:p w:rsid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2C2496" w:rsidRPr="00455951" w:rsidRDefault="00CF72CE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function fl_TC_8_2_7_2_1_TestBody() runs on NR5GC_PTC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v_IsFR1_SCG := f_NR_CellInfo_GetIsFR1(nr_Cell10);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f_ReturnNR_SDAP_Configuration_FromSDAP_Config(valueof(v_SDAP_ConfigSCG));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; // @sic R5s221096 sic@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v_EncodedSCG_MCG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f_NR5GC_GetRadioBearerList(f_NR5GC_MobileInfo_GetDRBInfoList(), true);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RRCResume_v1560_IEs v_RRCResume_v1560Ext;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 // @sic R5s221096 sic@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:= omit; // @sic R5s221096 sic@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; // @sic R5s221096 sic@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 := 0; // @sic R5s221096 sic@</w:t>
            </w:r>
          </w:p>
          <w:p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f_NR_SS_CommonRadioBearerConfig</w:t>
            </w:r>
            <w:proofErr w:type="spellEnd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(nr_Cell10, {cs_NR_SS_RadioBearer_Release(cs_NR_RadioBearerId_DRB(v_SCG_DRB_Id))}); //WA#WI=1045501</w:t>
            </w:r>
          </w:p>
          <w:p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</w:t>
            </w:r>
            <w:proofErr w:type="spellStart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 1" </w:t>
            </w:r>
            <w:proofErr w:type="spellStart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//The SS transmits an </w:t>
            </w:r>
            <w:proofErr w:type="spellStart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RRCRelease</w:t>
            </w:r>
            <w:proofErr w:type="spellEnd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 with </w:t>
            </w:r>
            <w:proofErr w:type="spellStart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suspendConfig</w:t>
            </w:r>
            <w:proofErr w:type="spellEnd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</w:p>
          <w:p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f_NR_RRC_InactiveDef</w:t>
            </w:r>
            <w:proofErr w:type="spellEnd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//Release SCG DRB in SS</w:t>
            </w:r>
          </w:p>
          <w:p w:rsidR="005B2248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f_NR_SS_CommonRadioBearerConfig</w:t>
            </w:r>
            <w:proofErr w:type="spellEnd"/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(nr_Cell10, {cs_NR_SS_RadioBearer_Release(cs_NR_RadioBearerId_DRB(v_SCG_DRB_Id))}); //WA#WI=1045501</w:t>
            </w:r>
          </w:p>
          <w:p w:rsidR="005B2248" w:rsidRDefault="005B2248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2248" w:rsidRPr="00853CB5" w:rsidRDefault="005B2248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FB0A08" w:rsidRPr="006D35E4" w:rsidRDefault="00C46A5F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FA661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C43" w:rsidRDefault="00F64C43">
      <w:r>
        <w:separator/>
      </w:r>
    </w:p>
  </w:endnote>
  <w:endnote w:type="continuationSeparator" w:id="0">
    <w:p w:rsidR="00F64C43" w:rsidRDefault="00F6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C43" w:rsidRDefault="00F64C43">
      <w:r>
        <w:separator/>
      </w:r>
    </w:p>
  </w:footnote>
  <w:footnote w:type="continuationSeparator" w:id="0">
    <w:p w:rsidR="00F64C43" w:rsidRDefault="00F64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46C0"/>
    <w:multiLevelType w:val="hybridMultilevel"/>
    <w:tmpl w:val="D44E7022"/>
    <w:lvl w:ilvl="0" w:tplc="4246CB1E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4"/>
  </w:num>
  <w:num w:numId="5">
    <w:abstractNumId w:val="11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5"/>
  </w:num>
  <w:num w:numId="14">
    <w:abstractNumId w:val="1"/>
  </w:num>
  <w:num w:numId="15">
    <w:abstractNumId w:val="10"/>
  </w:num>
  <w:num w:numId="16">
    <w:abstractNumId w:val="8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0F1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83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1BD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C7C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5888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2A08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51F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0F7E87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1140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55FC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16A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65FA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A27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59B"/>
    <w:rsid w:val="003533D5"/>
    <w:rsid w:val="00354E1E"/>
    <w:rsid w:val="003556DC"/>
    <w:rsid w:val="00355C6B"/>
    <w:rsid w:val="003562C2"/>
    <w:rsid w:val="003569DF"/>
    <w:rsid w:val="003573A5"/>
    <w:rsid w:val="003575E5"/>
    <w:rsid w:val="003578D2"/>
    <w:rsid w:val="00357B00"/>
    <w:rsid w:val="00357D29"/>
    <w:rsid w:val="00360670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07F8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9E2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244"/>
    <w:rsid w:val="003C2766"/>
    <w:rsid w:val="003C2940"/>
    <w:rsid w:val="003C34A5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6D9"/>
    <w:rsid w:val="00484D1C"/>
    <w:rsid w:val="00485646"/>
    <w:rsid w:val="00486C14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6CE5"/>
    <w:rsid w:val="004D746E"/>
    <w:rsid w:val="004D751D"/>
    <w:rsid w:val="004E348B"/>
    <w:rsid w:val="004E3C15"/>
    <w:rsid w:val="004E532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15F5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5F40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3E3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6F7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248"/>
    <w:rsid w:val="005B2C3E"/>
    <w:rsid w:val="005B3086"/>
    <w:rsid w:val="005B32EC"/>
    <w:rsid w:val="005B3792"/>
    <w:rsid w:val="005B4127"/>
    <w:rsid w:val="005B5D93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6B6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6556"/>
    <w:rsid w:val="00617D68"/>
    <w:rsid w:val="00620F69"/>
    <w:rsid w:val="00621188"/>
    <w:rsid w:val="006220E7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2DB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6EDD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316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26C9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7B5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C64"/>
    <w:rsid w:val="00773780"/>
    <w:rsid w:val="007746AB"/>
    <w:rsid w:val="00774943"/>
    <w:rsid w:val="007760CD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0900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769"/>
    <w:rsid w:val="007C7BAF"/>
    <w:rsid w:val="007C7C18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A0B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50A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626"/>
    <w:rsid w:val="00844847"/>
    <w:rsid w:val="00844AAA"/>
    <w:rsid w:val="00845EA9"/>
    <w:rsid w:val="00850153"/>
    <w:rsid w:val="0085026D"/>
    <w:rsid w:val="00850D98"/>
    <w:rsid w:val="00850EEB"/>
    <w:rsid w:val="00852764"/>
    <w:rsid w:val="0085287B"/>
    <w:rsid w:val="00852C3E"/>
    <w:rsid w:val="008532B8"/>
    <w:rsid w:val="00853CB5"/>
    <w:rsid w:val="00853ED1"/>
    <w:rsid w:val="00854266"/>
    <w:rsid w:val="0085441A"/>
    <w:rsid w:val="0085474F"/>
    <w:rsid w:val="00854F42"/>
    <w:rsid w:val="00855541"/>
    <w:rsid w:val="008560A6"/>
    <w:rsid w:val="00856820"/>
    <w:rsid w:val="008576EC"/>
    <w:rsid w:val="00857715"/>
    <w:rsid w:val="00861BAC"/>
    <w:rsid w:val="00861EC3"/>
    <w:rsid w:val="008626E7"/>
    <w:rsid w:val="0086311D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35E6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0AE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5AA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69B6"/>
    <w:rsid w:val="00987C9F"/>
    <w:rsid w:val="00990B3D"/>
    <w:rsid w:val="00991577"/>
    <w:rsid w:val="00991711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429"/>
    <w:rsid w:val="009B7A21"/>
    <w:rsid w:val="009B7FA1"/>
    <w:rsid w:val="009C0CC7"/>
    <w:rsid w:val="009C1018"/>
    <w:rsid w:val="009C159B"/>
    <w:rsid w:val="009C1A1E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0E8F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08CE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3ABA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CBD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4C14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68E2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899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6F3F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5BA2"/>
    <w:rsid w:val="00AC6599"/>
    <w:rsid w:val="00AC6BE3"/>
    <w:rsid w:val="00AC72C4"/>
    <w:rsid w:val="00AD08D2"/>
    <w:rsid w:val="00AD0A0F"/>
    <w:rsid w:val="00AD0B20"/>
    <w:rsid w:val="00AD0B75"/>
    <w:rsid w:val="00AD1CD8"/>
    <w:rsid w:val="00AD379A"/>
    <w:rsid w:val="00AD4ADA"/>
    <w:rsid w:val="00AD5009"/>
    <w:rsid w:val="00AD506F"/>
    <w:rsid w:val="00AD5D60"/>
    <w:rsid w:val="00AD6065"/>
    <w:rsid w:val="00AD7555"/>
    <w:rsid w:val="00AD7E9E"/>
    <w:rsid w:val="00AE007E"/>
    <w:rsid w:val="00AE07BF"/>
    <w:rsid w:val="00AE1283"/>
    <w:rsid w:val="00AE1718"/>
    <w:rsid w:val="00AE2360"/>
    <w:rsid w:val="00AE2452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0B7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1807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0D20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25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3EF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706"/>
    <w:rsid w:val="00C15555"/>
    <w:rsid w:val="00C15593"/>
    <w:rsid w:val="00C156D2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8D8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0DB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28E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0F8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A8C"/>
    <w:rsid w:val="00D426F1"/>
    <w:rsid w:val="00D44254"/>
    <w:rsid w:val="00D45108"/>
    <w:rsid w:val="00D4618B"/>
    <w:rsid w:val="00D46E6D"/>
    <w:rsid w:val="00D47AEF"/>
    <w:rsid w:val="00D50255"/>
    <w:rsid w:val="00D50913"/>
    <w:rsid w:val="00D50B95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23F8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6BC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353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2F4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23E5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CB4"/>
    <w:rsid w:val="00E4046B"/>
    <w:rsid w:val="00E40A18"/>
    <w:rsid w:val="00E41C63"/>
    <w:rsid w:val="00E44127"/>
    <w:rsid w:val="00E44194"/>
    <w:rsid w:val="00E44602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87D1B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9D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374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54"/>
    <w:rsid w:val="00F62A9B"/>
    <w:rsid w:val="00F62AB4"/>
    <w:rsid w:val="00F637A3"/>
    <w:rsid w:val="00F63A5C"/>
    <w:rsid w:val="00F63CFF"/>
    <w:rsid w:val="00F64C43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61F"/>
    <w:rsid w:val="00FA698F"/>
    <w:rsid w:val="00FA7D4E"/>
    <w:rsid w:val="00FB0A08"/>
    <w:rsid w:val="00FB0DAB"/>
    <w:rsid w:val="00FB1E19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4D46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B4AA5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2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55345-BE40-40F3-9ABD-C0663F57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1509</Words>
  <Characters>8602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2023-01-09T13:45:00Z</dcterms:created>
  <dcterms:modified xsi:type="dcterms:W3CDTF">2023-01-09T14:10:00Z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2023-01-09T13:42:52Z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a875ccb5-883f-4c5f-8a34-7ddc4bef5156</vt:lpwstr>
  </property>
  <property fmtid="{D5CDD505-2E9C-101B-9397-08002B2CF9AE}" pid="28" name="MSIP_Label_9764cdcd-3664-4d05-9615-7cbf65a4f0a8_ContentBits">
    <vt:lpwstr>0</vt:lpwstr>
  </property>
</Properties>
</file>