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1316" w:rsidRPr="00E61316" w:rsidRDefault="00E61316" w:rsidP="00E61316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E61316">
        <w:rPr>
          <w:rFonts w:ascii="Arial" w:hAnsi="Arial" w:cs="Arial"/>
          <w:b/>
          <w:noProof/>
          <w:sz w:val="24"/>
        </w:rPr>
        <w:t>3GPP TSG-</w:t>
      </w:r>
      <w:r w:rsidRPr="00E61316">
        <w:rPr>
          <w:rFonts w:ascii="Arial" w:hAnsi="Arial" w:cs="Arial"/>
        </w:rPr>
        <w:fldChar w:fldCharType="begin"/>
      </w:r>
      <w:r w:rsidRPr="00E61316">
        <w:rPr>
          <w:rFonts w:ascii="Arial" w:hAnsi="Arial" w:cs="Arial"/>
        </w:rPr>
        <w:instrText xml:space="preserve"> DOCPROPERTY  TSG/WGRef  \* MERGEFORMAT </w:instrText>
      </w:r>
      <w:r w:rsidRPr="00E61316">
        <w:rPr>
          <w:rFonts w:ascii="Arial" w:hAnsi="Arial" w:cs="Arial"/>
        </w:rPr>
        <w:fldChar w:fldCharType="separate"/>
      </w:r>
      <w:r w:rsidRPr="00E61316">
        <w:rPr>
          <w:rFonts w:ascii="Arial" w:hAnsi="Arial" w:cs="Arial"/>
          <w:b/>
          <w:noProof/>
          <w:sz w:val="24"/>
        </w:rPr>
        <w:t>RAN5</w:t>
      </w:r>
      <w:r w:rsidRPr="00E61316">
        <w:rPr>
          <w:rFonts w:ascii="Arial" w:hAnsi="Arial" w:cs="Arial"/>
          <w:b/>
          <w:noProof/>
          <w:sz w:val="24"/>
        </w:rPr>
        <w:fldChar w:fldCharType="end"/>
      </w:r>
      <w:r w:rsidRPr="00E61316">
        <w:rPr>
          <w:rFonts w:ascii="Arial" w:hAnsi="Arial" w:cs="Arial"/>
          <w:b/>
          <w:noProof/>
          <w:sz w:val="24"/>
        </w:rPr>
        <w:t xml:space="preserve"> Meeting #</w:t>
      </w:r>
      <w:r w:rsidRPr="00E61316">
        <w:rPr>
          <w:rFonts w:ascii="Arial" w:hAnsi="Arial" w:cs="Arial"/>
        </w:rPr>
        <w:fldChar w:fldCharType="begin"/>
      </w:r>
      <w:r w:rsidRPr="00E61316">
        <w:rPr>
          <w:rFonts w:ascii="Arial" w:hAnsi="Arial" w:cs="Arial"/>
        </w:rPr>
        <w:instrText xml:space="preserve"> DOCPROPERTY  MtgSeq  \* MERGEFORMAT </w:instrText>
      </w:r>
      <w:r w:rsidRPr="00E61316">
        <w:rPr>
          <w:rFonts w:ascii="Arial" w:hAnsi="Arial" w:cs="Arial"/>
        </w:rPr>
        <w:fldChar w:fldCharType="separate"/>
      </w:r>
      <w:r w:rsidRPr="00E61316">
        <w:rPr>
          <w:rFonts w:ascii="Arial" w:hAnsi="Arial" w:cs="Arial"/>
          <w:b/>
          <w:noProof/>
          <w:sz w:val="24"/>
        </w:rPr>
        <w:t>2023</w:t>
      </w:r>
      <w:r w:rsidRPr="00E61316">
        <w:rPr>
          <w:rFonts w:ascii="Arial" w:hAnsi="Arial" w:cs="Arial"/>
        </w:rPr>
        <w:fldChar w:fldCharType="end"/>
      </w:r>
      <w:r w:rsidRPr="00E61316">
        <w:rPr>
          <w:rFonts w:ascii="Arial" w:hAnsi="Arial" w:cs="Arial"/>
        </w:rPr>
        <w:fldChar w:fldCharType="begin"/>
      </w:r>
      <w:r w:rsidRPr="00E61316">
        <w:rPr>
          <w:rFonts w:ascii="Arial" w:hAnsi="Arial" w:cs="Arial"/>
        </w:rPr>
        <w:instrText xml:space="preserve"> DOCPROPERTY  MtgTitle  \* MERGEFORMAT </w:instrText>
      </w:r>
      <w:r w:rsidRPr="00E61316">
        <w:rPr>
          <w:rFonts w:ascii="Arial" w:hAnsi="Arial" w:cs="Arial"/>
        </w:rPr>
        <w:fldChar w:fldCharType="separate"/>
      </w:r>
      <w:r w:rsidRPr="00E61316">
        <w:rPr>
          <w:rFonts w:ascii="Arial" w:hAnsi="Arial" w:cs="Arial"/>
          <w:b/>
          <w:noProof/>
          <w:sz w:val="24"/>
        </w:rPr>
        <w:t>-TTCN email</w:t>
      </w:r>
      <w:r w:rsidRPr="00E61316">
        <w:rPr>
          <w:rFonts w:ascii="Arial" w:hAnsi="Arial" w:cs="Arial"/>
          <w:b/>
          <w:noProof/>
          <w:sz w:val="24"/>
        </w:rPr>
        <w:fldChar w:fldCharType="end"/>
      </w:r>
      <w:r w:rsidRPr="00E61316">
        <w:rPr>
          <w:rFonts w:ascii="Arial" w:hAnsi="Arial" w:cs="Arial"/>
          <w:b/>
          <w:i/>
          <w:noProof/>
          <w:sz w:val="28"/>
        </w:rPr>
        <w:tab/>
      </w:r>
      <w:r w:rsidRPr="00E61316">
        <w:rPr>
          <w:rFonts w:ascii="Arial" w:hAnsi="Arial" w:cs="Arial"/>
        </w:rPr>
        <w:fldChar w:fldCharType="begin"/>
      </w:r>
      <w:r w:rsidRPr="00E61316">
        <w:rPr>
          <w:rFonts w:ascii="Arial" w:hAnsi="Arial" w:cs="Arial"/>
        </w:rPr>
        <w:instrText xml:space="preserve"> DOCPROPERTY  Tdoc#  \* MERGEFORMAT </w:instrText>
      </w:r>
      <w:r w:rsidRPr="00E61316">
        <w:rPr>
          <w:rFonts w:ascii="Arial" w:hAnsi="Arial" w:cs="Arial"/>
        </w:rPr>
        <w:fldChar w:fldCharType="separate"/>
      </w:r>
      <w:r w:rsidRPr="00E61316">
        <w:rPr>
          <w:rFonts w:ascii="Arial" w:hAnsi="Arial" w:cs="Arial"/>
          <w:b/>
          <w:i/>
          <w:noProof/>
          <w:sz w:val="28"/>
        </w:rPr>
        <w:t>R5s230097</w:t>
      </w:r>
      <w:r w:rsidRPr="00E61316">
        <w:rPr>
          <w:rFonts w:ascii="Arial" w:hAnsi="Arial" w:cs="Arial"/>
          <w:b/>
          <w:i/>
          <w:noProof/>
          <w:sz w:val="28"/>
        </w:rPr>
        <w:fldChar w:fldCharType="end"/>
      </w:r>
    </w:p>
    <w:p w:rsidR="00E61316" w:rsidRPr="00E61316" w:rsidRDefault="00E61316" w:rsidP="00E61316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E61316">
        <w:rPr>
          <w:rFonts w:ascii="Arial" w:hAnsi="Arial" w:cs="Arial"/>
        </w:rPr>
        <w:fldChar w:fldCharType="begin"/>
      </w:r>
      <w:r w:rsidRPr="00E61316">
        <w:rPr>
          <w:rFonts w:ascii="Arial" w:hAnsi="Arial" w:cs="Arial"/>
        </w:rPr>
        <w:instrText xml:space="preserve"> DOCPROPERTY  Location  \* MERGEFORMAT </w:instrText>
      </w:r>
      <w:r w:rsidRPr="00E61316">
        <w:rPr>
          <w:rFonts w:ascii="Arial" w:hAnsi="Arial" w:cs="Arial"/>
        </w:rPr>
        <w:fldChar w:fldCharType="separate"/>
      </w:r>
      <w:r w:rsidRPr="00E61316">
        <w:rPr>
          <w:rFonts w:ascii="Arial" w:hAnsi="Arial" w:cs="Arial"/>
          <w:b/>
          <w:noProof/>
          <w:sz w:val="24"/>
        </w:rPr>
        <w:t>Online</w:t>
      </w:r>
      <w:r w:rsidRPr="00E61316">
        <w:rPr>
          <w:rFonts w:ascii="Arial" w:hAnsi="Arial" w:cs="Arial"/>
          <w:b/>
          <w:noProof/>
          <w:sz w:val="24"/>
        </w:rPr>
        <w:fldChar w:fldCharType="end"/>
      </w:r>
      <w:r w:rsidRPr="00E61316">
        <w:rPr>
          <w:rFonts w:ascii="Arial" w:hAnsi="Arial" w:cs="Arial"/>
          <w:b/>
          <w:noProof/>
          <w:sz w:val="24"/>
        </w:rPr>
        <w:t xml:space="preserve">, </w:t>
      </w:r>
      <w:r w:rsidRPr="00E61316">
        <w:rPr>
          <w:rFonts w:ascii="Arial" w:hAnsi="Arial" w:cs="Arial"/>
        </w:rPr>
        <w:fldChar w:fldCharType="begin"/>
      </w:r>
      <w:r w:rsidRPr="00E61316">
        <w:rPr>
          <w:rFonts w:ascii="Arial" w:hAnsi="Arial" w:cs="Arial"/>
        </w:rPr>
        <w:instrText xml:space="preserve"> DOCPROPERTY  Country  \* MERGEFORMAT </w:instrText>
      </w:r>
      <w:r w:rsidRPr="00E61316">
        <w:rPr>
          <w:rFonts w:ascii="Arial" w:hAnsi="Arial" w:cs="Arial"/>
        </w:rPr>
        <w:fldChar w:fldCharType="end"/>
      </w:r>
      <w:r w:rsidRPr="00E61316">
        <w:rPr>
          <w:rFonts w:ascii="Arial" w:hAnsi="Arial" w:cs="Arial"/>
          <w:b/>
          <w:noProof/>
          <w:sz w:val="24"/>
        </w:rPr>
        <w:t xml:space="preserve">, </w:t>
      </w:r>
      <w:r w:rsidRPr="00E61316">
        <w:rPr>
          <w:rFonts w:ascii="Arial" w:hAnsi="Arial" w:cs="Arial"/>
        </w:rPr>
        <w:fldChar w:fldCharType="begin"/>
      </w:r>
      <w:r w:rsidRPr="00E61316">
        <w:rPr>
          <w:rFonts w:ascii="Arial" w:hAnsi="Arial" w:cs="Arial"/>
        </w:rPr>
        <w:instrText xml:space="preserve"> DOCPROPERTY  StartDate  \* MERGEFORMAT </w:instrText>
      </w:r>
      <w:r w:rsidRPr="00E61316">
        <w:rPr>
          <w:rFonts w:ascii="Arial" w:hAnsi="Arial" w:cs="Arial"/>
        </w:rPr>
        <w:fldChar w:fldCharType="separate"/>
      </w:r>
      <w:r w:rsidRPr="00E61316">
        <w:rPr>
          <w:rFonts w:ascii="Arial" w:hAnsi="Arial" w:cs="Arial"/>
          <w:b/>
          <w:noProof/>
          <w:sz w:val="24"/>
        </w:rPr>
        <w:t>9th Dec 2022</w:t>
      </w:r>
      <w:r w:rsidRPr="00E61316">
        <w:rPr>
          <w:rFonts w:ascii="Arial" w:hAnsi="Arial" w:cs="Arial"/>
          <w:b/>
          <w:noProof/>
          <w:sz w:val="24"/>
        </w:rPr>
        <w:fldChar w:fldCharType="end"/>
      </w:r>
      <w:r w:rsidRPr="00E61316">
        <w:rPr>
          <w:rFonts w:ascii="Arial" w:hAnsi="Arial" w:cs="Arial"/>
          <w:b/>
          <w:noProof/>
          <w:sz w:val="24"/>
        </w:rPr>
        <w:t xml:space="preserve"> - </w:t>
      </w:r>
      <w:r w:rsidRPr="00E61316">
        <w:rPr>
          <w:rFonts w:ascii="Arial" w:hAnsi="Arial" w:cs="Arial"/>
        </w:rPr>
        <w:fldChar w:fldCharType="begin"/>
      </w:r>
      <w:r w:rsidRPr="00E61316">
        <w:rPr>
          <w:rFonts w:ascii="Arial" w:hAnsi="Arial" w:cs="Arial"/>
        </w:rPr>
        <w:instrText xml:space="preserve"> DOCPROPERTY  EndDate  \* MERGEFORMAT </w:instrText>
      </w:r>
      <w:r w:rsidRPr="00E61316">
        <w:rPr>
          <w:rFonts w:ascii="Arial" w:hAnsi="Arial" w:cs="Arial"/>
        </w:rPr>
        <w:fldChar w:fldCharType="separate"/>
      </w:r>
      <w:r w:rsidRPr="00E61316">
        <w:rPr>
          <w:rFonts w:ascii="Arial" w:hAnsi="Arial" w:cs="Arial"/>
          <w:b/>
          <w:noProof/>
          <w:sz w:val="24"/>
        </w:rPr>
        <w:t>31st Dec 2023</w:t>
      </w:r>
      <w:r w:rsidRPr="00E61316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316" w:rsidRPr="00E61316" w:rsidTr="000320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E61316">
              <w:rPr>
                <w:rFonts w:ascii="Arial" w:hAnsi="Arial" w:cs="Arial"/>
                <w:i/>
                <w:noProof/>
                <w:sz w:val="14"/>
              </w:rPr>
              <w:t>CR-Form-v12.2</w:t>
            </w:r>
          </w:p>
        </w:tc>
      </w:tr>
      <w:tr w:rsidR="00E61316" w:rsidRPr="00E61316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E61316" w:rsidRPr="00E61316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61316" w:rsidRPr="00E61316" w:rsidTr="00032005">
        <w:tc>
          <w:tcPr>
            <w:tcW w:w="142" w:type="dxa"/>
            <w:tcBorders>
              <w:lef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61316" w:rsidRPr="00E61316" w:rsidRDefault="00E61316" w:rsidP="00032005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Spec#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E61316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61316" w:rsidRPr="00E61316" w:rsidRDefault="00E61316" w:rsidP="0003200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Cr#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  <w:b/>
                <w:noProof/>
                <w:sz w:val="28"/>
              </w:rPr>
              <w:t>2933</w:t>
            </w:r>
            <w:r w:rsidRPr="00E61316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61316" w:rsidRPr="00E61316" w:rsidRDefault="00E61316" w:rsidP="000320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61316" w:rsidRPr="00E61316" w:rsidRDefault="00E61316" w:rsidP="0003200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Revision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E61316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61316" w:rsidRPr="00E61316" w:rsidRDefault="00E61316" w:rsidP="000320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61316" w:rsidRPr="00E61316" w:rsidRDefault="00E61316" w:rsidP="0003200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Version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  <w:b/>
                <w:noProof/>
                <w:sz w:val="28"/>
              </w:rPr>
              <w:t>17.5.0</w:t>
            </w:r>
            <w:r w:rsidRPr="00E61316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61316" w:rsidRPr="00E61316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61316" w:rsidRPr="00E61316" w:rsidTr="000320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61316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E61316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61316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61316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E61316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61316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61316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E61316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E61316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61316" w:rsidRPr="00E61316" w:rsidTr="00032005">
        <w:tc>
          <w:tcPr>
            <w:tcW w:w="9641" w:type="dxa"/>
            <w:gridSpan w:val="9"/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:rsidR="00E61316" w:rsidRPr="00E61316" w:rsidRDefault="00E61316" w:rsidP="00E61316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316" w:rsidRPr="00E61316" w:rsidTr="00032005">
        <w:tc>
          <w:tcPr>
            <w:tcW w:w="2835" w:type="dxa"/>
          </w:tcPr>
          <w:p w:rsidR="00E61316" w:rsidRPr="00E61316" w:rsidRDefault="00E61316" w:rsidP="00032005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61316" w:rsidRPr="00E61316" w:rsidRDefault="00E61316" w:rsidP="0003200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61316" w:rsidRPr="00E61316" w:rsidRDefault="00E61316" w:rsidP="0003200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61316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61316" w:rsidRPr="00E61316" w:rsidRDefault="00E61316" w:rsidP="0003200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61316" w:rsidRPr="00E61316" w:rsidRDefault="00E61316" w:rsidP="0003200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61316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61316" w:rsidRPr="00E61316" w:rsidRDefault="00E61316" w:rsidP="0003200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61316" w:rsidRPr="00E61316" w:rsidRDefault="00E61316" w:rsidP="0003200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61316" w:rsidRPr="00E61316" w:rsidRDefault="00E61316" w:rsidP="0003200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:rsidR="00E61316" w:rsidRPr="00E61316" w:rsidRDefault="00E61316" w:rsidP="00E61316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316" w:rsidRPr="00E61316" w:rsidTr="00032005">
        <w:tc>
          <w:tcPr>
            <w:tcW w:w="9640" w:type="dxa"/>
            <w:gridSpan w:val="11"/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61316" w:rsidRPr="00E61316" w:rsidTr="000320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Title:</w:t>
            </w:r>
            <w:r w:rsidRPr="00E61316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1316" w:rsidRPr="00E61316" w:rsidRDefault="00E61316" w:rsidP="0003200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CrTitle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</w:rPr>
              <w:t>Correction to MAC CA testcases 7.1.1.7.1.x</w:t>
            </w:r>
            <w:r w:rsidRPr="00E61316">
              <w:rPr>
                <w:rFonts w:ascii="Arial" w:hAnsi="Arial" w:cs="Arial"/>
              </w:rPr>
              <w:fldChar w:fldCharType="end"/>
            </w:r>
          </w:p>
        </w:tc>
      </w:tr>
      <w:tr w:rsidR="00E61316" w:rsidRPr="00E61316" w:rsidTr="00032005">
        <w:tc>
          <w:tcPr>
            <w:tcW w:w="1843" w:type="dxa"/>
            <w:tcBorders>
              <w:lef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61316" w:rsidRPr="00E61316" w:rsidTr="00032005">
        <w:tc>
          <w:tcPr>
            <w:tcW w:w="1843" w:type="dxa"/>
            <w:tcBorders>
              <w:lef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1316" w:rsidRPr="00E61316" w:rsidRDefault="00E61316" w:rsidP="0003200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SourceIfWg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  <w:noProof/>
              </w:rPr>
              <w:t>ROHDE &amp; SCHWARZ</w:t>
            </w:r>
            <w:r w:rsidRPr="00E61316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E61316" w:rsidRPr="00E61316" w:rsidTr="00032005">
        <w:tc>
          <w:tcPr>
            <w:tcW w:w="1843" w:type="dxa"/>
            <w:tcBorders>
              <w:lef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1316" w:rsidRPr="00E61316" w:rsidRDefault="00E61316" w:rsidP="0003200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R5</w:t>
            </w: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SourceIfTsg  \* MERGEFORMAT </w:instrText>
            </w:r>
            <w:r w:rsidRPr="00E61316">
              <w:rPr>
                <w:rFonts w:ascii="Arial" w:hAnsi="Arial" w:cs="Arial"/>
              </w:rPr>
              <w:fldChar w:fldCharType="end"/>
            </w:r>
          </w:p>
        </w:tc>
      </w:tr>
      <w:tr w:rsidR="00E61316" w:rsidRPr="00E61316" w:rsidTr="00032005">
        <w:tc>
          <w:tcPr>
            <w:tcW w:w="1843" w:type="dxa"/>
            <w:tcBorders>
              <w:lef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61316" w:rsidRPr="00E61316" w:rsidTr="00032005">
        <w:tc>
          <w:tcPr>
            <w:tcW w:w="1843" w:type="dxa"/>
            <w:tcBorders>
              <w:lef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61316" w:rsidRPr="00E61316" w:rsidRDefault="00E61316" w:rsidP="0003200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RelatedWis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  <w:noProof/>
              </w:rPr>
              <w:t>TEI15_Test, 5GS_NR_LTE-UEConTest</w:t>
            </w:r>
            <w:r w:rsidRPr="00E61316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61316" w:rsidRPr="00E61316" w:rsidRDefault="00E61316" w:rsidP="00032005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1316" w:rsidRPr="00E61316" w:rsidRDefault="00E61316" w:rsidP="0003200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1316" w:rsidRPr="00E61316" w:rsidRDefault="00E61316" w:rsidP="0003200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ResDate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  <w:noProof/>
              </w:rPr>
              <w:t>2023-01-06</w:t>
            </w:r>
            <w:r w:rsidRPr="00E61316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E61316" w:rsidRPr="00E61316" w:rsidTr="00032005">
        <w:tc>
          <w:tcPr>
            <w:tcW w:w="1843" w:type="dxa"/>
            <w:tcBorders>
              <w:lef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61316" w:rsidRPr="00E61316" w:rsidTr="000320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61316" w:rsidRPr="00E61316" w:rsidRDefault="00E61316" w:rsidP="00032005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Cat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  <w:b/>
                <w:noProof/>
              </w:rPr>
              <w:t>F</w:t>
            </w:r>
            <w:r w:rsidRPr="00E61316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1316" w:rsidRPr="00E61316" w:rsidRDefault="00E61316" w:rsidP="00032005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1316" w:rsidRPr="00E61316" w:rsidRDefault="00E61316" w:rsidP="0003200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Release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  <w:noProof/>
              </w:rPr>
              <w:t>Rel-17</w:t>
            </w:r>
            <w:r w:rsidRPr="00E61316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E61316" w:rsidRPr="00E61316" w:rsidTr="000320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E61316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61316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E61316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61316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61316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61316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61316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:rsidR="00E61316" w:rsidRPr="00E61316" w:rsidRDefault="00E61316" w:rsidP="00032005">
            <w:pPr>
              <w:pStyle w:val="CRCoverPage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E61316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61316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E61316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61316" w:rsidRPr="00E61316" w:rsidRDefault="00E61316" w:rsidP="000320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E61316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61316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E61316" w:rsidRPr="00E61316" w:rsidTr="00032005">
        <w:tc>
          <w:tcPr>
            <w:tcW w:w="1843" w:type="dxa"/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61316" w:rsidRPr="00E61316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1316" w:rsidRPr="00E61316" w:rsidRDefault="00E61316" w:rsidP="00E6131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1316" w:rsidRPr="006E4704" w:rsidRDefault="00E61316" w:rsidP="00E61316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ascii="Arial" w:hAnsi="Arial" w:cs="Arial"/>
              </w:rPr>
            </w:pPr>
            <w:r w:rsidRPr="006E4704">
              <w:rPr>
                <w:rFonts w:ascii="Arial" w:hAnsi="Arial" w:cs="Arial"/>
              </w:rPr>
              <w:t>The LCID is constant and set to 5 (‘0101’B) for the MAC PDUs and does not consider when IMS PDN is setup which would use DRB 1 and LCID = 4</w:t>
            </w:r>
          </w:p>
          <w:p w:rsidR="00E61316" w:rsidRPr="006E4704" w:rsidRDefault="00E61316" w:rsidP="00E61316">
            <w:pPr>
              <w:pStyle w:val="CRCoverPage"/>
              <w:spacing w:after="0"/>
              <w:ind w:left="720"/>
              <w:rPr>
                <w:rFonts w:ascii="Arial" w:hAnsi="Arial" w:cs="Arial"/>
              </w:rPr>
            </w:pPr>
          </w:p>
          <w:p w:rsidR="00E61316" w:rsidRPr="006E4704" w:rsidRDefault="00E61316" w:rsidP="00E61316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Implementation of updated Step 15 of t</w:t>
            </w:r>
            <w:r w:rsidRPr="006E4704">
              <w:rPr>
                <w:rFonts w:ascii="Arial" w:hAnsi="Arial" w:cs="Arial"/>
              </w:rPr>
              <w:t xml:space="preserve">he Prose CR R5-227414 </w:t>
            </w:r>
            <w:r>
              <w:rPr>
                <w:rFonts w:ascii="Arial" w:hAnsi="Arial" w:cs="Arial"/>
              </w:rPr>
              <w:t>seems to have been missed in 22wk49. This needs to be addressed.</w:t>
            </w:r>
          </w:p>
        </w:tc>
      </w:tr>
      <w:tr w:rsidR="00E61316" w:rsidRPr="00E61316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1316" w:rsidRPr="006E4704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61316" w:rsidRPr="00E61316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1316" w:rsidRPr="00E61316" w:rsidRDefault="00E61316" w:rsidP="00E6131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1316" w:rsidRPr="006E4704" w:rsidRDefault="00E61316" w:rsidP="00E61316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ascii="Arial" w:hAnsi="Arial" w:cs="Arial"/>
                <w:noProof/>
                <w:lang w:val="en-SG"/>
              </w:rPr>
            </w:pPr>
            <w:r w:rsidRPr="006E4704">
              <w:rPr>
                <w:rFonts w:ascii="Arial" w:hAnsi="Arial" w:cs="Arial"/>
                <w:noProof/>
                <w:lang w:val="en-SG"/>
              </w:rPr>
              <w:t>Used the variable v_LCID instead of the constant tsc_LCID_SCG_Bearer</w:t>
            </w:r>
          </w:p>
          <w:p w:rsidR="00E61316" w:rsidRPr="006E4704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  <w:lang w:val="en-SG"/>
              </w:rPr>
            </w:pPr>
          </w:p>
          <w:p w:rsidR="00E61316" w:rsidRPr="006E4704" w:rsidRDefault="00E61316" w:rsidP="00E61316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ascii="Arial" w:hAnsi="Arial" w:cs="Arial"/>
                <w:noProof/>
                <w:lang w:val="en-SG"/>
              </w:rPr>
            </w:pPr>
            <w:r w:rsidRPr="006E4704">
              <w:rPr>
                <w:rFonts w:ascii="Arial" w:hAnsi="Arial" w:cs="Arial"/>
                <w:noProof/>
                <w:lang w:val="en-SG"/>
              </w:rPr>
              <w:t>Implemented R5-227414 for Step 15 to transmit an periodic UL grant suitable for transmitting loop back PDU in case of pc_UL_NR_CA_2CC on NR SCell</w:t>
            </w:r>
          </w:p>
          <w:p w:rsidR="00E61316" w:rsidRPr="006E4704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  <w:lang w:val="en-SG"/>
              </w:rPr>
            </w:pPr>
          </w:p>
        </w:tc>
      </w:tr>
      <w:tr w:rsidR="00E61316" w:rsidRPr="00E61316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1316" w:rsidRPr="006E4704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61316" w:rsidRPr="00E61316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1316" w:rsidRPr="00E61316" w:rsidRDefault="00E61316" w:rsidP="00E6131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1316" w:rsidRPr="006E4704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6E4704">
              <w:rPr>
                <w:rFonts w:ascii="Arial" w:hAnsi="Arial" w:cs="Arial"/>
                <w:noProof/>
              </w:rPr>
              <w:t xml:space="preserve">A conformant UE may fail the case </w:t>
            </w:r>
          </w:p>
        </w:tc>
      </w:tr>
      <w:tr w:rsidR="00E61316" w:rsidRPr="00E61316" w:rsidTr="00032005">
        <w:tc>
          <w:tcPr>
            <w:tcW w:w="2694" w:type="dxa"/>
            <w:gridSpan w:val="2"/>
          </w:tcPr>
          <w:p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61316" w:rsidRPr="006E4704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61316" w:rsidRPr="00E61316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1316" w:rsidRPr="00E61316" w:rsidRDefault="00E61316" w:rsidP="00E6131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1316" w:rsidRPr="006E4704" w:rsidRDefault="00E61316" w:rsidP="00E6131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6E4704">
              <w:rPr>
                <w:rFonts w:ascii="Arial" w:hAnsi="Arial" w:cs="Arial"/>
              </w:rPr>
              <w:t>7.1.1.7.1.1</w:t>
            </w:r>
            <w:r w:rsidRPr="006E4704">
              <w:rPr>
                <w:rFonts w:ascii="Arial" w:hAnsi="Arial" w:cs="Arial"/>
                <w:noProof/>
              </w:rPr>
              <w:t xml:space="preserve">.NR5GC, </w:t>
            </w:r>
            <w:r w:rsidRPr="006E4704">
              <w:rPr>
                <w:rFonts w:ascii="Arial" w:hAnsi="Arial" w:cs="Arial"/>
              </w:rPr>
              <w:t>7.1.1.7.1.1</w:t>
            </w:r>
            <w:r w:rsidRPr="006E4704">
              <w:rPr>
                <w:rFonts w:ascii="Arial" w:hAnsi="Arial" w:cs="Arial"/>
                <w:noProof/>
              </w:rPr>
              <w:t xml:space="preserve">.ENDC, </w:t>
            </w:r>
            <w:r w:rsidRPr="006E4704">
              <w:rPr>
                <w:rFonts w:ascii="Arial" w:hAnsi="Arial" w:cs="Arial"/>
              </w:rPr>
              <w:t>7.1.1.7.1.2</w:t>
            </w:r>
            <w:r w:rsidRPr="006E4704">
              <w:rPr>
                <w:rFonts w:ascii="Arial" w:hAnsi="Arial" w:cs="Arial"/>
                <w:noProof/>
              </w:rPr>
              <w:t xml:space="preserve">.NR5GC, </w:t>
            </w:r>
            <w:r w:rsidRPr="006E4704">
              <w:rPr>
                <w:rFonts w:ascii="Arial" w:hAnsi="Arial" w:cs="Arial"/>
              </w:rPr>
              <w:t>7.1.1.7.1.2</w:t>
            </w:r>
            <w:r w:rsidRPr="006E4704">
              <w:rPr>
                <w:rFonts w:ascii="Arial" w:hAnsi="Arial" w:cs="Arial"/>
                <w:noProof/>
              </w:rPr>
              <w:t xml:space="preserve">.ENDC, </w:t>
            </w:r>
            <w:r w:rsidRPr="006E4704">
              <w:rPr>
                <w:rFonts w:ascii="Arial" w:hAnsi="Arial" w:cs="Arial"/>
              </w:rPr>
              <w:t>7.1.1.7.1.3</w:t>
            </w:r>
            <w:r w:rsidRPr="006E4704">
              <w:rPr>
                <w:rFonts w:ascii="Arial" w:hAnsi="Arial" w:cs="Arial"/>
                <w:noProof/>
              </w:rPr>
              <w:t xml:space="preserve">.NR5GC, </w:t>
            </w:r>
            <w:r w:rsidRPr="006E4704">
              <w:rPr>
                <w:rFonts w:ascii="Arial" w:hAnsi="Arial" w:cs="Arial"/>
              </w:rPr>
              <w:t>7.1.1.7.1.3</w:t>
            </w:r>
            <w:r w:rsidRPr="006E4704">
              <w:rPr>
                <w:rFonts w:ascii="Arial" w:hAnsi="Arial" w:cs="Arial"/>
                <w:noProof/>
              </w:rPr>
              <w:t>.ENDC</w:t>
            </w:r>
          </w:p>
        </w:tc>
      </w:tr>
      <w:tr w:rsidR="00E61316" w:rsidRPr="00E61316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61316" w:rsidRPr="00E61316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1316" w:rsidRPr="00E61316" w:rsidRDefault="00E61316" w:rsidP="00E6131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316" w:rsidRPr="00E61316" w:rsidRDefault="00E61316" w:rsidP="00E6131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61316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61316" w:rsidRPr="00E61316" w:rsidRDefault="00E61316" w:rsidP="00E6131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61316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61316" w:rsidRPr="00E61316" w:rsidRDefault="00E61316" w:rsidP="00E61316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61316" w:rsidRPr="00E61316" w:rsidRDefault="00E61316" w:rsidP="00E61316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61316" w:rsidRPr="00E61316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1316" w:rsidRPr="00E61316" w:rsidRDefault="00E61316" w:rsidP="00E6131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1316" w:rsidRPr="00E61316" w:rsidRDefault="00E61316" w:rsidP="00E6131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1316" w:rsidRPr="00E61316" w:rsidRDefault="00D075BB" w:rsidP="00E6131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1316" w:rsidRPr="00E61316" w:rsidRDefault="00E61316" w:rsidP="00E61316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noProof/>
              </w:rPr>
              <w:t xml:space="preserve"> Other core specifications</w:t>
            </w:r>
            <w:r w:rsidRPr="00E61316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1316" w:rsidRPr="00E61316" w:rsidRDefault="00E61316" w:rsidP="00E61316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bookmarkStart w:id="1" w:name="_GoBack"/>
            <w:bookmarkEnd w:id="1"/>
          </w:p>
        </w:tc>
      </w:tr>
      <w:tr w:rsidR="00E61316" w:rsidRPr="00E61316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1316" w:rsidRPr="00E61316" w:rsidRDefault="00E61316" w:rsidP="00E6131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1316" w:rsidRPr="00E61316" w:rsidRDefault="00D075BB" w:rsidP="00E6131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1316" w:rsidRPr="00E61316" w:rsidRDefault="00E61316" w:rsidP="00E61316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61316" w:rsidRPr="00E61316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1316" w:rsidRPr="00E61316" w:rsidRDefault="00E61316" w:rsidP="00E6131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1316" w:rsidRPr="00E61316" w:rsidRDefault="00D075BB" w:rsidP="00E6131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1316" w:rsidRPr="00E61316" w:rsidRDefault="00E61316" w:rsidP="00E61316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61316" w:rsidRPr="00E61316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61316" w:rsidRPr="00E61316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1316" w:rsidRPr="00E61316" w:rsidRDefault="00E61316" w:rsidP="00E6131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1316" w:rsidRPr="00E61316" w:rsidRDefault="00E61316" w:rsidP="00E6131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E61316" w:rsidRPr="00E61316" w:rsidTr="000320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1316" w:rsidRPr="00E61316" w:rsidRDefault="00E61316" w:rsidP="00E6131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61316" w:rsidRPr="00E61316" w:rsidRDefault="00E61316" w:rsidP="00E6131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61316" w:rsidRPr="00E61316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316" w:rsidRPr="00E61316" w:rsidRDefault="00E61316" w:rsidP="00E6131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1316" w:rsidRPr="00E61316" w:rsidRDefault="00E61316" w:rsidP="00E6131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:rsidR="003854BF" w:rsidRDefault="003854BF" w:rsidP="003854BF">
      <w:pPr>
        <w:rPr>
          <w:noProof/>
        </w:rPr>
      </w:pPr>
    </w:p>
    <w:p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Default="00BB18FC" w:rsidP="00BB18FC">
      <w:pPr>
        <w:rPr>
          <w:noProof/>
        </w:rPr>
      </w:pPr>
    </w:p>
    <w:p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23924683"/>
      <w:r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5725FB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725FB" w:rsidRPr="00024B8E">
        <w:rPr>
          <w:rFonts w:ascii="Arial" w:hAnsi="Arial" w:cs="Arial"/>
          <w:iCs/>
        </w:rPr>
        <w:t>Table of Contents</w:t>
      </w:r>
      <w:r w:rsidR="005725FB">
        <w:tab/>
      </w:r>
      <w:r w:rsidR="005725FB">
        <w:fldChar w:fldCharType="begin"/>
      </w:r>
      <w:r w:rsidR="005725FB">
        <w:instrText xml:space="preserve"> PAGEREF _Toc123924683 \h </w:instrText>
      </w:r>
      <w:r w:rsidR="005725FB">
        <w:fldChar w:fldCharType="separate"/>
      </w:r>
      <w:r w:rsidR="005725FB">
        <w:t>2</w:t>
      </w:r>
      <w:r w:rsidR="005725FB">
        <w:fldChar w:fldCharType="end"/>
      </w:r>
    </w:p>
    <w:p w:rsidR="005725FB" w:rsidRDefault="005725F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24B8E">
        <w:rPr>
          <w:rFonts w:ascii="Arial" w:hAnsi="Arial"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24B8E">
        <w:rPr>
          <w:rFonts w:ascii="Arial" w:hAnsi="Arial"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_Toc123924684 \h </w:instrText>
      </w:r>
      <w:r>
        <w:fldChar w:fldCharType="separate"/>
      </w:r>
      <w:r>
        <w:t>2</w:t>
      </w:r>
      <w:r>
        <w:fldChar w:fldCharType="end"/>
      </w:r>
    </w:p>
    <w:p w:rsidR="005725FB" w:rsidRDefault="005725F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24B8E">
        <w:rPr>
          <w:rFonts w:ascii="Arial" w:hAnsi="Arial"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24B8E">
        <w:rPr>
          <w:rFonts w:ascii="Arial" w:hAnsi="Arial"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_Toc123924685 \h </w:instrText>
      </w:r>
      <w:r>
        <w:fldChar w:fldCharType="separate"/>
      </w:r>
      <w:r>
        <w:t>2</w:t>
      </w:r>
      <w:r>
        <w:fldChar w:fldCharType="end"/>
      </w:r>
    </w:p>
    <w:p w:rsidR="005725FB" w:rsidRDefault="005725F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24B8E">
        <w:rPr>
          <w:rFonts w:ascii="Arial" w:hAnsi="Arial" w:cs="Arial"/>
        </w:rPr>
        <w:t>2.1 Change 1</w:t>
      </w:r>
      <w:r>
        <w:tab/>
      </w:r>
      <w:r>
        <w:fldChar w:fldCharType="begin"/>
      </w:r>
      <w:r>
        <w:instrText xml:space="preserve"> PAGEREF _Toc123924686 \h </w:instrText>
      </w:r>
      <w:r>
        <w:fldChar w:fldCharType="separate"/>
      </w:r>
      <w:r>
        <w:t>2</w:t>
      </w:r>
      <w:r>
        <w:fldChar w:fldCharType="end"/>
      </w:r>
    </w:p>
    <w:p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:rsidR="008253A5" w:rsidRPr="006E4704" w:rsidRDefault="008253A5" w:rsidP="008253A5">
      <w:pPr>
        <w:pStyle w:val="Heading1"/>
        <w:numPr>
          <w:ilvl w:val="0"/>
          <w:numId w:val="1"/>
        </w:numPr>
        <w:autoSpaceDN w:val="0"/>
        <w:rPr>
          <w:rFonts w:ascii="Arial" w:hAnsi="Arial" w:cs="Arial"/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Toc114767867"/>
      <w:bookmarkStart w:id="26" w:name="_Toc114768623"/>
      <w:bookmarkStart w:id="27" w:name="_Toc114769718"/>
      <w:bookmarkStart w:id="28" w:name="_Toc114852799"/>
      <w:bookmarkStart w:id="29" w:name="_Toc115427994"/>
      <w:bookmarkStart w:id="30" w:name="_Toc116028725"/>
      <w:bookmarkStart w:id="31" w:name="_Toc116301627"/>
      <w:bookmarkStart w:id="32" w:name="_Toc116481402"/>
      <w:bookmarkStart w:id="33" w:name="_Toc123924684"/>
      <w:bookmarkStart w:id="34" w:name="_Hlk116565148"/>
      <w:bookmarkStart w:id="35" w:name="_Hlk114649573"/>
      <w:bookmarkStart w:id="36" w:name="_Hlk107318485"/>
      <w:bookmarkStart w:id="37" w:name="OLE_LINK10"/>
      <w:bookmarkStart w:id="38" w:name="OLE_LINK11"/>
      <w:bookmarkStart w:id="39" w:name="OLE_LINK12"/>
      <w:bookmarkStart w:id="40" w:name="OLE_LINK13"/>
      <w:r w:rsidRPr="006E4704">
        <w:rPr>
          <w:rFonts w:ascii="Arial" w:hAnsi="Arial" w:cs="Arial"/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8253A5" w:rsidRPr="006E4704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</w:t>
      </w:r>
      <w:r w:rsidR="00734FE8" w:rsidRPr="006E4704">
        <w:rPr>
          <w:rFonts w:ascii="Arial" w:hAnsi="Arial" w:cs="Arial"/>
        </w:rPr>
        <w:t>2</w:t>
      </w:r>
      <w:r w:rsidRPr="006E4704">
        <w:rPr>
          <w:rFonts w:ascii="Arial" w:hAnsi="Arial" w:cs="Arial"/>
        </w:rPr>
        <w:t>-09_D22wk</w:t>
      </w:r>
      <w:r w:rsidR="00A751F9" w:rsidRPr="006E4704">
        <w:rPr>
          <w:rFonts w:ascii="Arial" w:hAnsi="Arial" w:cs="Arial"/>
        </w:rPr>
        <w:t>49</w:t>
      </w:r>
      <w:r w:rsidRPr="006E4704">
        <w:rPr>
          <w:rFonts w:ascii="Arial" w:hAnsi="Arial" w:cs="Arial"/>
        </w:rPr>
        <w:t xml:space="preserve">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:rsidR="008253A5" w:rsidRPr="006E4704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  <w:t>Parikshit Bhise</w:t>
      </w:r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ab/>
      </w:r>
      <w:hyperlink r:id="rId18" w:history="1">
        <w:r w:rsidRPr="006E4704">
          <w:rPr>
            <w:rStyle w:val="Hyperlink"/>
            <w:rFonts w:ascii="Arial" w:hAnsi="Arial" w:cs="Arial"/>
            <w:b/>
            <w:sz w:val="24"/>
            <w:lang w:eastAsia="ja-JP"/>
          </w:rPr>
          <w:t>Parikshit.bhise@rohde-schwarz.com</w:t>
        </w:r>
      </w:hyperlink>
      <w:r w:rsidRPr="006E4704">
        <w:rPr>
          <w:rFonts w:ascii="Arial" w:hAnsi="Arial" w:cs="Arial"/>
          <w:b/>
          <w:sz w:val="24"/>
          <w:lang w:eastAsia="ja-JP"/>
        </w:rPr>
        <w:tab/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4"/>
    <w:bookmarkEnd w:id="35"/>
    <w:bookmarkEnd w:id="36"/>
    <w:p w:rsidR="00163394" w:rsidRDefault="00163394" w:rsidP="00163394">
      <w:pPr>
        <w:rPr>
          <w:rFonts w:cs="Times New Roman"/>
        </w:rPr>
      </w:pPr>
    </w:p>
    <w:p w:rsidR="00163394" w:rsidRPr="006E470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bookmarkStart w:id="41" w:name="_Toc295288959"/>
      <w:bookmarkStart w:id="42" w:name="_Toc122434488"/>
      <w:bookmarkStart w:id="43" w:name="_Toc123924685"/>
      <w:r w:rsidRPr="006E4704">
        <w:rPr>
          <w:rFonts w:ascii="Arial" w:hAnsi="Arial" w:cs="Arial"/>
          <w:b/>
        </w:rPr>
        <w:t>Corrections required</w:t>
      </w:r>
      <w:bookmarkEnd w:id="41"/>
      <w:bookmarkEnd w:id="42"/>
      <w:bookmarkEnd w:id="43"/>
    </w:p>
    <w:p w:rsidR="00217530" w:rsidRPr="006E4704" w:rsidRDefault="0022685E" w:rsidP="00217530">
      <w:pPr>
        <w:pStyle w:val="Heading2"/>
        <w:rPr>
          <w:rFonts w:ascii="Arial" w:hAnsi="Arial" w:cs="Arial"/>
        </w:rPr>
      </w:pPr>
      <w:bookmarkStart w:id="44" w:name="_Toc123924686"/>
      <w:r w:rsidRPr="006E4704">
        <w:rPr>
          <w:rFonts w:ascii="Arial" w:hAnsi="Arial" w:cs="Arial"/>
        </w:rPr>
        <w:t xml:space="preserve">2.1 </w:t>
      </w:r>
      <w:r w:rsidR="00217530" w:rsidRPr="006E4704">
        <w:rPr>
          <w:rFonts w:ascii="Arial" w:hAnsi="Arial" w:cs="Arial"/>
        </w:rPr>
        <w:t>Change 1</w:t>
      </w:r>
      <w:bookmarkEnd w:id="44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6E4704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6E4704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6E470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18" w:rsidRPr="006E4704" w:rsidRDefault="00B750B2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6E4704">
              <w:rPr>
                <w:rFonts w:ascii="Arial" w:hAnsi="Arial" w:cs="Arial"/>
                <w:color w:val="000000"/>
                <w:lang w:eastAsia="en-GB"/>
              </w:rPr>
              <w:t xml:space="preserve">f_TC_7_1_1_7_1_NR_TestBody </w:t>
            </w:r>
            <w:r w:rsidR="00F016E2" w:rsidRPr="006E4704">
              <w:rPr>
                <w:rFonts w:ascii="Arial" w:hAnsi="Arial" w:cs="Arial"/>
                <w:color w:val="000000"/>
                <w:lang w:eastAsia="en-GB"/>
              </w:rPr>
              <w:t>()</w:t>
            </w:r>
          </w:p>
        </w:tc>
      </w:tr>
      <w:tr w:rsidR="00163394" w:rsidRPr="006E4704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6E4704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6E470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0B2" w:rsidRPr="006E4704" w:rsidRDefault="00B750B2" w:rsidP="00B750B2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E4704">
              <w:rPr>
                <w:rFonts w:ascii="Arial" w:hAnsi="Arial" w:cs="Arial"/>
                <w:sz w:val="18"/>
                <w:szCs w:val="18"/>
              </w:rPr>
              <w:t>The LCID is constant and set to 5 (‘0101’B) for the MAC PDUs and does not consider when IMS PDN is setup which would use DRB 1 and LCID = 4</w:t>
            </w:r>
          </w:p>
          <w:p w:rsidR="00B750B2" w:rsidRPr="006E4704" w:rsidRDefault="00B750B2" w:rsidP="00B750B2">
            <w:pPr>
              <w:pStyle w:val="CRCoverPage"/>
              <w:spacing w:after="0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163394" w:rsidRPr="006E4704" w:rsidRDefault="00B750B2" w:rsidP="00B750B2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E4704">
              <w:rPr>
                <w:rFonts w:ascii="Arial" w:hAnsi="Arial" w:cs="Arial"/>
                <w:sz w:val="18"/>
                <w:szCs w:val="18"/>
              </w:rPr>
              <w:t>The Prose CR R5-227414 has not been implemented in IWD 22wk49</w:t>
            </w:r>
          </w:p>
        </w:tc>
      </w:tr>
      <w:tr w:rsidR="00163394" w:rsidRPr="006E4704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6E4704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6E4704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0B2" w:rsidRPr="006E4704" w:rsidRDefault="00B750B2" w:rsidP="00B750B2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ascii="Arial" w:hAnsi="Arial" w:cs="Arial"/>
                <w:noProof/>
                <w:sz w:val="18"/>
                <w:szCs w:val="18"/>
                <w:lang w:val="en-SG"/>
              </w:rPr>
            </w:pPr>
            <w:r w:rsidRPr="006E4704">
              <w:rPr>
                <w:rFonts w:ascii="Arial" w:hAnsi="Arial" w:cs="Arial"/>
                <w:noProof/>
                <w:sz w:val="18"/>
                <w:szCs w:val="18"/>
                <w:lang w:val="en-SG"/>
              </w:rPr>
              <w:t>Used the variable v_LCID instead of the constant tsc_LCID_SCG_Bearer</w:t>
            </w:r>
          </w:p>
          <w:p w:rsidR="00B750B2" w:rsidRPr="006E4704" w:rsidRDefault="00B750B2" w:rsidP="00B750B2">
            <w:pPr>
              <w:pStyle w:val="CRCoverPage"/>
              <w:spacing w:after="0"/>
              <w:rPr>
                <w:rFonts w:ascii="Arial" w:hAnsi="Arial" w:cs="Arial"/>
                <w:noProof/>
                <w:sz w:val="18"/>
                <w:szCs w:val="18"/>
                <w:lang w:val="en-SG"/>
              </w:rPr>
            </w:pPr>
          </w:p>
          <w:p w:rsidR="00B750B2" w:rsidRPr="006E4704" w:rsidRDefault="00B750B2" w:rsidP="00B750B2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ascii="Arial" w:hAnsi="Arial" w:cs="Arial"/>
                <w:noProof/>
                <w:sz w:val="18"/>
                <w:szCs w:val="18"/>
                <w:lang w:val="en-SG"/>
              </w:rPr>
            </w:pPr>
            <w:r w:rsidRPr="006E4704">
              <w:rPr>
                <w:rFonts w:ascii="Arial" w:hAnsi="Arial" w:cs="Arial"/>
                <w:noProof/>
                <w:sz w:val="18"/>
                <w:szCs w:val="18"/>
                <w:lang w:val="en-SG"/>
              </w:rPr>
              <w:t>Implemented R5-227414 for Step 15 to transmit an periodic UL grant suitable for transmitting loop back PDU in case of pc_UL_NR_CA_2CC on NR SCell</w:t>
            </w:r>
          </w:p>
          <w:p w:rsidR="00163394" w:rsidRPr="006E4704" w:rsidRDefault="00163394" w:rsidP="00B750B2">
            <w:pPr>
              <w:pStyle w:val="CRCoverPage"/>
              <w:spacing w:after="0"/>
              <w:rPr>
                <w:rFonts w:ascii="Arial" w:hAnsi="Arial" w:cs="Arial"/>
                <w:noProof/>
                <w:sz w:val="18"/>
                <w:szCs w:val="18"/>
                <w:lang w:val="en-SG"/>
              </w:rPr>
            </w:pPr>
          </w:p>
        </w:tc>
      </w:tr>
      <w:tr w:rsidR="00163394" w:rsidRPr="006E4704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6E4704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6E4704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6E4704" w:rsidRDefault="006A2C1E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6E4704">
              <w:rPr>
                <w:rFonts w:ascii="Arial" w:hAnsi="Arial" w:cs="Arial"/>
                <w:color w:val="000000"/>
              </w:rPr>
              <w:t>MAC_TC_Common_NR.ttcn</w:t>
            </w:r>
            <w:proofErr w:type="spellEnd"/>
          </w:p>
        </w:tc>
      </w:tr>
      <w:tr w:rsidR="00163394" w:rsidRPr="006E4704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6E4704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E4704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94" w:rsidRPr="006E4704" w:rsidRDefault="00163394">
            <w:pPr>
              <w:rPr>
                <w:rFonts w:ascii="Arial" w:hAnsi="Arial" w:cs="Arial"/>
              </w:rPr>
            </w:pPr>
          </w:p>
        </w:tc>
      </w:tr>
    </w:tbl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7"/>
    <w:bookmarkEnd w:id="38"/>
    <w:p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:rsidTr="002C636C">
        <w:tc>
          <w:tcPr>
            <w:tcW w:w="9855" w:type="dxa"/>
          </w:tcPr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f_TC_7_1_1_7_1_NR_TestBody(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NR_CellId_Type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p_SPCell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NR_CellId_Type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p_SCell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SCellIndex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p_SCellIndex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,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DRB_Identity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boolean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p_UL_CA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runs on NR_BASE_PTC</w:t>
            </w:r>
          </w:p>
          <w:p w:rsidR="002E54D1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 //Activation/Deactivation of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SCells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/ Activation/Deactivation MAC control element reception /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sCellDeactivationTimer</w:t>
            </w:r>
            <w:proofErr w:type="spellEnd"/>
          </w:p>
          <w:p w:rsid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2E54D1" w:rsidRDefault="002E54D1" w:rsidP="00064A1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064A1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B750B2" w:rsidRDefault="00B750B2" w:rsidP="00064A1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PDCP SDU =36B +3B PDCP Headed+ 3B RLC Header + 2B MAC Header =44B=352 bits (an allowed TB size as per 38.523-3 Annex B)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v_EncodedRlcPdu1 :=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(0,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tsc_NR_P_NoPoll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(0, crs_NR_PDCP_SDU_36B)));//@sic R5-227518 sic@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v_SDU_SubPDUListDL1 := { cs_NR_MAC_SDU_SubPDU_LI8(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tsc_LCID_SCG_Bearer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v_EncodedRlcPdu1) };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 v_MAC_PDUListDL1 := {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cs_NR_DL_MAC_PDU_SDU_SubPDU_Padding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(v_SDU_SubPDUListDL1) };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//@sic R5s210893 sic@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v_EncodedRlcPdu4 :=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(0,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tsc_NR_P_Poll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(0, crs_NR_PDCP_SDU_36B)));//@sic R5-227518 sic@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v_SDU_SubPDUListUL1:= { cs_NR_MAC_SDU_SubPDU_LI8(tsc_LCID_SCG_Bearer,v_EncodedRlcPdu4) };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v_MAC_PDUListUL1 := {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cr_NR_UL_MAC_PDU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(v_SDU_SubPDUListUL1) }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v_EncodedRlcPdu2 :=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(1,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tsc_NR_P_NoPoll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(1, crs_NR_PDCP_SDU_36B)));//@sic R5-227518 sic@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v_SDU_SubPDUListDL2 := { cs_NR_MAC_SDU_SubPDU_LI8(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tsc_LCID_SCG_Bearer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v_EncodedRlcPdu2) };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v_MAC_PDUListDL2 := {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cs_NR_DL_MAC_PDU_SDU_SubPDU_Padding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(v_SDU_SubPDUListDL2) };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//@sic R5s210893 sic@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v_EncodedRlcPdu5 :=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(1,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tsc_NR_P_Poll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(1, crs_NR_PDCP_SDU_36B)));//@sic R5-227518 sic@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v_SDU_SubPDUListUL2:= { cs_NR_MAC_SDU_SubPDU_LI8(tsc_LCID_SCG_Bearer,v_EncodedRlcPdu5) };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v_MAC_PDUListUL2 := {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cr_NR_UL_MAC_PDU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(v_SDU_SubPDUListUL2) }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v_EncodedRlcPdu3 :=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(2,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tsc_NR_P_NoPoll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(2, crs_NR_PDCP_SDU_36B)));//@sic R5-227518 sic@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v_SDU_SubPDUListDL3 := { cs_NR_MAC_SDU_SubPDU_LI8(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tsc_LCID_SCG_Bearer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v_EncodedRlcPdu3) };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v_MAC_PDUListDL3 := {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cs_NR_DL_MAC_PDU_SDU_SubPDU_Padding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(v_SDU_SubPDUListDL3) };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v_MAC_PDUListDL4 := {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cs_NR_DL_MAC_PDU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(omit, omit,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cs_NR_MAC_Padding_SubPDU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('00000000'O)) };   // 1 byte sub headers +4byte Padding header= 40 bits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v_NR_ResourceAllocation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f_NR_ResourceAllocation_UplinkGrant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const_UL_TBS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v_NR_UplinkBWP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v_NR_ResourceAllocation2:=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v_NR_ResourceAllocation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 //For no UL case</w:t>
            </w:r>
          </w:p>
          <w:p w:rsidR="002E54D1" w:rsidRDefault="002E54D1" w:rsidP="00064A1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B750B2" w:rsidRPr="00734FE8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de-DE" w:eastAsia="zh-CN"/>
              </w:rPr>
            </w:pPr>
            <w:r w:rsidRPr="00734FE8">
              <w:rPr>
                <w:rFonts w:ascii="Courier New" w:hAnsi="Courier New" w:cs="Courier New"/>
                <w:b/>
                <w:sz w:val="16"/>
                <w:szCs w:val="16"/>
                <w:lang w:val="de-DE" w:eastAsia="zh-CN"/>
              </w:rPr>
              <w:t>&lt;CODE SKIPPED&gt;</w:t>
            </w:r>
          </w:p>
          <w:p w:rsidR="00B750B2" w:rsidRPr="00734FE8" w:rsidRDefault="00B750B2" w:rsidP="00064A1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de-DE" w:eastAsia="zh-CN"/>
              </w:rPr>
            </w:pPr>
          </w:p>
          <w:p w:rsidR="00B750B2" w:rsidRPr="00734FE8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734FE8"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  <w:t>//@</w:t>
            </w:r>
            <w:proofErr w:type="spellStart"/>
            <w:r w:rsidRPr="00734FE8"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  <w:t>siclog</w:t>
            </w:r>
            <w:proofErr w:type="spellEnd"/>
            <w:r w:rsidRPr="00734FE8"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  <w:t xml:space="preserve"> "</w:t>
            </w:r>
            <w:proofErr w:type="spellStart"/>
            <w:r w:rsidRPr="00734FE8"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  <w:t>Steps</w:t>
            </w:r>
            <w:proofErr w:type="spellEnd"/>
            <w:r w:rsidRPr="00734FE8"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  <w:t xml:space="preserve"> 15" </w:t>
            </w:r>
            <w:proofErr w:type="spellStart"/>
            <w:r w:rsidRPr="00734FE8"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  <w:t>siclog</w:t>
            </w:r>
            <w:proofErr w:type="spellEnd"/>
            <w:r w:rsidRPr="00734FE8"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  <w:t>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34FE8"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  <w:t xml:space="preserve">  </w:t>
            </w: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//@sic R5s210865 sic@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v_TimingUL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f_NR_GetNextSendOccasion_ULafterDL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v_CellID_UL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0); // 40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ms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later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f_NR_ULGrantTransmissionOnSR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v_CellID_UL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cs_TimingInfo_NR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v_TimingUL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), v_NR_ResourceAllocation2); //@sic R5s211654r2 sic@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//@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"Steps 17"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f_SubFrameTiming_AddMilliSeconds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30); //@sic R5s211302 R5s211654 sic@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//@sic  R5s211654  R5-221467 - R5w220022 sic@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if 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p_UL_CA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){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f_NR_RLC_Status_MAC_PDU_Tx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v_LCID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2, p_NR_DRB_Id,p_SPCell,cs_TimingInfo_NR(v_TimingDL),crs_MacBearerRouting(p_SCell));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 else {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f_NR_RLC_Status_MAC_PDU_Tx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v_LCID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2, p_NR_DRB_Id,p_SPCell,cs_TimingInfo_NR(v_TimingDL),crs_MacBearerRouting(p_SPCell));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:rsidR="000073FB" w:rsidRDefault="000073FB" w:rsidP="00276B5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:rsid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064A1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B750B2" w:rsidRPr="006A2C1E" w:rsidRDefault="00B750B2" w:rsidP="00276B5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</w:tc>
      </w:tr>
      <w:tr w:rsidR="006A2C1E" w:rsidRPr="00B76627" w:rsidTr="002C636C">
        <w:tc>
          <w:tcPr>
            <w:tcW w:w="9855" w:type="dxa"/>
          </w:tcPr>
          <w:p w:rsidR="006A2C1E" w:rsidRPr="006A2C1E" w:rsidRDefault="006A2C1E" w:rsidP="006A2C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</w:p>
        </w:tc>
      </w:tr>
    </w:tbl>
    <w:p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5" w:name="OLE_LINK4"/>
      <w:bookmarkStart w:id="46" w:name="OLE_LINK5"/>
    </w:p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:rsidTr="00C915E8">
        <w:tc>
          <w:tcPr>
            <w:tcW w:w="10435" w:type="dxa"/>
          </w:tcPr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function f_TC_7_1_1_7_1_NR_TestBody(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NR_CellId_Type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p_SPCell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NR_CellId_Type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p_SCell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SCellIndex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p_SCellIndex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,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DRB_Identity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boolean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p_UL_CA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 runs on NR_BASE_PTC</w:t>
            </w:r>
          </w:p>
          <w:p w:rsidR="00BA0180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 //Activation/Deactivation of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SCells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/ Activation/Deactivation MAC control element reception /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sCellDeactivationTimer</w:t>
            </w:r>
            <w:proofErr w:type="spellEnd"/>
          </w:p>
          <w:p w:rsidR="00B750B2" w:rsidRDefault="00B750B2" w:rsidP="00064A1B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  <w:p w:rsid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  <w:t xml:space="preserve">     </w:t>
            </w:r>
            <w:r w:rsidRPr="00064A1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:rsidR="00B750B2" w:rsidRDefault="00B750B2" w:rsidP="00064A1B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// PDCP SDU =36B +3B PDCP Headed+ 3B RLC Header + 2B MAC Header =44B=352 bits (an allowed TB size as per 38.523-3 Annex B)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v_EncodedRlcPdu1 :=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(0,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tsc_NR_P_NoPoll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(0, crs_NR_PDCP_SDU_36B)));//@sic R5-227518 sic@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v_SDU_SubPDUListDL1 := { cs_NR_MAC_SDU_SubPDU_LI8(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v_LCID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v_EncodedRlcPdu1) }; </w:t>
            </w: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//WA#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v_MAC_PDUListDL1 := {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cs_NR_DL_MAC_PDU_SDU_SubPDU_Padding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(v_SDU_SubPDUListDL1) };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//@sic R5s210893 sic@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v_EncodedRlcPdu4 :=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(0,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tsc_NR_P_Poll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(0, crs_NR_PDCP_SDU_36B)));//@sic R5-227518 sic@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v_SDU_SubPDUListUL1:= { cs_NR_MAC_SDU_SubPDU_LI8(v</w:t>
            </w: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_LCID</w:t>
            </w: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,v_EncodedRlcPdu4) }; </w:t>
            </w: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//WA#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v_MAC_PDUListUL1 := {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cr_NR_UL_MAC_PDU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(v_SDU_SubPDUListUL1) }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lastRenderedPageBreak/>
              <w:t xml:space="preserve">    v_EncodedRlcPdu2 :=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(1,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tsc_NR_P_NoPoll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(1, crs_NR_PDCP_SDU_36B)));//@sic R5-227518 sic@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v_SDU_SubPDUListDL2 := { cs_NR_MAC_SDU_SubPDU_LI8(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v_LCID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v_EncodedRlcPdu2) }; </w:t>
            </w: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//WA#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v_MAC_PDUListDL2 := {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cs_NR_DL_MAC_PDU_SDU_SubPDU_Padding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(v_SDU_SubPDUListDL2) };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//@sic R5s210893 sic@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v_EncodedRlcPdu5 :=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(1,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tsc_NR_P_Poll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(1, crs_NR_PDCP_SDU_36B)));//@sic R5-227518 sic@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v_SDU_SubPDUListUL2:= { cs_NR_MAC_SDU_SubPDU_LI8(</w:t>
            </w: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v_LCID</w:t>
            </w: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,v_EncodedRlcPdu5) }; </w:t>
            </w: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//WA#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v_MAC_PDUListUL2 := {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cr_NR_UL_MAC_PDU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(v_SDU_SubPDUListUL2) }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v_EncodedRlcPdu3 :=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(2,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tsc_NR_P_NoPoll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(2, crs_NR_PDCP_SDU_36B)));//@sic R5-227518 sic@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v_SDU_SubPDUListDL3 := { cs_NR_MAC_SDU_SubPDU_LI8(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v_LCID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v_EncodedRlcPdu3) }; </w:t>
            </w: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//WA#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v_MAC_PDUListDL3 := {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cs_NR_DL_MAC_PDU_SDU_SubPDU_Padding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(v_SDU_SubPDUListDL3) };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v_MAC_PDUListDL4 := {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cs_NR_DL_MAC_PDU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(omit, omit, 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cs_NR_MAC_Padding_SubPDU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('00000000'O)) };   // 1 byte sub headers +4byte Padding header= 40 bits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v_NR_ResourceAllocation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f_NR_ResourceAllocation_UplinkGrant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const_UL_TBS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v_NR_UplinkBWP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v_NR_ResourceAllocation2:=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v_NR_ResourceAllocation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 //For no UL case</w:t>
            </w:r>
          </w:p>
          <w:p w:rsidR="00B750B2" w:rsidRDefault="00B750B2" w:rsidP="00064A1B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  <w:t xml:space="preserve">     </w:t>
            </w:r>
          </w:p>
          <w:p w:rsidR="00944C98" w:rsidRPr="00734FE8" w:rsidRDefault="00944C98" w:rsidP="00064A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val="de-DE" w:eastAsia="zh-CN"/>
              </w:rPr>
            </w:pPr>
            <w:r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 xml:space="preserve">   </w:t>
            </w:r>
            <w:r w:rsidRPr="00734FE8">
              <w:rPr>
                <w:rFonts w:ascii="Courier New" w:hAnsi="Courier New" w:cs="Courier New"/>
                <w:b/>
                <w:sz w:val="16"/>
                <w:szCs w:val="16"/>
                <w:lang w:val="de-DE" w:eastAsia="zh-CN"/>
              </w:rPr>
              <w:t>&lt;CODE SKIPPED&gt;</w:t>
            </w:r>
          </w:p>
          <w:p w:rsidR="00944C98" w:rsidRPr="00734FE8" w:rsidRDefault="00944C98" w:rsidP="00064A1B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de-DE" w:eastAsia="zh-CN"/>
              </w:rPr>
            </w:pPr>
          </w:p>
          <w:p w:rsidR="00944C98" w:rsidRPr="00734FE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</w:pPr>
            <w:r w:rsidRPr="00734FE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//@</w:t>
            </w:r>
            <w:proofErr w:type="spellStart"/>
            <w:r w:rsidRPr="00734FE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siclog</w:t>
            </w:r>
            <w:proofErr w:type="spellEnd"/>
            <w:r w:rsidRPr="00734FE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"</w:t>
            </w:r>
            <w:proofErr w:type="spellStart"/>
            <w:r w:rsidRPr="00734FE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Steps</w:t>
            </w:r>
            <w:proofErr w:type="spellEnd"/>
            <w:r w:rsidRPr="00734FE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15" </w:t>
            </w:r>
            <w:proofErr w:type="spellStart"/>
            <w:r w:rsidRPr="00734FE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siclog</w:t>
            </w:r>
            <w:proofErr w:type="spellEnd"/>
            <w:r w:rsidRPr="00734FE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@</w:t>
            </w:r>
          </w:p>
          <w:p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734FE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</w:t>
            </w: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//@sic R5s210865 sic@</w:t>
            </w:r>
          </w:p>
          <w:p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v_TimingUL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f_NR_GetNextSendOccasion_ULafterDL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v_CellID_UL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0); // 40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ms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later</w:t>
            </w:r>
          </w:p>
          <w:p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if 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p_UL_CA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) { //</w:t>
            </w:r>
            <w:r w:rsidRPr="00944C98">
              <w:rPr>
                <w:rFonts w:ascii="Courier New" w:hAnsi="Courier New" w:cs="Courier New"/>
                <w:b/>
                <w:color w:val="000000"/>
                <w:sz w:val="16"/>
                <w:szCs w:val="16"/>
                <w:highlight w:val="yellow"/>
                <w:lang w:val="en-US" w:eastAsia="zh-CN"/>
              </w:rPr>
              <w:t>WA# Prose CR R5-227414</w:t>
            </w:r>
          </w:p>
          <w:p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f_NR_ULGrantConfiguration_StartPeriodicCyclicGrant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v_CellID_UL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,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cs_TimingInfo_NR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v_TimingUL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), v_NR_ResourceAllocation2, 20, 1);</w:t>
            </w:r>
          </w:p>
          <w:p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   } else {</w:t>
            </w:r>
          </w:p>
          <w:p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f_NR_ULGrantTransmissionOnSR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v_CellID_UL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,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cs_TimingInfo_NR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v_TimingUL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),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v_NR_ResourceAllocation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); //@sic R5s211654r2 sic@</w:t>
            </w:r>
          </w:p>
          <w:p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   }</w:t>
            </w:r>
          </w:p>
          <w:p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//@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"Steps 17"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@</w:t>
            </w:r>
          </w:p>
          <w:p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f_SubFrameTiming_AddMilliSeconds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30); //@sic R5s211302 R5s211654 sic@</w:t>
            </w:r>
          </w:p>
          <w:p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//@sic  R5s211654  R5-221467 - R5w220022 sic@</w:t>
            </w:r>
          </w:p>
          <w:p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if 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p_UL_CA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){</w:t>
            </w:r>
          </w:p>
          <w:p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f_NR_RLC_Status_MAC_PDU_Tx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v_LCID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2, p_NR_DRB_Id,p_SPCell,cs_TimingInfo_NR(v_TimingDL),crs_MacBearerRouting(p_SCell));</w:t>
            </w:r>
          </w:p>
          <w:p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} else {</w:t>
            </w:r>
          </w:p>
          <w:p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f_NR_RLC_Status_MAC_PDU_Tx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v_LCID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2, p_NR_DRB_Id,p_SPCell,cs_TimingInfo_NR(v_TimingDL),crs_MacBearerRouting(p_SPCell));</w:t>
            </w:r>
          </w:p>
          <w:p w:rsid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}</w:t>
            </w:r>
          </w:p>
          <w:p w:rsid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  <w:p w:rsidR="00944C98" w:rsidRPr="00B76627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64A1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</w:tc>
      </w:tr>
      <w:tr w:rsidR="00420EFB" w:rsidRPr="00B76627" w:rsidTr="00C915E8">
        <w:tc>
          <w:tcPr>
            <w:tcW w:w="10435" w:type="dxa"/>
          </w:tcPr>
          <w:p w:rsidR="008439C5" w:rsidRPr="00064A1B" w:rsidRDefault="008439C5" w:rsidP="002E5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</w:tc>
      </w:tr>
      <w:bookmarkEnd w:id="39"/>
      <w:bookmarkEnd w:id="40"/>
      <w:bookmarkEnd w:id="45"/>
      <w:bookmarkEnd w:id="46"/>
    </w:tbl>
    <w:p w:rsidR="00827D95" w:rsidRDefault="00827D95" w:rsidP="00944C98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3BC6" w:rsidRDefault="00A53BC6">
      <w:r>
        <w:separator/>
      </w:r>
    </w:p>
  </w:endnote>
  <w:endnote w:type="continuationSeparator" w:id="0">
    <w:p w:rsidR="00A53BC6" w:rsidRDefault="00A53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25" w:rsidRDefault="001852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25" w:rsidRDefault="001852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25" w:rsidRDefault="001852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3BC6" w:rsidRDefault="00A53BC6">
      <w:r>
        <w:separator/>
      </w:r>
    </w:p>
  </w:footnote>
  <w:footnote w:type="continuationSeparator" w:id="0">
    <w:p w:rsidR="00A53BC6" w:rsidRDefault="00A53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25" w:rsidRDefault="001852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:rsidR="00185225" w:rsidRPr="00A11327" w:rsidRDefault="00185225" w:rsidP="0018522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:rsidR="00185225" w:rsidRPr="00A11327" w:rsidRDefault="00185225" w:rsidP="0018522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25" w:rsidRDefault="001852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185225" w:rsidRPr="00A11327" w:rsidRDefault="00185225" w:rsidP="0018522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185225" w:rsidRPr="00A11327" w:rsidRDefault="00185225" w:rsidP="0018522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25" w:rsidRDefault="001852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:rsidR="00185225" w:rsidRPr="00A11327" w:rsidRDefault="00185225" w:rsidP="0018522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:rsidR="00185225" w:rsidRPr="00A11327" w:rsidRDefault="00185225" w:rsidP="0018522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25" w:rsidRDefault="001852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:rsidR="00185225" w:rsidRPr="00A11327" w:rsidRDefault="00185225" w:rsidP="0018522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:rsidR="00185225" w:rsidRPr="00A11327" w:rsidRDefault="00185225" w:rsidP="0018522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25" w:rsidRDefault="001852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:rsidR="00185225" w:rsidRPr="00A11327" w:rsidRDefault="00185225" w:rsidP="0018522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:rsidR="00185225" w:rsidRPr="00A11327" w:rsidRDefault="00185225" w:rsidP="0018522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25" w:rsidRDefault="001852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:rsidR="00185225" w:rsidRPr="00A11327" w:rsidRDefault="00185225" w:rsidP="0018522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:rsidR="00185225" w:rsidRPr="00A11327" w:rsidRDefault="00185225" w:rsidP="0018522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A0294"/>
    <w:multiLevelType w:val="hybridMultilevel"/>
    <w:tmpl w:val="E146C4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10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636E2"/>
    <w:multiLevelType w:val="hybridMultilevel"/>
    <w:tmpl w:val="641047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9257A"/>
    <w:multiLevelType w:val="hybridMultilevel"/>
    <w:tmpl w:val="261ECD24"/>
    <w:lvl w:ilvl="0" w:tplc="0809000F">
      <w:start w:val="1"/>
      <w:numFmt w:val="decimal"/>
      <w:lvlText w:val="%1."/>
      <w:lvlJc w:val="left"/>
      <w:pPr>
        <w:ind w:left="783" w:hanging="360"/>
      </w:pPr>
    </w:lvl>
    <w:lvl w:ilvl="1" w:tplc="08090019" w:tentative="1">
      <w:start w:val="1"/>
      <w:numFmt w:val="lowerLetter"/>
      <w:lvlText w:val="%2."/>
      <w:lvlJc w:val="left"/>
      <w:pPr>
        <w:ind w:left="1503" w:hanging="360"/>
      </w:pPr>
    </w:lvl>
    <w:lvl w:ilvl="2" w:tplc="0809001B" w:tentative="1">
      <w:start w:val="1"/>
      <w:numFmt w:val="lowerRoman"/>
      <w:lvlText w:val="%3."/>
      <w:lvlJc w:val="right"/>
      <w:pPr>
        <w:ind w:left="2223" w:hanging="180"/>
      </w:pPr>
    </w:lvl>
    <w:lvl w:ilvl="3" w:tplc="0809000F" w:tentative="1">
      <w:start w:val="1"/>
      <w:numFmt w:val="decimal"/>
      <w:lvlText w:val="%4."/>
      <w:lvlJc w:val="left"/>
      <w:pPr>
        <w:ind w:left="2943" w:hanging="360"/>
      </w:pPr>
    </w:lvl>
    <w:lvl w:ilvl="4" w:tplc="08090019" w:tentative="1">
      <w:start w:val="1"/>
      <w:numFmt w:val="lowerLetter"/>
      <w:lvlText w:val="%5."/>
      <w:lvlJc w:val="left"/>
      <w:pPr>
        <w:ind w:left="3663" w:hanging="360"/>
      </w:pPr>
    </w:lvl>
    <w:lvl w:ilvl="5" w:tplc="0809001B" w:tentative="1">
      <w:start w:val="1"/>
      <w:numFmt w:val="lowerRoman"/>
      <w:lvlText w:val="%6."/>
      <w:lvlJc w:val="right"/>
      <w:pPr>
        <w:ind w:left="4383" w:hanging="180"/>
      </w:pPr>
    </w:lvl>
    <w:lvl w:ilvl="6" w:tplc="0809000F" w:tentative="1">
      <w:start w:val="1"/>
      <w:numFmt w:val="decimal"/>
      <w:lvlText w:val="%7."/>
      <w:lvlJc w:val="left"/>
      <w:pPr>
        <w:ind w:left="5103" w:hanging="360"/>
      </w:pPr>
    </w:lvl>
    <w:lvl w:ilvl="7" w:tplc="08090019" w:tentative="1">
      <w:start w:val="1"/>
      <w:numFmt w:val="lowerLetter"/>
      <w:lvlText w:val="%8."/>
      <w:lvlJc w:val="left"/>
      <w:pPr>
        <w:ind w:left="5823" w:hanging="360"/>
      </w:pPr>
    </w:lvl>
    <w:lvl w:ilvl="8" w:tplc="08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4E56EA"/>
    <w:multiLevelType w:val="hybridMultilevel"/>
    <w:tmpl w:val="A636014A"/>
    <w:lvl w:ilvl="0" w:tplc="B956CBE0">
      <w:start w:val="1"/>
      <w:numFmt w:val="decimal"/>
      <w:lvlText w:val="%1."/>
      <w:lvlJc w:val="left"/>
      <w:pPr>
        <w:ind w:left="783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503" w:hanging="360"/>
      </w:pPr>
    </w:lvl>
    <w:lvl w:ilvl="2" w:tplc="0809001B" w:tentative="1">
      <w:start w:val="1"/>
      <w:numFmt w:val="lowerRoman"/>
      <w:lvlText w:val="%3."/>
      <w:lvlJc w:val="right"/>
      <w:pPr>
        <w:ind w:left="2223" w:hanging="180"/>
      </w:pPr>
    </w:lvl>
    <w:lvl w:ilvl="3" w:tplc="0809000F" w:tentative="1">
      <w:start w:val="1"/>
      <w:numFmt w:val="decimal"/>
      <w:lvlText w:val="%4."/>
      <w:lvlJc w:val="left"/>
      <w:pPr>
        <w:ind w:left="2943" w:hanging="360"/>
      </w:pPr>
    </w:lvl>
    <w:lvl w:ilvl="4" w:tplc="08090019" w:tentative="1">
      <w:start w:val="1"/>
      <w:numFmt w:val="lowerLetter"/>
      <w:lvlText w:val="%5."/>
      <w:lvlJc w:val="left"/>
      <w:pPr>
        <w:ind w:left="3663" w:hanging="360"/>
      </w:pPr>
    </w:lvl>
    <w:lvl w:ilvl="5" w:tplc="0809001B" w:tentative="1">
      <w:start w:val="1"/>
      <w:numFmt w:val="lowerRoman"/>
      <w:lvlText w:val="%6."/>
      <w:lvlJc w:val="right"/>
      <w:pPr>
        <w:ind w:left="4383" w:hanging="180"/>
      </w:pPr>
    </w:lvl>
    <w:lvl w:ilvl="6" w:tplc="0809000F" w:tentative="1">
      <w:start w:val="1"/>
      <w:numFmt w:val="decimal"/>
      <w:lvlText w:val="%7."/>
      <w:lvlJc w:val="left"/>
      <w:pPr>
        <w:ind w:left="5103" w:hanging="360"/>
      </w:pPr>
    </w:lvl>
    <w:lvl w:ilvl="7" w:tplc="08090019" w:tentative="1">
      <w:start w:val="1"/>
      <w:numFmt w:val="lowerLetter"/>
      <w:lvlText w:val="%8."/>
      <w:lvlJc w:val="left"/>
      <w:pPr>
        <w:ind w:left="5823" w:hanging="360"/>
      </w:pPr>
    </w:lvl>
    <w:lvl w:ilvl="8" w:tplc="08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596767A"/>
    <w:multiLevelType w:val="hybridMultilevel"/>
    <w:tmpl w:val="B99883D8"/>
    <w:lvl w:ilvl="0" w:tplc="7F8ED756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9826A7"/>
    <w:multiLevelType w:val="hybridMultilevel"/>
    <w:tmpl w:val="A636014A"/>
    <w:lvl w:ilvl="0" w:tplc="B956CBE0">
      <w:start w:val="1"/>
      <w:numFmt w:val="decimal"/>
      <w:lvlText w:val="%1."/>
      <w:lvlJc w:val="left"/>
      <w:pPr>
        <w:ind w:left="783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503" w:hanging="360"/>
      </w:pPr>
    </w:lvl>
    <w:lvl w:ilvl="2" w:tplc="0809001B" w:tentative="1">
      <w:start w:val="1"/>
      <w:numFmt w:val="lowerRoman"/>
      <w:lvlText w:val="%3."/>
      <w:lvlJc w:val="right"/>
      <w:pPr>
        <w:ind w:left="2223" w:hanging="180"/>
      </w:pPr>
    </w:lvl>
    <w:lvl w:ilvl="3" w:tplc="0809000F" w:tentative="1">
      <w:start w:val="1"/>
      <w:numFmt w:val="decimal"/>
      <w:lvlText w:val="%4."/>
      <w:lvlJc w:val="left"/>
      <w:pPr>
        <w:ind w:left="2943" w:hanging="360"/>
      </w:pPr>
    </w:lvl>
    <w:lvl w:ilvl="4" w:tplc="08090019" w:tentative="1">
      <w:start w:val="1"/>
      <w:numFmt w:val="lowerLetter"/>
      <w:lvlText w:val="%5."/>
      <w:lvlJc w:val="left"/>
      <w:pPr>
        <w:ind w:left="3663" w:hanging="360"/>
      </w:pPr>
    </w:lvl>
    <w:lvl w:ilvl="5" w:tplc="0809001B" w:tentative="1">
      <w:start w:val="1"/>
      <w:numFmt w:val="lowerRoman"/>
      <w:lvlText w:val="%6."/>
      <w:lvlJc w:val="right"/>
      <w:pPr>
        <w:ind w:left="4383" w:hanging="180"/>
      </w:pPr>
    </w:lvl>
    <w:lvl w:ilvl="6" w:tplc="0809000F" w:tentative="1">
      <w:start w:val="1"/>
      <w:numFmt w:val="decimal"/>
      <w:lvlText w:val="%7."/>
      <w:lvlJc w:val="left"/>
      <w:pPr>
        <w:ind w:left="5103" w:hanging="360"/>
      </w:pPr>
    </w:lvl>
    <w:lvl w:ilvl="7" w:tplc="08090019" w:tentative="1">
      <w:start w:val="1"/>
      <w:numFmt w:val="lowerLetter"/>
      <w:lvlText w:val="%8."/>
      <w:lvlJc w:val="left"/>
      <w:pPr>
        <w:ind w:left="5823" w:hanging="360"/>
      </w:pPr>
    </w:lvl>
    <w:lvl w:ilvl="8" w:tplc="08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664AC1"/>
    <w:multiLevelType w:val="hybridMultilevel"/>
    <w:tmpl w:val="261ECD24"/>
    <w:lvl w:ilvl="0" w:tplc="0809000F">
      <w:start w:val="1"/>
      <w:numFmt w:val="decimal"/>
      <w:lvlText w:val="%1."/>
      <w:lvlJc w:val="left"/>
      <w:pPr>
        <w:ind w:left="783" w:hanging="360"/>
      </w:pPr>
    </w:lvl>
    <w:lvl w:ilvl="1" w:tplc="08090019" w:tentative="1">
      <w:start w:val="1"/>
      <w:numFmt w:val="lowerLetter"/>
      <w:lvlText w:val="%2."/>
      <w:lvlJc w:val="left"/>
      <w:pPr>
        <w:ind w:left="1503" w:hanging="360"/>
      </w:pPr>
    </w:lvl>
    <w:lvl w:ilvl="2" w:tplc="0809001B" w:tentative="1">
      <w:start w:val="1"/>
      <w:numFmt w:val="lowerRoman"/>
      <w:lvlText w:val="%3."/>
      <w:lvlJc w:val="right"/>
      <w:pPr>
        <w:ind w:left="2223" w:hanging="180"/>
      </w:pPr>
    </w:lvl>
    <w:lvl w:ilvl="3" w:tplc="0809000F" w:tentative="1">
      <w:start w:val="1"/>
      <w:numFmt w:val="decimal"/>
      <w:lvlText w:val="%4."/>
      <w:lvlJc w:val="left"/>
      <w:pPr>
        <w:ind w:left="2943" w:hanging="360"/>
      </w:pPr>
    </w:lvl>
    <w:lvl w:ilvl="4" w:tplc="08090019" w:tentative="1">
      <w:start w:val="1"/>
      <w:numFmt w:val="lowerLetter"/>
      <w:lvlText w:val="%5."/>
      <w:lvlJc w:val="left"/>
      <w:pPr>
        <w:ind w:left="3663" w:hanging="360"/>
      </w:pPr>
    </w:lvl>
    <w:lvl w:ilvl="5" w:tplc="0809001B" w:tentative="1">
      <w:start w:val="1"/>
      <w:numFmt w:val="lowerRoman"/>
      <w:lvlText w:val="%6."/>
      <w:lvlJc w:val="right"/>
      <w:pPr>
        <w:ind w:left="4383" w:hanging="180"/>
      </w:pPr>
    </w:lvl>
    <w:lvl w:ilvl="6" w:tplc="0809000F" w:tentative="1">
      <w:start w:val="1"/>
      <w:numFmt w:val="decimal"/>
      <w:lvlText w:val="%7."/>
      <w:lvlJc w:val="left"/>
      <w:pPr>
        <w:ind w:left="5103" w:hanging="360"/>
      </w:pPr>
    </w:lvl>
    <w:lvl w:ilvl="7" w:tplc="08090019" w:tentative="1">
      <w:start w:val="1"/>
      <w:numFmt w:val="lowerLetter"/>
      <w:lvlText w:val="%8."/>
      <w:lvlJc w:val="left"/>
      <w:pPr>
        <w:ind w:left="5823" w:hanging="360"/>
      </w:pPr>
    </w:lvl>
    <w:lvl w:ilvl="8" w:tplc="08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4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C21965"/>
    <w:multiLevelType w:val="hybridMultilevel"/>
    <w:tmpl w:val="261ECD24"/>
    <w:lvl w:ilvl="0" w:tplc="0809000F">
      <w:start w:val="1"/>
      <w:numFmt w:val="decimal"/>
      <w:lvlText w:val="%1."/>
      <w:lvlJc w:val="left"/>
      <w:pPr>
        <w:ind w:left="783" w:hanging="360"/>
      </w:pPr>
    </w:lvl>
    <w:lvl w:ilvl="1" w:tplc="08090019" w:tentative="1">
      <w:start w:val="1"/>
      <w:numFmt w:val="lowerLetter"/>
      <w:lvlText w:val="%2."/>
      <w:lvlJc w:val="left"/>
      <w:pPr>
        <w:ind w:left="1503" w:hanging="360"/>
      </w:pPr>
    </w:lvl>
    <w:lvl w:ilvl="2" w:tplc="0809001B" w:tentative="1">
      <w:start w:val="1"/>
      <w:numFmt w:val="lowerRoman"/>
      <w:lvlText w:val="%3."/>
      <w:lvlJc w:val="right"/>
      <w:pPr>
        <w:ind w:left="2223" w:hanging="180"/>
      </w:pPr>
    </w:lvl>
    <w:lvl w:ilvl="3" w:tplc="0809000F" w:tentative="1">
      <w:start w:val="1"/>
      <w:numFmt w:val="decimal"/>
      <w:lvlText w:val="%4."/>
      <w:lvlJc w:val="left"/>
      <w:pPr>
        <w:ind w:left="2943" w:hanging="360"/>
      </w:pPr>
    </w:lvl>
    <w:lvl w:ilvl="4" w:tplc="08090019" w:tentative="1">
      <w:start w:val="1"/>
      <w:numFmt w:val="lowerLetter"/>
      <w:lvlText w:val="%5."/>
      <w:lvlJc w:val="left"/>
      <w:pPr>
        <w:ind w:left="3663" w:hanging="360"/>
      </w:pPr>
    </w:lvl>
    <w:lvl w:ilvl="5" w:tplc="0809001B" w:tentative="1">
      <w:start w:val="1"/>
      <w:numFmt w:val="lowerRoman"/>
      <w:lvlText w:val="%6."/>
      <w:lvlJc w:val="right"/>
      <w:pPr>
        <w:ind w:left="4383" w:hanging="180"/>
      </w:pPr>
    </w:lvl>
    <w:lvl w:ilvl="6" w:tplc="0809000F" w:tentative="1">
      <w:start w:val="1"/>
      <w:numFmt w:val="decimal"/>
      <w:lvlText w:val="%7."/>
      <w:lvlJc w:val="left"/>
      <w:pPr>
        <w:ind w:left="5103" w:hanging="360"/>
      </w:pPr>
    </w:lvl>
    <w:lvl w:ilvl="7" w:tplc="08090019" w:tentative="1">
      <w:start w:val="1"/>
      <w:numFmt w:val="lowerLetter"/>
      <w:lvlText w:val="%8."/>
      <w:lvlJc w:val="left"/>
      <w:pPr>
        <w:ind w:left="5823" w:hanging="360"/>
      </w:pPr>
    </w:lvl>
    <w:lvl w:ilvl="8" w:tplc="08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6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7" w15:restartNumberingAfterBreak="0">
    <w:nsid w:val="43D46790"/>
    <w:multiLevelType w:val="hybridMultilevel"/>
    <w:tmpl w:val="28C2F2C0"/>
    <w:lvl w:ilvl="0" w:tplc="9416A404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1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01425"/>
    <w:multiLevelType w:val="hybridMultilevel"/>
    <w:tmpl w:val="B99883D8"/>
    <w:lvl w:ilvl="0" w:tplc="7F8ED756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052108"/>
    <w:multiLevelType w:val="hybridMultilevel"/>
    <w:tmpl w:val="BA6073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3016F"/>
    <w:multiLevelType w:val="hybridMultilevel"/>
    <w:tmpl w:val="381CEC9A"/>
    <w:lvl w:ilvl="0" w:tplc="9416A404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0"/>
  </w:num>
  <w:num w:numId="5">
    <w:abstractNumId w:val="5"/>
  </w:num>
  <w:num w:numId="6">
    <w:abstractNumId w:val="26"/>
  </w:num>
  <w:num w:numId="7">
    <w:abstractNumId w:val="8"/>
  </w:num>
  <w:num w:numId="8">
    <w:abstractNumId w:val="36"/>
  </w:num>
  <w:num w:numId="9">
    <w:abstractNumId w:val="2"/>
  </w:num>
  <w:num w:numId="10">
    <w:abstractNumId w:val="38"/>
  </w:num>
  <w:num w:numId="11">
    <w:abstractNumId w:val="13"/>
  </w:num>
  <w:num w:numId="12">
    <w:abstractNumId w:val="6"/>
  </w:num>
  <w:num w:numId="13">
    <w:abstractNumId w:val="28"/>
  </w:num>
  <w:num w:numId="14">
    <w:abstractNumId w:val="24"/>
  </w:num>
  <w:num w:numId="15">
    <w:abstractNumId w:val="3"/>
  </w:num>
  <w:num w:numId="16">
    <w:abstractNumId w:val="31"/>
  </w:num>
  <w:num w:numId="17">
    <w:abstractNumId w:val="11"/>
  </w:num>
  <w:num w:numId="18">
    <w:abstractNumId w:val="1"/>
  </w:num>
  <w:num w:numId="19">
    <w:abstractNumId w:val="16"/>
  </w:num>
  <w:num w:numId="20">
    <w:abstractNumId w:val="15"/>
  </w:num>
  <w:num w:numId="21">
    <w:abstractNumId w:val="34"/>
  </w:num>
  <w:num w:numId="22">
    <w:abstractNumId w:val="37"/>
  </w:num>
  <w:num w:numId="23">
    <w:abstractNumId w:val="22"/>
  </w:num>
  <w:num w:numId="24">
    <w:abstractNumId w:val="29"/>
  </w:num>
  <w:num w:numId="25">
    <w:abstractNumId w:val="32"/>
  </w:num>
  <w:num w:numId="26">
    <w:abstractNumId w:val="42"/>
  </w:num>
  <w:num w:numId="27">
    <w:abstractNumId w:val="0"/>
  </w:num>
  <w:num w:numId="28">
    <w:abstractNumId w:val="7"/>
  </w:num>
  <w:num w:numId="29">
    <w:abstractNumId w:val="40"/>
  </w:num>
  <w:num w:numId="30">
    <w:abstractNumId w:val="10"/>
  </w:num>
  <w:num w:numId="31">
    <w:abstractNumId w:val="35"/>
  </w:num>
  <w:num w:numId="32">
    <w:abstractNumId w:val="14"/>
  </w:num>
  <w:num w:numId="33">
    <w:abstractNumId w:val="41"/>
  </w:num>
  <w:num w:numId="34">
    <w:abstractNumId w:val="20"/>
  </w:num>
  <w:num w:numId="35">
    <w:abstractNumId w:val="12"/>
  </w:num>
  <w:num w:numId="36">
    <w:abstractNumId w:val="19"/>
  </w:num>
  <w:num w:numId="37">
    <w:abstractNumId w:val="4"/>
  </w:num>
  <w:num w:numId="38">
    <w:abstractNumId w:val="17"/>
  </w:num>
  <w:num w:numId="39">
    <w:abstractNumId w:val="23"/>
  </w:num>
  <w:num w:numId="40">
    <w:abstractNumId w:val="33"/>
  </w:num>
  <w:num w:numId="41">
    <w:abstractNumId w:val="25"/>
  </w:num>
  <w:num w:numId="42">
    <w:abstractNumId w:val="27"/>
  </w:num>
  <w:num w:numId="43">
    <w:abstractNumId w:val="39"/>
  </w:num>
  <w:num w:numId="44">
    <w:abstractNumId w:val="43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3FB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070B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4A1B"/>
    <w:rsid w:val="000664D0"/>
    <w:rsid w:val="00067C88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522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37F51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225"/>
    <w:rsid w:val="00185E08"/>
    <w:rsid w:val="001870B2"/>
    <w:rsid w:val="00187F9F"/>
    <w:rsid w:val="00190C77"/>
    <w:rsid w:val="00190DA0"/>
    <w:rsid w:val="00192C46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3FC5"/>
    <w:rsid w:val="001E41F3"/>
    <w:rsid w:val="00200092"/>
    <w:rsid w:val="00200229"/>
    <w:rsid w:val="0020565F"/>
    <w:rsid w:val="00206B7F"/>
    <w:rsid w:val="00210BD5"/>
    <w:rsid w:val="002113AA"/>
    <w:rsid w:val="002125EB"/>
    <w:rsid w:val="00212665"/>
    <w:rsid w:val="00217530"/>
    <w:rsid w:val="002207CE"/>
    <w:rsid w:val="00221B6D"/>
    <w:rsid w:val="0022685E"/>
    <w:rsid w:val="00227F0B"/>
    <w:rsid w:val="00230A79"/>
    <w:rsid w:val="0023107F"/>
    <w:rsid w:val="002311A8"/>
    <w:rsid w:val="00233CDA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76B5E"/>
    <w:rsid w:val="00281236"/>
    <w:rsid w:val="002860C4"/>
    <w:rsid w:val="00290832"/>
    <w:rsid w:val="0029133A"/>
    <w:rsid w:val="00294EA3"/>
    <w:rsid w:val="00294FA6"/>
    <w:rsid w:val="002955F2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4D1"/>
    <w:rsid w:val="002E5864"/>
    <w:rsid w:val="002F3770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79B8"/>
    <w:rsid w:val="00392405"/>
    <w:rsid w:val="003930C8"/>
    <w:rsid w:val="00393F2E"/>
    <w:rsid w:val="00397017"/>
    <w:rsid w:val="003970E5"/>
    <w:rsid w:val="003A02F5"/>
    <w:rsid w:val="003A3DD5"/>
    <w:rsid w:val="003A71A2"/>
    <w:rsid w:val="003A7DA2"/>
    <w:rsid w:val="003A7FF6"/>
    <w:rsid w:val="003B10C2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252"/>
    <w:rsid w:val="00420EFB"/>
    <w:rsid w:val="004242F1"/>
    <w:rsid w:val="00424362"/>
    <w:rsid w:val="00424E2E"/>
    <w:rsid w:val="004257D8"/>
    <w:rsid w:val="00427DAA"/>
    <w:rsid w:val="004357D2"/>
    <w:rsid w:val="004360E8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079F9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36462"/>
    <w:rsid w:val="0054062C"/>
    <w:rsid w:val="00541EA9"/>
    <w:rsid w:val="0054264E"/>
    <w:rsid w:val="0054680C"/>
    <w:rsid w:val="005601A7"/>
    <w:rsid w:val="00561E22"/>
    <w:rsid w:val="00561E49"/>
    <w:rsid w:val="00563A25"/>
    <w:rsid w:val="00563F06"/>
    <w:rsid w:val="00567812"/>
    <w:rsid w:val="00570E86"/>
    <w:rsid w:val="005725FB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50C9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5953"/>
    <w:rsid w:val="006365D3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2029"/>
    <w:rsid w:val="006A2C1E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D23"/>
    <w:rsid w:val="006E1E20"/>
    <w:rsid w:val="006E21FB"/>
    <w:rsid w:val="006E4704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72B3"/>
    <w:rsid w:val="00724D36"/>
    <w:rsid w:val="00724E4D"/>
    <w:rsid w:val="00730353"/>
    <w:rsid w:val="00734622"/>
    <w:rsid w:val="00734947"/>
    <w:rsid w:val="00734FE8"/>
    <w:rsid w:val="007363A7"/>
    <w:rsid w:val="00741AD6"/>
    <w:rsid w:val="00743BED"/>
    <w:rsid w:val="00752199"/>
    <w:rsid w:val="007522EE"/>
    <w:rsid w:val="007529B7"/>
    <w:rsid w:val="00753C32"/>
    <w:rsid w:val="00755175"/>
    <w:rsid w:val="00755576"/>
    <w:rsid w:val="00756EB5"/>
    <w:rsid w:val="00757836"/>
    <w:rsid w:val="00757E87"/>
    <w:rsid w:val="00765FAB"/>
    <w:rsid w:val="00767176"/>
    <w:rsid w:val="007676D2"/>
    <w:rsid w:val="00771220"/>
    <w:rsid w:val="00771DD9"/>
    <w:rsid w:val="00772211"/>
    <w:rsid w:val="00772366"/>
    <w:rsid w:val="00772720"/>
    <w:rsid w:val="007733AC"/>
    <w:rsid w:val="00773615"/>
    <w:rsid w:val="007744C5"/>
    <w:rsid w:val="007746A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A683B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39C5"/>
    <w:rsid w:val="00844C1F"/>
    <w:rsid w:val="00846526"/>
    <w:rsid w:val="00846C6E"/>
    <w:rsid w:val="00854E02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59D"/>
    <w:rsid w:val="008A7757"/>
    <w:rsid w:val="008B3914"/>
    <w:rsid w:val="008B7823"/>
    <w:rsid w:val="008B7D98"/>
    <w:rsid w:val="008C024C"/>
    <w:rsid w:val="008C12F6"/>
    <w:rsid w:val="008C2F24"/>
    <w:rsid w:val="008C5EBB"/>
    <w:rsid w:val="008C7542"/>
    <w:rsid w:val="008D0AB2"/>
    <w:rsid w:val="008D196D"/>
    <w:rsid w:val="008D2AB1"/>
    <w:rsid w:val="008D4C7F"/>
    <w:rsid w:val="008D7C70"/>
    <w:rsid w:val="008E2F2B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4C98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A6BC4"/>
    <w:rsid w:val="009B0CEA"/>
    <w:rsid w:val="009B362B"/>
    <w:rsid w:val="009B4A57"/>
    <w:rsid w:val="009B6076"/>
    <w:rsid w:val="009B6D4C"/>
    <w:rsid w:val="009C20D2"/>
    <w:rsid w:val="009C2D20"/>
    <w:rsid w:val="009C2DCC"/>
    <w:rsid w:val="009C50A0"/>
    <w:rsid w:val="009C628C"/>
    <w:rsid w:val="009C7127"/>
    <w:rsid w:val="009D0DAD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5871"/>
    <w:rsid w:val="00A06514"/>
    <w:rsid w:val="00A06C4E"/>
    <w:rsid w:val="00A1026A"/>
    <w:rsid w:val="00A13E13"/>
    <w:rsid w:val="00A14189"/>
    <w:rsid w:val="00A15357"/>
    <w:rsid w:val="00A15E6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3BC6"/>
    <w:rsid w:val="00A56607"/>
    <w:rsid w:val="00A56680"/>
    <w:rsid w:val="00A60F22"/>
    <w:rsid w:val="00A61C74"/>
    <w:rsid w:val="00A623CD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F8B"/>
    <w:rsid w:val="00A92346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307F"/>
    <w:rsid w:val="00AB50B4"/>
    <w:rsid w:val="00AB7288"/>
    <w:rsid w:val="00AB7901"/>
    <w:rsid w:val="00AC1C58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0D2F"/>
    <w:rsid w:val="00B61662"/>
    <w:rsid w:val="00B6474D"/>
    <w:rsid w:val="00B67B97"/>
    <w:rsid w:val="00B7054F"/>
    <w:rsid w:val="00B750B2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0D73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841"/>
    <w:rsid w:val="00CD4FBB"/>
    <w:rsid w:val="00CD5B3E"/>
    <w:rsid w:val="00CE0BF9"/>
    <w:rsid w:val="00CE36CD"/>
    <w:rsid w:val="00CE38EA"/>
    <w:rsid w:val="00CE415D"/>
    <w:rsid w:val="00CE4AA6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075BB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26DD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DF6713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0EB5"/>
    <w:rsid w:val="00E51231"/>
    <w:rsid w:val="00E5174B"/>
    <w:rsid w:val="00E53AF6"/>
    <w:rsid w:val="00E60185"/>
    <w:rsid w:val="00E601F8"/>
    <w:rsid w:val="00E61316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371A"/>
    <w:rsid w:val="00F11DFD"/>
    <w:rsid w:val="00F11E37"/>
    <w:rsid w:val="00F13436"/>
    <w:rsid w:val="00F14199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600E0"/>
    <w:rsid w:val="00F637E7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D6130C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750B2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D9645-86A5-4B42-B16E-FA8E0EC64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1682</Words>
  <Characters>9592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11252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38</cp:revision>
  <cp:lastPrinted>1900-01-01T00:00:00Z</cp:lastPrinted>
  <dcterms:created xsi:type="dcterms:W3CDTF">2023-01-03T08:22:00Z</dcterms:created>
  <dcterms:modified xsi:type="dcterms:W3CDTF">2023-01-09T08:59:00Z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