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3F0A847C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5F80">
        <w:fldChar w:fldCharType="begin"/>
      </w:r>
      <w:r w:rsidR="001F5F80">
        <w:instrText xml:space="preserve"> DOCPROPERTY  TSG/WGRef  \* MERGEFORMAT </w:instrText>
      </w:r>
      <w:r w:rsidR="001F5F80">
        <w:fldChar w:fldCharType="separate"/>
      </w:r>
      <w:r>
        <w:rPr>
          <w:b/>
          <w:noProof/>
          <w:sz w:val="24"/>
        </w:rPr>
        <w:t>RAN5</w:t>
      </w:r>
      <w:r w:rsidR="001F5F8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F5F80">
        <w:fldChar w:fldCharType="begin"/>
      </w:r>
      <w:r w:rsidR="001F5F80">
        <w:instrText xml:space="preserve"> DOCPROPERTY  MtgSeq  \* MERGEFORMAT </w:instrText>
      </w:r>
      <w:r w:rsidR="001F5F80">
        <w:fldChar w:fldCharType="separate"/>
      </w:r>
      <w:r w:rsidRPr="00EB09B7">
        <w:rPr>
          <w:b/>
          <w:noProof/>
          <w:sz w:val="24"/>
        </w:rPr>
        <w:t>2023</w:t>
      </w:r>
      <w:r w:rsidR="001F5F80">
        <w:rPr>
          <w:b/>
          <w:noProof/>
          <w:sz w:val="24"/>
        </w:rPr>
        <w:fldChar w:fldCharType="end"/>
      </w:r>
      <w:r w:rsidR="001F5F80">
        <w:fldChar w:fldCharType="begin"/>
      </w:r>
      <w:r w:rsidR="001F5F80">
        <w:instrText xml:space="preserve"> DOCPROPERTY  MtgTitle  \* MERGEFORMAT </w:instrText>
      </w:r>
      <w:r w:rsidR="001F5F80">
        <w:fldChar w:fldCharType="separate"/>
      </w:r>
      <w:r>
        <w:rPr>
          <w:b/>
          <w:noProof/>
          <w:sz w:val="24"/>
        </w:rPr>
        <w:t>-TTCN email</w:t>
      </w:r>
      <w:r w:rsidR="001F5F8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F5F80">
        <w:fldChar w:fldCharType="begin"/>
      </w:r>
      <w:r w:rsidR="001F5F80">
        <w:instrText xml:space="preserve"> DOCPROPERTY  Tdoc#  \* MERGEFORMAT </w:instrText>
      </w:r>
      <w:r w:rsidR="001F5F80">
        <w:fldChar w:fldCharType="separate"/>
      </w:r>
      <w:r w:rsidRPr="00E13F3D">
        <w:rPr>
          <w:b/>
          <w:i/>
          <w:noProof/>
          <w:sz w:val="28"/>
        </w:rPr>
        <w:t>R5s230</w:t>
      </w:r>
      <w:r w:rsidR="00AB59D0">
        <w:rPr>
          <w:b/>
          <w:i/>
          <w:noProof/>
          <w:sz w:val="28"/>
        </w:rPr>
        <w:t>095</w:t>
      </w:r>
      <w:r w:rsidR="001F5F80">
        <w:rPr>
          <w:b/>
          <w:i/>
          <w:noProof/>
          <w:sz w:val="28"/>
        </w:rPr>
        <w:fldChar w:fldCharType="end"/>
      </w:r>
    </w:p>
    <w:p w14:paraId="1F23185C" w14:textId="77777777" w:rsidR="000460FA" w:rsidRDefault="001F5F80" w:rsidP="000460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1F5F8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7D126996" w:rsidR="000460FA" w:rsidRPr="00410371" w:rsidRDefault="001F5F80" w:rsidP="00E121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2</w:t>
            </w:r>
            <w:r w:rsidR="00AB59D0">
              <w:rPr>
                <w:b/>
                <w:noProof/>
                <w:sz w:val="28"/>
              </w:rPr>
              <w:t>931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1F5F8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1F5F8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470464B3" w:rsidR="000460FA" w:rsidRDefault="006D64AC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6D64AC">
              <w:t>Correction to 5GSM test case 10.1.2.1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1F5F80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460FA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1AF332B6" w:rsidR="000460FA" w:rsidRDefault="001F5F80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60FA">
              <w:rPr>
                <w:noProof/>
              </w:rPr>
              <w:t>2023-01-0</w:t>
            </w:r>
            <w:r w:rsidR="005D038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1F5F80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60F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0006E9F7" w:rsidR="000460FA" w:rsidRPr="00D268E5" w:rsidRDefault="00FC02C4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TTCN implementation may fail </w:t>
            </w:r>
            <w:r w:rsidR="00F92531">
              <w:rPr>
                <w:noProof/>
              </w:rPr>
              <w:t>on UE with IMS as default</w:t>
            </w:r>
            <w:r>
              <w:rPr>
                <w:noProof/>
              </w:rPr>
              <w:t xml:space="preserve"> only</w:t>
            </w:r>
            <w:r w:rsidR="00F92531">
              <w:rPr>
                <w:noProof/>
              </w:rPr>
              <w:t xml:space="preserve">, </w:t>
            </w:r>
            <w:r w:rsidR="008478EA">
              <w:rPr>
                <w:noProof/>
              </w:rPr>
              <w:t>and</w:t>
            </w:r>
            <w:r w:rsidR="00F92531">
              <w:rPr>
                <w:noProof/>
              </w:rPr>
              <w:t xml:space="preserve"> no internet PDU established in the preamble, ie. the initial </w:t>
            </w:r>
            <w:r w:rsidR="00303960">
              <w:rPr>
                <w:noProof/>
              </w:rPr>
              <w:t xml:space="preserve">test </w:t>
            </w:r>
            <w:r w:rsidR="00F92531">
              <w:rPr>
                <w:noProof/>
              </w:rPr>
              <w:t>condition in the spec is not fulfilled</w:t>
            </w:r>
            <w:r w:rsidR="00CD5DE0">
              <w:rPr>
                <w:noProof/>
              </w:rPr>
              <w:t>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14725113" w:rsidR="000460FA" w:rsidRPr="00D268E5" w:rsidRDefault="00FC02C4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TTCN implementation</w:t>
            </w:r>
            <w:r w:rsidR="00F92531">
              <w:rPr>
                <w:noProof/>
              </w:rPr>
              <w:t xml:space="preserve"> to trigger the Internet PDU if the UE does not request internet PDU by default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71AAD5F5" w:rsidR="000460FA" w:rsidRDefault="006D64AC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6D64AC">
              <w:t>10.1.2.1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3904474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C7118CD" w14:textId="7838D8E7" w:rsidR="00FA005A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FA005A" w:rsidRPr="005E670C">
        <w:rPr>
          <w:rFonts w:ascii="Arial" w:hAnsi="Arial" w:cs="Arial"/>
          <w:iCs/>
        </w:rPr>
        <w:t>Table of Contents</w:t>
      </w:r>
      <w:r w:rsidR="00FA005A">
        <w:tab/>
      </w:r>
      <w:r w:rsidR="00FA005A">
        <w:fldChar w:fldCharType="begin"/>
      </w:r>
      <w:r w:rsidR="00FA005A">
        <w:instrText xml:space="preserve"> PAGEREF _Toc123904474 \h </w:instrText>
      </w:r>
      <w:r w:rsidR="00FA005A">
        <w:fldChar w:fldCharType="separate"/>
      </w:r>
      <w:r w:rsidR="00FA005A">
        <w:t>2</w:t>
      </w:r>
      <w:r w:rsidR="00FA005A">
        <w:fldChar w:fldCharType="end"/>
      </w:r>
    </w:p>
    <w:p w14:paraId="69D13568" w14:textId="63CA1B8A" w:rsidR="00FA005A" w:rsidRDefault="00FA005A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5E670C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5E670C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_Toc123904475 \h </w:instrText>
      </w:r>
      <w:r>
        <w:fldChar w:fldCharType="separate"/>
      </w:r>
      <w:r>
        <w:t>3</w:t>
      </w:r>
      <w:r>
        <w:fldChar w:fldCharType="end"/>
      </w:r>
    </w:p>
    <w:p w14:paraId="19FAB4D2" w14:textId="7A1411B3" w:rsidR="00FA005A" w:rsidRDefault="00FA005A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5E670C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5E670C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_Toc123904476 \h </w:instrText>
      </w:r>
      <w:r>
        <w:fldChar w:fldCharType="separate"/>
      </w:r>
      <w:r>
        <w:t>3</w:t>
      </w:r>
      <w:r>
        <w:fldChar w:fldCharType="end"/>
      </w:r>
    </w:p>
    <w:p w14:paraId="41F78E31" w14:textId="5634D4C8" w:rsidR="00FA005A" w:rsidRDefault="00FA005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5E670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5E670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_Toc123904477 \h </w:instrText>
      </w:r>
      <w:r>
        <w:fldChar w:fldCharType="separate"/>
      </w:r>
      <w:r>
        <w:t>3</w:t>
      </w:r>
      <w:r>
        <w:fldChar w:fldCharType="end"/>
      </w:r>
    </w:p>
    <w:p w14:paraId="5116C697" w14:textId="2B3458F5" w:rsidR="00FA005A" w:rsidRDefault="00FA005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5E670C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5E670C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_Toc123904478 \h </w:instrText>
      </w:r>
      <w:r>
        <w:fldChar w:fldCharType="separate"/>
      </w:r>
      <w:r>
        <w:t>4</w:t>
      </w:r>
      <w:r>
        <w:fldChar w:fldCharType="end"/>
      </w:r>
    </w:p>
    <w:p w14:paraId="71CD720F" w14:textId="4E00E636" w:rsidR="00FA005A" w:rsidRDefault="00FA005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5E670C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5E670C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_Toc123904479 \h </w:instrText>
      </w:r>
      <w:r>
        <w:fldChar w:fldCharType="separate"/>
      </w:r>
      <w:r>
        <w:t>5</w:t>
      </w:r>
      <w:r>
        <w:fldChar w:fldCharType="end"/>
      </w:r>
    </w:p>
    <w:p w14:paraId="33D17DF6" w14:textId="719D962B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904475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904476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2434493"/>
      <w:bookmarkStart w:id="10" w:name="_Toc295288970"/>
      <w:bookmarkStart w:id="11" w:name="_Toc325725665"/>
      <w:bookmarkStart w:id="12" w:name="_Toc123904477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A764E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7A764E" w:rsidRDefault="007A764E" w:rsidP="007A764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65C5C3D7" w:rsidR="007A764E" w:rsidRDefault="007A764E" w:rsidP="007A764E">
            <w:pPr>
              <w:spacing w:after="0"/>
            </w:pPr>
            <w:r w:rsidRPr="00BB7B77">
              <w:rPr>
                <w:rFonts w:ascii="Arial" w:hAnsi="Arial" w:cs="Arial"/>
                <w:lang w:val="en-US" w:eastAsia="en-GB"/>
              </w:rPr>
              <w:t>f_TC_10_1_2_1_NR5GC</w:t>
            </w:r>
          </w:p>
        </w:tc>
      </w:tr>
      <w:tr w:rsidR="007A764E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7A764E" w:rsidRDefault="007A764E" w:rsidP="007A764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5CA2599E" w:rsidR="007A764E" w:rsidRPr="00FA46AD" w:rsidRDefault="007A764E" w:rsidP="007A764E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noProof/>
              </w:rPr>
              <w:t xml:space="preserve">The test case fails when run </w:t>
            </w:r>
            <w:r>
              <w:rPr>
                <w:noProof/>
              </w:rPr>
              <w:t xml:space="preserve">on UE with </w:t>
            </w:r>
            <w:r>
              <w:rPr>
                <w:noProof/>
              </w:rPr>
              <w:t xml:space="preserve">IMS </w:t>
            </w:r>
            <w:r>
              <w:rPr>
                <w:noProof/>
              </w:rPr>
              <w:t>as default,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due to</w:t>
            </w:r>
            <w:r>
              <w:rPr>
                <w:noProof/>
              </w:rPr>
              <w:t xml:space="preserve"> no internet PDU established in the preamble</w:t>
            </w:r>
            <w:r>
              <w:rPr>
                <w:noProof/>
              </w:rPr>
              <w:t>, ie.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initial condition</w:t>
            </w:r>
            <w:r>
              <w:rPr>
                <w:noProof/>
              </w:rPr>
              <w:t xml:space="preserve"> in the spec</w:t>
            </w:r>
            <w:r>
              <w:rPr>
                <w:noProof/>
              </w:rPr>
              <w:t xml:space="preserve"> is not fulfilled</w:t>
            </w:r>
          </w:p>
        </w:tc>
      </w:tr>
      <w:tr w:rsidR="007A764E" w14:paraId="4403EECE" w14:textId="77777777" w:rsidTr="0053135D">
        <w:tc>
          <w:tcPr>
            <w:tcW w:w="1985" w:type="dxa"/>
          </w:tcPr>
          <w:p w14:paraId="37831C4A" w14:textId="77777777" w:rsidR="007A764E" w:rsidRDefault="007A764E" w:rsidP="007A764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18A47E48" w:rsidR="007A764E" w:rsidRPr="00FA46AD" w:rsidRDefault="007A764E" w:rsidP="007A764E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 xml:space="preserve">Changes added to trigger the Internet PDU </w:t>
            </w:r>
            <w:r>
              <w:rPr>
                <w:noProof/>
              </w:rPr>
              <w:t xml:space="preserve">if the UE does not request internet PDU </w:t>
            </w:r>
            <w:r w:rsidR="00395846">
              <w:rPr>
                <w:noProof/>
              </w:rPr>
              <w:t>by default</w:t>
            </w:r>
          </w:p>
        </w:tc>
      </w:tr>
      <w:tr w:rsidR="007A764E" w14:paraId="170F8D79" w14:textId="77777777" w:rsidTr="0053135D">
        <w:tc>
          <w:tcPr>
            <w:tcW w:w="1985" w:type="dxa"/>
          </w:tcPr>
          <w:p w14:paraId="65ED295A" w14:textId="77777777" w:rsidR="007A764E" w:rsidRDefault="007A764E" w:rsidP="007A764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436663EE" w:rsidR="007A764E" w:rsidRDefault="007A764E" w:rsidP="007A764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GB"/>
              </w:rPr>
              <w:t>GSM_TestCases_NR5GC.ttcn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7C560148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function f_TC_10_1_2_1_NR5</w:t>
            </w:r>
            <w:proofErr w:type="gramStart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GC(</w:t>
            </w:r>
            <w:proofErr w:type="gramEnd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runs on NR5GC_PTC</w:t>
            </w:r>
          </w:p>
          <w:p w14:paraId="0A7C30BA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596615ED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//Network-requested PDU session modification / Accepted / Reactivation</w:t>
            </w:r>
          </w:p>
          <w:p w14:paraId="3C641471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NR_CellId_Type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v_NGC_</w:t>
            </w:r>
            <w:proofErr w:type="gramStart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NASCellA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f_NR5GC_MapNASCell(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ngc_CellA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NG_AllCellsOnSamePLMN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667109BE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198F9DEF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f_NR5GC_Init_NAS(NR_1</w:t>
            </w:r>
            <w:proofErr w:type="gramStart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  <w:proofErr w:type="gramEnd"/>
          </w:p>
          <w:p w14:paraId="35AAA07C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6DDB7389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//Create and configure cells</w:t>
            </w:r>
          </w:p>
          <w:p w14:paraId="16EC3B58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f_NR_CellConfig_Def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v_NGC_NASCellA</w:t>
            </w:r>
            <w:proofErr w:type="spellEnd"/>
            <w:proofErr w:type="gramStart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  <w:proofErr w:type="gramEnd"/>
          </w:p>
          <w:p w14:paraId="7FAD5A15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3865E3E5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//Preamble</w:t>
            </w:r>
          </w:p>
          <w:p w14:paraId="37E4A33B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UE is in 5GS state 3N-A</w:t>
            </w:r>
          </w:p>
          <w:p w14:paraId="5956DC82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f_NR5GC_Preamble (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v_NGC_NASCellA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STATE_CONNECTED_3A, 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TEST_LOOPModeB_ON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 // @sic R5-198972 sic@</w:t>
            </w:r>
          </w:p>
          <w:p w14:paraId="74564B67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2D97A901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//Main test body</w:t>
            </w:r>
          </w:p>
          <w:p w14:paraId="2E3B4522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fl_TC_10_1_2_1_</w:t>
            </w:r>
            <w:proofErr w:type="gramStart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Body(</w:t>
            </w:r>
            <w:proofErr w:type="gramEnd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32D804EA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24415D80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Finish</w:t>
            </w:r>
          </w:p>
          <w:p w14:paraId="7AACBED4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f_NR5GC_OpenUE_TestLoopMode_Deactivate_TestMode(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v_NGC_NASCellA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 // @sic R5s190944 sic@</w:t>
            </w:r>
          </w:p>
          <w:p w14:paraId="5021C838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</w:t>
            </w:r>
            <w:proofErr w:type="gramStart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Postamble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v_NGC_NASCellA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STATE_CONNECTED_3A);</w:t>
            </w:r>
          </w:p>
          <w:p w14:paraId="107124E4" w14:textId="3B0AFA44" w:rsidR="00213FE3" w:rsidRDefault="007A764E" w:rsidP="007A764E">
            <w:pPr>
              <w:spacing w:after="0"/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}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00443CC9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function f_TC_10_1_2_1_NR5</w:t>
            </w:r>
            <w:proofErr w:type="gramStart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GC(</w:t>
            </w:r>
            <w:proofErr w:type="gramEnd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runs on NR5GC_PTC</w:t>
            </w:r>
          </w:p>
          <w:p w14:paraId="54DC9C3F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2E6303B1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//Network-requested PDU session modification / Accepted / Reactivation</w:t>
            </w:r>
          </w:p>
          <w:p w14:paraId="27916742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NR_CellId_Type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v_NGC_</w:t>
            </w:r>
            <w:proofErr w:type="gramStart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NASCellA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f_NR5GC_MapNASCell(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ngc_CellA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NG_AllCellsOnSamePLMN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10330D2C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ab/>
              <w:t xml:space="preserve">  </w:t>
            </w:r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var integer 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</w:t>
            </w:r>
            <w:proofErr w:type="gramStart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DRBId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;</w:t>
            </w:r>
            <w:proofErr w:type="gramEnd"/>
          </w:p>
          <w:p w14:paraId="118CFB52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lastRenderedPageBreak/>
              <w:t xml:space="preserve">    var template (omit) 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NR_DRBInfo_Type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</w:t>
            </w:r>
            <w:proofErr w:type="gramStart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DRBInfo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;</w:t>
            </w:r>
            <w:proofErr w:type="gramEnd"/>
          </w:p>
          <w:p w14:paraId="68924451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4E53B4DC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f_NR5GC_Init_NAS(NR_1</w:t>
            </w:r>
            <w:proofErr w:type="gramStart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  <w:proofErr w:type="gramEnd"/>
          </w:p>
          <w:p w14:paraId="7C4E492A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6259CA04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//Create and configure cells</w:t>
            </w:r>
          </w:p>
          <w:p w14:paraId="29A7DBBD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f_NR_CellConfig_Def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v_NGC_NASCellA</w:t>
            </w:r>
            <w:proofErr w:type="spellEnd"/>
            <w:proofErr w:type="gramStart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  <w:proofErr w:type="gramEnd"/>
          </w:p>
          <w:p w14:paraId="27A5A4CC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18AFF65C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//Preamble</w:t>
            </w:r>
          </w:p>
          <w:p w14:paraId="318AEF81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UE is in 5GS state 3N-A</w:t>
            </w:r>
          </w:p>
          <w:p w14:paraId="3A12F7AA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f_NR5GC_Preamble (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v_NGC_NASCellA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STATE_CONNECTED_3A, 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TEST_LOOPModeB_ON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 // @sic R5-198972 sic@</w:t>
            </w:r>
          </w:p>
          <w:p w14:paraId="04B3F965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ab/>
            </w:r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// check if internet PDU session established in preamble</w:t>
            </w:r>
          </w:p>
          <w:p w14:paraId="077359DB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ab/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</w:t>
            </w:r>
            <w:proofErr w:type="gramStart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DRBId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:</w:t>
            </w:r>
            <w:proofErr w:type="gramEnd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=  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f_NR_GetDefaultDRB_ForFirstNonIMSPDUSession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();</w:t>
            </w:r>
          </w:p>
          <w:p w14:paraId="6F4AE8F1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   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</w:t>
            </w:r>
            <w:proofErr w:type="gramStart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DRBInfo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:</w:t>
            </w:r>
            <w:proofErr w:type="gramEnd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= 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f_NR_GetDRBInfo_FromId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(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v_DRBId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)</w:t>
            </w:r>
          </w:p>
          <w:p w14:paraId="27D76335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   if (not (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isvalue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(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v_DRBInfo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))) { </w:t>
            </w:r>
          </w:p>
          <w:p w14:paraId="0D05B343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     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f_UT_</w:t>
            </w:r>
            <w:proofErr w:type="gramStart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RequestPDUSession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(</w:t>
            </w:r>
            <w:proofErr w:type="gramEnd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UT, 2, 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pc_APN_ID_Internet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);</w:t>
            </w:r>
          </w:p>
          <w:p w14:paraId="2EBABE00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     f_NR5GC_PDUSessionEstablishment (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v_NGC_NASCellA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, 1</w:t>
            </w:r>
            <w:proofErr w:type="gramStart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);</w:t>
            </w:r>
            <w:proofErr w:type="gramEnd"/>
          </w:p>
          <w:p w14:paraId="4D17C35E" w14:textId="6DB6260F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ab/>
              <w:t xml:space="preserve">  f_NR5GC_Activate_TestMode (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v_NGC_NASCellA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, 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tsc_UE_TestLoopMode_TypeB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,</w:t>
            </w:r>
            <w:r w:rsidR="00C26621" w:rsidRPr="00C26621">
              <w:rPr>
                <w:rFonts w:ascii="Courier New" w:hAnsi="Courier New" w:cs="Courier New"/>
                <w:sz w:val="18"/>
                <w:szCs w:val="18"/>
                <w:highlight w:val="green"/>
                <w:lang w:val="en-US" w:eastAsia="en-GB"/>
              </w:rPr>
              <w:t xml:space="preserve"> </w:t>
            </w:r>
            <w:r w:rsidR="00C26621" w:rsidRPr="00C26621">
              <w:rPr>
                <w:rFonts w:ascii="Courier New" w:hAnsi="Courier New" w:cs="Courier New"/>
                <w:sz w:val="18"/>
                <w:szCs w:val="18"/>
                <w:highlight w:val="green"/>
                <w:lang w:val="en-US" w:eastAsia="en-GB"/>
              </w:rPr>
              <w:t>tsc_NR_RbId_SRB2</w:t>
            </w:r>
            <w:proofErr w:type="gramStart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);  /</w:t>
            </w:r>
            <w:proofErr w:type="gramEnd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/ activate</w:t>
            </w:r>
            <w:r w:rsidR="00C26621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– </w:t>
            </w:r>
            <w:r w:rsidR="00C26621" w:rsidRPr="00C26621">
              <w:rPr>
                <w:rFonts w:ascii="Courier New" w:hAnsi="Courier New" w:cs="Courier New"/>
                <w:sz w:val="18"/>
                <w:szCs w:val="18"/>
                <w:highlight w:val="green"/>
                <w:lang w:val="en-US" w:eastAsia="en-GB"/>
              </w:rPr>
              <w:t>SEE CHANGE 3</w:t>
            </w:r>
          </w:p>
          <w:p w14:paraId="23AEBDEC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ab/>
              <w:t xml:space="preserve">  </w:t>
            </w:r>
            <w:proofErr w:type="gramStart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if(</w:t>
            </w:r>
            <w:proofErr w:type="gramEnd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not 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pc_IP_Ping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) {</w:t>
            </w:r>
          </w:p>
          <w:p w14:paraId="01B8D93C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ab/>
            </w:r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ab/>
              <w:t xml:space="preserve">  f_NR5GC_CloseUE_TestLoopModeB (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v_NGC_NASCellA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, '00'O</w:t>
            </w:r>
            <w:proofErr w:type="gramStart"/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);</w:t>
            </w:r>
            <w:proofErr w:type="gramEnd"/>
          </w:p>
          <w:p w14:paraId="2B7285C0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ab/>
              <w:t xml:space="preserve">  }</w:t>
            </w:r>
          </w:p>
          <w:p w14:paraId="6381DE02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   }</w:t>
            </w: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082ED99B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//Main test body</w:t>
            </w:r>
          </w:p>
          <w:p w14:paraId="085ED1D9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fl_TC_10_1_2_1_</w:t>
            </w:r>
            <w:proofErr w:type="gramStart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Body(</w:t>
            </w:r>
            <w:proofErr w:type="gramEnd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38A530B3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344A05B7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Finish</w:t>
            </w:r>
          </w:p>
          <w:p w14:paraId="16CA0A49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f_NR5GC_OpenUE_TestLoopMode_Deactivate_TestMode(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v_NGC_NASCellA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 // @sic R5s190944 sic@</w:t>
            </w:r>
          </w:p>
          <w:p w14:paraId="5FF94CF6" w14:textId="77777777" w:rsidR="007A764E" w:rsidRPr="007A764E" w:rsidRDefault="007A764E" w:rsidP="007A76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</w:t>
            </w:r>
            <w:proofErr w:type="gramStart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Postamble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v_NGC_NASCellA</w:t>
            </w:r>
            <w:proofErr w:type="spellEnd"/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STATE_CONNECTED_3A);</w:t>
            </w:r>
          </w:p>
          <w:p w14:paraId="5729D31F" w14:textId="7A0A6D47" w:rsidR="00213FE3" w:rsidRDefault="007A764E" w:rsidP="007A764E">
            <w:r w:rsidRPr="007A764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}</w:t>
            </w:r>
          </w:p>
        </w:tc>
      </w:tr>
    </w:tbl>
    <w:p w14:paraId="49088C6A" w14:textId="55449309" w:rsidR="00213FE3" w:rsidRDefault="00213FE3" w:rsidP="00213FE3"/>
    <w:p w14:paraId="73343E2A" w14:textId="2864C1C7" w:rsidR="00201D60" w:rsidRDefault="00201D60" w:rsidP="00201D60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23904478"/>
      <w:r>
        <w:rPr>
          <w:b/>
          <w:lang w:val="pt-BR"/>
        </w:rPr>
        <w:t xml:space="preserve">Change </w:t>
      </w:r>
      <w:r w:rsidR="00FA005A">
        <w:rPr>
          <w:b/>
          <w:lang w:val="pt-BR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01D60" w14:paraId="694A7973" w14:textId="77777777" w:rsidTr="00440874">
        <w:trPr>
          <w:trHeight w:val="447"/>
        </w:trPr>
        <w:tc>
          <w:tcPr>
            <w:tcW w:w="1985" w:type="dxa"/>
          </w:tcPr>
          <w:p w14:paraId="3641C5C6" w14:textId="77777777" w:rsidR="00201D60" w:rsidRDefault="00201D60" w:rsidP="00201D6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44D01CB" w14:textId="3CBF9A14" w:rsidR="00201D60" w:rsidRDefault="00201D60" w:rsidP="00201D60">
            <w:pPr>
              <w:spacing w:after="0"/>
            </w:pPr>
            <w:r w:rsidRPr="001C2A87">
              <w:rPr>
                <w:rFonts w:ascii="Arial" w:hAnsi="Arial" w:cs="Arial"/>
                <w:lang w:val="en-US" w:eastAsia="en-GB"/>
              </w:rPr>
              <w:t>fl_TC_10_1_2_1_Body</w:t>
            </w:r>
          </w:p>
        </w:tc>
      </w:tr>
      <w:tr w:rsidR="00201D60" w14:paraId="2AA19936" w14:textId="77777777" w:rsidTr="00440874">
        <w:trPr>
          <w:trHeight w:val="452"/>
        </w:trPr>
        <w:tc>
          <w:tcPr>
            <w:tcW w:w="1985" w:type="dxa"/>
          </w:tcPr>
          <w:p w14:paraId="69220D29" w14:textId="77777777" w:rsidR="00201D60" w:rsidRDefault="00201D60" w:rsidP="00201D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A5FDCAC" w14:textId="2E39978A" w:rsidR="00201D60" w:rsidRPr="00FA46AD" w:rsidRDefault="00F860A9" w:rsidP="00201D60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noProof/>
              </w:rPr>
              <w:t xml:space="preserve">The TTCN implementation </w:t>
            </w:r>
            <w:r w:rsidR="001F528D">
              <w:rPr>
                <w:noProof/>
              </w:rPr>
              <w:t>uses the</w:t>
            </w:r>
            <w:r>
              <w:rPr>
                <w:noProof/>
              </w:rPr>
              <w:t xml:space="preserve"> default PDU </w:t>
            </w:r>
            <w:r w:rsidR="001F528D">
              <w:rPr>
                <w:noProof/>
              </w:rPr>
              <w:t>info</w:t>
            </w:r>
            <w:r>
              <w:rPr>
                <w:noProof/>
              </w:rPr>
              <w:t>, which will fail if UE has IMS as default</w:t>
            </w:r>
            <w:r w:rsidR="001F528D">
              <w:rPr>
                <w:noProof/>
              </w:rPr>
              <w:t>, rather than internet</w:t>
            </w:r>
          </w:p>
        </w:tc>
      </w:tr>
      <w:tr w:rsidR="00201D60" w14:paraId="24A4B419" w14:textId="77777777" w:rsidTr="00440874">
        <w:tc>
          <w:tcPr>
            <w:tcW w:w="1985" w:type="dxa"/>
          </w:tcPr>
          <w:p w14:paraId="147F8795" w14:textId="77777777" w:rsidR="00201D60" w:rsidRDefault="00201D60" w:rsidP="00201D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B81263C" w14:textId="43873B6A" w:rsidR="00201D60" w:rsidRPr="00FA46AD" w:rsidRDefault="00ED3E37" w:rsidP="00201D60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Updated implementation to</w:t>
            </w:r>
            <w:r w:rsidR="00201D60">
              <w:rPr>
                <w:noProof/>
                <w:lang w:val="en-US"/>
              </w:rPr>
              <w:t xml:space="preserve"> get the internet PDU session</w:t>
            </w:r>
            <w:r>
              <w:rPr>
                <w:noProof/>
                <w:lang w:val="en-US"/>
              </w:rPr>
              <w:t xml:space="preserve"> info</w:t>
            </w:r>
            <w:r w:rsidR="00201D60">
              <w:rPr>
                <w:noProof/>
                <w:lang w:val="en-US"/>
              </w:rPr>
              <w:t>.</w:t>
            </w:r>
          </w:p>
        </w:tc>
      </w:tr>
      <w:tr w:rsidR="00201D60" w14:paraId="54AD46EB" w14:textId="77777777" w:rsidTr="00440874">
        <w:tc>
          <w:tcPr>
            <w:tcW w:w="1985" w:type="dxa"/>
          </w:tcPr>
          <w:p w14:paraId="5D9DF6ED" w14:textId="77777777" w:rsidR="00201D60" w:rsidRDefault="00201D60" w:rsidP="00201D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016C5C1" w14:textId="478F414C" w:rsidR="00201D60" w:rsidRDefault="00201D60" w:rsidP="00201D6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GB"/>
              </w:rPr>
              <w:t>GSM_TestCases_NR5GC.ttcn</w:t>
            </w:r>
          </w:p>
        </w:tc>
      </w:tr>
      <w:tr w:rsidR="00201D60" w14:paraId="42CF82F9" w14:textId="77777777" w:rsidTr="00440874">
        <w:tc>
          <w:tcPr>
            <w:tcW w:w="1985" w:type="dxa"/>
          </w:tcPr>
          <w:p w14:paraId="16867BFE" w14:textId="77777777" w:rsidR="00201D60" w:rsidRDefault="00201D60" w:rsidP="0044087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04F71DA" w14:textId="77777777" w:rsidR="00201D60" w:rsidRDefault="00201D60" w:rsidP="00440874">
            <w:pPr>
              <w:rPr>
                <w:rFonts w:ascii="Arial" w:hAnsi="Arial"/>
                <w:highlight w:val="cyan"/>
              </w:rPr>
            </w:pPr>
          </w:p>
        </w:tc>
      </w:tr>
    </w:tbl>
    <w:p w14:paraId="2DE06EF0" w14:textId="77777777" w:rsidR="00201D60" w:rsidRDefault="00201D60" w:rsidP="00201D60"/>
    <w:p w14:paraId="160CB6EB" w14:textId="77777777" w:rsidR="00201D60" w:rsidRPr="00570959" w:rsidRDefault="00201D60" w:rsidP="00201D60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1D60" w14:paraId="2D3ED533" w14:textId="77777777" w:rsidTr="00440874">
        <w:tc>
          <w:tcPr>
            <w:tcW w:w="9855" w:type="dxa"/>
          </w:tcPr>
          <w:p w14:paraId="5F7B09CA" w14:textId="77777777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fl_TC_10_1_2_1_</w:t>
            </w:r>
            <w:proofErr w:type="gram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Body(</w:t>
            </w:r>
            <w:proofErr w:type="gram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runs on NR5GC_PTC</w:t>
            </w:r>
          </w:p>
          <w:p w14:paraId="0E337DC7" w14:textId="77777777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686CE447" w14:textId="77777777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NR_CellId_Type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v_NGC_</w:t>
            </w:r>
            <w:proofErr w:type="gram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NASCellA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f_NR5GC_MapNASCell(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ngc_CellA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NG_AllCellsOnSamePLMN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347E5F58" w14:textId="77777777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PDUSessionInfoList_Type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PDUSessionInfo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f_NR5GC_MobileInfo_GetSessionInfoList(); //How many PDU sessions are established ?</w:t>
            </w:r>
          </w:p>
          <w:p w14:paraId="4CCB2064" w14:textId="77777777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O1_Type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PDUSessionIdToModify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v_PDUSessionInfo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[0].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SessionId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27A67E30" w14:textId="77777777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4087167B" w14:textId="7EE3A72A" w:rsidR="00F860A9" w:rsidRDefault="00F860A9" w:rsidP="003E10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.........................</w:t>
            </w:r>
          </w:p>
          <w:p w14:paraId="7E90E2E6" w14:textId="77777777" w:rsidR="003E10B9" w:rsidRPr="00F860A9" w:rsidRDefault="003E10B9" w:rsidP="003E10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197653DD" w14:textId="26E6558A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</w:t>
            </w: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</w:t>
            </w:r>
            <w:proofErr w:type="gramStart"/>
            <w:r w:rsidRPr="00F860A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DRBId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:</w:t>
            </w:r>
            <w:proofErr w:type="gramEnd"/>
            <w:r w:rsidRPr="00F860A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=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f_NR_GetDefaultDRB_ForFirstPDUSession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();</w:t>
            </w:r>
          </w:p>
          <w:p w14:paraId="6B7BFD54" w14:textId="3A922AA3" w:rsidR="00F860A9" w:rsidRDefault="00F860A9" w:rsidP="003E10B9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v_QoS_</w:t>
            </w:r>
            <w:proofErr w:type="gramStart"/>
            <w:r w:rsidRPr="00F860A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Id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:</w:t>
            </w:r>
            <w:proofErr w:type="gramEnd"/>
            <w:r w:rsidRPr="00F860A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=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f_NR_GetQosFlowIdentification_ForDRBId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(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v_DRBId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);</w:t>
            </w:r>
          </w:p>
          <w:p w14:paraId="7DE0F7DF" w14:textId="77777777" w:rsidR="003E10B9" w:rsidRPr="00F860A9" w:rsidRDefault="003E10B9" w:rsidP="003E10B9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0EB27AA0" w14:textId="77777777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"Steps 1"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14:paraId="70171062" w14:textId="77777777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//Send PDU Session Modification Command</w:t>
            </w:r>
          </w:p>
          <w:p w14:paraId="3FDC6BA6" w14:textId="77777777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lastRenderedPageBreak/>
              <w:t xml:space="preserve">   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MsgToSend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f_Get_NG_PDUSessionModificationCommand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v_PDUSessionIdToModify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-, -, -, -, -,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v_QoS_Rules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061A9673" w14:textId="77777777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SRB.send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cas_NR_SRB_NasPdu_</w:t>
            </w:r>
            <w:proofErr w:type="gram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REQ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v_NGC_NASCellA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-, -, cs_NG_NAS_RequestWithPiggybacking(tsc_SHT_IntegrityProtected_Ciphered,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v_MsgToSend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)));</w:t>
            </w:r>
          </w:p>
          <w:p w14:paraId="450A76C5" w14:textId="77777777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3D7B37DC" w14:textId="77777777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"Steps 2"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@ </w:t>
            </w:r>
          </w:p>
          <w:p w14:paraId="3B1ADA06" w14:textId="77777777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102AEFA0" w14:textId="16707E0B" w:rsid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.........................</w:t>
            </w:r>
          </w:p>
          <w:p w14:paraId="74A03533" w14:textId="77777777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4D28B1EE" w14:textId="5A377FA0" w:rsidR="00201D60" w:rsidRDefault="00F860A9" w:rsidP="00F860A9">
            <w:pPr>
              <w:spacing w:after="0"/>
            </w:pPr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}</w:t>
            </w:r>
          </w:p>
        </w:tc>
      </w:tr>
    </w:tbl>
    <w:p w14:paraId="5E85C1EB" w14:textId="77777777" w:rsidR="00201D60" w:rsidRDefault="00201D60" w:rsidP="00201D60"/>
    <w:p w14:paraId="4C6D3DA5" w14:textId="77777777" w:rsidR="00201D60" w:rsidRPr="00BC25DD" w:rsidRDefault="00201D60" w:rsidP="00201D60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1D60" w14:paraId="42F118BB" w14:textId="77777777" w:rsidTr="00440874">
        <w:tc>
          <w:tcPr>
            <w:tcW w:w="9855" w:type="dxa"/>
          </w:tcPr>
          <w:p w14:paraId="0B9E1F22" w14:textId="77777777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fl_TC_10_1_2_1_</w:t>
            </w:r>
            <w:proofErr w:type="gram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Body(</w:t>
            </w:r>
            <w:proofErr w:type="gram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runs on NR5GC_PTC</w:t>
            </w:r>
          </w:p>
          <w:p w14:paraId="4C1D0F6D" w14:textId="77777777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11E5ABA8" w14:textId="77777777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NR_CellId_Type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v_NGC_</w:t>
            </w:r>
            <w:proofErr w:type="gram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NASCellA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f_NR5GC_MapNASCell(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ngc_CellA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NG_AllCellsOnSamePLMN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32F70474" w14:textId="77777777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PDUSessionInfoList_Type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PDUSessionInfo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f_NR5GC_MobileInfo_GetSessionInfoList(); //How many PDU sessions are established ?</w:t>
            </w:r>
          </w:p>
          <w:p w14:paraId="4972A75D" w14:textId="77777777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O1_Type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PDUSessionIdToModify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v_PDUSessionInfo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[0].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SessionId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4E8B70BA" w14:textId="77777777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56707685" w14:textId="77777777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/*Skipping the code */</w:t>
            </w:r>
          </w:p>
          <w:p w14:paraId="337FBC2F" w14:textId="77777777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1C64AA9E" w14:textId="77777777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5CF2232C" w14:textId="77777777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</w:t>
            </w:r>
            <w:proofErr w:type="gramStart"/>
            <w:r w:rsidRPr="00F860A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PDUSessionIdToModify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:</w:t>
            </w:r>
            <w:proofErr w:type="gramEnd"/>
            <w:r w:rsidRPr="00F860A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=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f_GetLastConfiguredInternetPDUSessionID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();</w:t>
            </w:r>
          </w:p>
          <w:p w14:paraId="1DF82ACA" w14:textId="5EC22E08" w:rsidR="00F860A9" w:rsidRDefault="00F860A9" w:rsidP="003E10B9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v_QoS_</w:t>
            </w:r>
            <w:proofErr w:type="gramStart"/>
            <w:r w:rsidRPr="00F860A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Id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:</w:t>
            </w:r>
            <w:proofErr w:type="gramEnd"/>
            <w:r w:rsidRPr="00F860A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= f_NR_GetQosFlowIdentification_ForDRBId(f_NR_GetDefaultDRB_ForFirstNonIMSPDUSession());</w:t>
            </w:r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</w:p>
          <w:p w14:paraId="6F1048B5" w14:textId="77777777" w:rsidR="003E10B9" w:rsidRDefault="003E10B9" w:rsidP="003E10B9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2E16D5FF" w14:textId="31EAF650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//@siclog "Steps 1"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14:paraId="3D1C63D7" w14:textId="77777777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//Send PDU Session Modification Command</w:t>
            </w:r>
          </w:p>
          <w:p w14:paraId="052EFE89" w14:textId="77777777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MsgToSend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f_Get_NG_PDUSessionModificationCommand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v_PDUSessionIdToModify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-, -, -, -, -,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v_QoS_Rules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76E76F8F" w14:textId="77777777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SRB.send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cas_NR_SRB_NasPdu_</w:t>
            </w:r>
            <w:proofErr w:type="gram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REQ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v_NGC_NASCellA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-, -, cs_NG_NAS_RequestWithPiggybacking(tsc_SHT_IntegrityProtected_Ciphered,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v_MsgToSend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)));</w:t>
            </w:r>
          </w:p>
          <w:p w14:paraId="27AFBE15" w14:textId="77777777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1C1BEC4B" w14:textId="77777777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//@siclog "Steps 2" </w:t>
            </w:r>
            <w:proofErr w:type="spellStart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@ </w:t>
            </w:r>
          </w:p>
          <w:p w14:paraId="7644C9B7" w14:textId="77777777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47FB74D4" w14:textId="77777777" w:rsid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.........................</w:t>
            </w:r>
          </w:p>
          <w:p w14:paraId="14BDD2E4" w14:textId="77777777" w:rsidR="00F860A9" w:rsidRPr="00F860A9" w:rsidRDefault="00F860A9" w:rsidP="00F860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5FFE8996" w14:textId="5150418E" w:rsidR="00201D60" w:rsidRDefault="00F860A9" w:rsidP="00F860A9">
            <w:r w:rsidRPr="00F860A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}</w:t>
            </w:r>
          </w:p>
        </w:tc>
      </w:tr>
    </w:tbl>
    <w:p w14:paraId="364EA496" w14:textId="77777777" w:rsidR="00201D60" w:rsidRDefault="00201D60" w:rsidP="00201D60"/>
    <w:p w14:paraId="20324893" w14:textId="23C7B965" w:rsidR="00201D60" w:rsidRDefault="00201D60" w:rsidP="00201D60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23904479"/>
      <w:r>
        <w:rPr>
          <w:b/>
          <w:lang w:val="pt-BR"/>
        </w:rPr>
        <w:t xml:space="preserve">Change </w:t>
      </w:r>
      <w:r w:rsidR="00FA005A">
        <w:rPr>
          <w:b/>
          <w:lang w:val="pt-BR"/>
        </w:rPr>
        <w:t>3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96F9B" w14:paraId="7B92F668" w14:textId="77777777" w:rsidTr="00440874">
        <w:trPr>
          <w:trHeight w:val="447"/>
        </w:trPr>
        <w:tc>
          <w:tcPr>
            <w:tcW w:w="1985" w:type="dxa"/>
          </w:tcPr>
          <w:p w14:paraId="4416E713" w14:textId="77777777" w:rsidR="00496F9B" w:rsidRDefault="00496F9B" w:rsidP="00496F9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DAB9C2B" w14:textId="38025A84" w:rsidR="00496F9B" w:rsidRDefault="00496F9B" w:rsidP="00496F9B">
            <w:pPr>
              <w:spacing w:after="0"/>
            </w:pPr>
            <w:r w:rsidRPr="00D4495D">
              <w:rPr>
                <w:rFonts w:ascii="Arial" w:hAnsi="Arial" w:cs="Arial"/>
                <w:lang w:val="en-US" w:eastAsia="en-GB"/>
              </w:rPr>
              <w:t>f_NR5GC_Activate_TestMode</w:t>
            </w:r>
          </w:p>
        </w:tc>
      </w:tr>
      <w:tr w:rsidR="00496F9B" w14:paraId="6175DE10" w14:textId="77777777" w:rsidTr="00440874">
        <w:trPr>
          <w:trHeight w:val="452"/>
        </w:trPr>
        <w:tc>
          <w:tcPr>
            <w:tcW w:w="1985" w:type="dxa"/>
          </w:tcPr>
          <w:p w14:paraId="5003FD59" w14:textId="77777777" w:rsidR="00496F9B" w:rsidRDefault="00496F9B" w:rsidP="00496F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1B2C0E" w14:textId="7DD5E4BB" w:rsidR="00496F9B" w:rsidRPr="00FA46AD" w:rsidRDefault="00496F9B" w:rsidP="00496F9B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cs="Arial"/>
                <w:lang w:eastAsia="zh-CN"/>
              </w:rPr>
              <w:t>Since the SRB1 is hardcoded a</w:t>
            </w:r>
            <w:r w:rsidRPr="00DB4DF8">
              <w:rPr>
                <w:rFonts w:cs="Arial"/>
                <w:lang w:eastAsia="zh-CN"/>
              </w:rPr>
              <w:t>nd only used in preamble in current TTCN where it is always called right after RRC SMC</w:t>
            </w:r>
            <w:r>
              <w:rPr>
                <w:rFonts w:cs="Arial"/>
                <w:lang w:eastAsia="zh-CN"/>
              </w:rPr>
              <w:t xml:space="preserve"> but in this case we </w:t>
            </w:r>
            <w:r w:rsidRPr="003377E6">
              <w:rPr>
                <w:rFonts w:cs="Arial"/>
                <w:lang w:eastAsia="zh-CN"/>
              </w:rPr>
              <w:t>now calling it after RRC reconfiguration, SRB2 shall be use</w:t>
            </w:r>
          </w:p>
        </w:tc>
      </w:tr>
      <w:tr w:rsidR="00496F9B" w14:paraId="0368909D" w14:textId="77777777" w:rsidTr="00440874">
        <w:tc>
          <w:tcPr>
            <w:tcW w:w="1985" w:type="dxa"/>
          </w:tcPr>
          <w:p w14:paraId="01D508DF" w14:textId="77777777" w:rsidR="00496F9B" w:rsidRDefault="00496F9B" w:rsidP="00496F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4C20C8E" w14:textId="5E920B88" w:rsidR="00496F9B" w:rsidRPr="00FA46AD" w:rsidRDefault="00496F9B" w:rsidP="00496F9B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/>
                <w:lang w:val="en-US" w:eastAsia="zh-CN"/>
              </w:rPr>
              <w:t>Code change done to use the SRB2.</w:t>
            </w:r>
          </w:p>
        </w:tc>
      </w:tr>
      <w:tr w:rsidR="00496F9B" w14:paraId="10CD0713" w14:textId="77777777" w:rsidTr="00440874">
        <w:tc>
          <w:tcPr>
            <w:tcW w:w="1985" w:type="dxa"/>
          </w:tcPr>
          <w:p w14:paraId="5D80862A" w14:textId="77777777" w:rsidR="00496F9B" w:rsidRDefault="00496F9B" w:rsidP="00496F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6A7DCC4" w14:textId="2F0759CA" w:rsidR="00496F9B" w:rsidRDefault="00496F9B" w:rsidP="00496F9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GB"/>
              </w:rPr>
              <w:t>NR5GC_LoopBack.ttcn</w:t>
            </w:r>
          </w:p>
        </w:tc>
      </w:tr>
      <w:tr w:rsidR="00201D60" w14:paraId="53F33BB5" w14:textId="77777777" w:rsidTr="00440874">
        <w:tc>
          <w:tcPr>
            <w:tcW w:w="1985" w:type="dxa"/>
          </w:tcPr>
          <w:p w14:paraId="24951C66" w14:textId="77777777" w:rsidR="00201D60" w:rsidRDefault="00201D60" w:rsidP="0044087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76F4D40" w14:textId="77777777" w:rsidR="00201D60" w:rsidRDefault="00201D60" w:rsidP="00440874">
            <w:pPr>
              <w:rPr>
                <w:rFonts w:ascii="Arial" w:hAnsi="Arial"/>
                <w:highlight w:val="cyan"/>
              </w:rPr>
            </w:pPr>
          </w:p>
        </w:tc>
      </w:tr>
    </w:tbl>
    <w:p w14:paraId="35467615" w14:textId="77777777" w:rsidR="00201D60" w:rsidRDefault="00201D60" w:rsidP="00201D60"/>
    <w:p w14:paraId="6B2CC99C" w14:textId="77777777" w:rsidR="00201D60" w:rsidRPr="00570959" w:rsidRDefault="00201D60" w:rsidP="00201D60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1D60" w14:paraId="64A41766" w14:textId="77777777" w:rsidTr="00440874">
        <w:tc>
          <w:tcPr>
            <w:tcW w:w="9855" w:type="dxa"/>
          </w:tcPr>
          <w:p w14:paraId="2F5582CB" w14:textId="77777777" w:rsidR="00FA005A" w:rsidRPr="00FA005A" w:rsidRDefault="00FA005A" w:rsidP="00FA0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function f_NR5GC_Activate_</w:t>
            </w:r>
            <w:proofErr w:type="gram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TestMode(</w:t>
            </w:r>
            <w:proofErr w:type="spellStart"/>
            <w:proofErr w:type="gram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NR_CellId_Type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p_NR_CellId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7E87680E" w14:textId="77777777" w:rsidR="00FA005A" w:rsidRPr="00FA005A" w:rsidRDefault="00FA005A" w:rsidP="00FA0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UE_TestLoopMode_Type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p_UE_TestLoopMode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runs on NR5GC_PTC</w:t>
            </w:r>
          </w:p>
          <w:p w14:paraId="2BAFD7C6" w14:textId="77777777" w:rsidR="00FA005A" w:rsidRPr="00FA005A" w:rsidRDefault="00FA005A" w:rsidP="00FA0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13F595FB" w14:textId="77777777" w:rsidR="00FA005A" w:rsidRPr="00FA005A" w:rsidRDefault="00FA005A" w:rsidP="00FA0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NR_RadioBearerId_Type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SRB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r w:rsidRPr="00DD56C9">
              <w:rPr>
                <w:rFonts w:ascii="Courier New" w:hAnsi="Courier New" w:cs="Courier New"/>
                <w:sz w:val="18"/>
                <w:szCs w:val="18"/>
                <w:highlight w:val="green"/>
                <w:lang w:val="en-US" w:eastAsia="en-GB"/>
              </w:rPr>
              <w:t>:</w:t>
            </w:r>
            <w:proofErr w:type="gramEnd"/>
            <w:r w:rsidRPr="00DD56C9">
              <w:rPr>
                <w:rFonts w:ascii="Courier New" w:hAnsi="Courier New" w:cs="Courier New"/>
                <w:sz w:val="18"/>
                <w:szCs w:val="18"/>
                <w:highlight w:val="green"/>
                <w:lang w:val="en-US" w:eastAsia="en-GB"/>
              </w:rPr>
              <w:t>= tsc_NR_RbId_SRB1;</w:t>
            </w:r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</w:p>
          <w:p w14:paraId="4F8789DC" w14:textId="77777777" w:rsidR="00FA005A" w:rsidRPr="00FA005A" w:rsidRDefault="00FA005A" w:rsidP="00FA0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lastRenderedPageBreak/>
              <w:t xml:space="preserve">    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SRB.send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cas_NR_SRB_NasPdu_</w:t>
            </w:r>
            <w:proofErr w:type="gram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REQ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p_NR_CellId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v_SRB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-, 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cs_NG_NAS_Request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tsc_SHT_IntegrityProtected_Ciphered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cs_NR_ACTIVATE_TEST_MODE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p_UE_TestLoopMode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))));</w:t>
            </w:r>
          </w:p>
          <w:p w14:paraId="1DC0A84C" w14:textId="77777777" w:rsidR="00FA005A" w:rsidRPr="00FA005A" w:rsidRDefault="00FA005A" w:rsidP="00FA0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SRB.receive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car_NR_SRB_NasPdu_</w:t>
            </w:r>
            <w:proofErr w:type="gram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IND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p_NR_CellId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v_SRB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cr_NG_NAS_Ind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tsc_SHT_IntegrityProtected_Ciphered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cr_NR_ACTIVATE_TEST_MODE_COMPLETE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)));</w:t>
            </w:r>
          </w:p>
          <w:p w14:paraId="03052A41" w14:textId="77777777" w:rsidR="00FA005A" w:rsidRPr="00FA005A" w:rsidRDefault="00FA005A" w:rsidP="00FA0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7832AD64" w14:textId="77777777" w:rsidR="00FA005A" w:rsidRPr="00FA005A" w:rsidRDefault="00FA005A" w:rsidP="00FA0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f_NR5GC_SetLoopbackIsActivated(true</w:t>
            </w:r>
            <w:proofErr w:type="gram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  <w:proofErr w:type="gramEnd"/>
          </w:p>
          <w:p w14:paraId="198A2B19" w14:textId="4B32D4DC" w:rsidR="00201D60" w:rsidRDefault="00FA005A" w:rsidP="00FA005A">
            <w:pPr>
              <w:spacing w:after="0"/>
            </w:pPr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}</w:t>
            </w:r>
          </w:p>
        </w:tc>
      </w:tr>
    </w:tbl>
    <w:p w14:paraId="0622A28A" w14:textId="77777777" w:rsidR="00201D60" w:rsidRDefault="00201D60" w:rsidP="00201D60"/>
    <w:p w14:paraId="79C22C9F" w14:textId="77777777" w:rsidR="00201D60" w:rsidRPr="00BC25DD" w:rsidRDefault="00201D60" w:rsidP="00201D60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1D60" w14:paraId="0D512A54" w14:textId="77777777" w:rsidTr="00440874">
        <w:tc>
          <w:tcPr>
            <w:tcW w:w="9855" w:type="dxa"/>
          </w:tcPr>
          <w:p w14:paraId="329C1333" w14:textId="77777777" w:rsidR="00FA005A" w:rsidRPr="00FA005A" w:rsidRDefault="00FA005A" w:rsidP="00FA0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function f_NR5GC_Activate_</w:t>
            </w:r>
            <w:proofErr w:type="gram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TestMode(</w:t>
            </w:r>
            <w:proofErr w:type="spellStart"/>
            <w:proofErr w:type="gram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NR_CellId_Type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p_NR_CellId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2899643F" w14:textId="77777777" w:rsidR="00FA005A" w:rsidRPr="00FA005A" w:rsidRDefault="00FA005A" w:rsidP="00FA0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UE_TestLoopMode_Type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p_UE_TestLoopMode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1FA77AC3" w14:textId="6C16FF57" w:rsidR="00FA005A" w:rsidRPr="00FA005A" w:rsidRDefault="00FA005A" w:rsidP="00FA0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</w:t>
            </w:r>
            <w:proofErr w:type="spellStart"/>
            <w:r w:rsidR="00C26621" w:rsidRPr="00C26621">
              <w:rPr>
                <w:rFonts w:ascii="Courier New" w:hAnsi="Courier New" w:cs="Courier New"/>
                <w:sz w:val="18"/>
                <w:szCs w:val="18"/>
                <w:highlight w:val="green"/>
                <w:lang w:val="en-US" w:eastAsia="en-GB"/>
              </w:rPr>
              <w:t>NR_RadioBearerId_Type</w:t>
            </w:r>
            <w:proofErr w:type="spellEnd"/>
            <w:r w:rsidR="00C26621" w:rsidRPr="00C26621">
              <w:rPr>
                <w:rFonts w:ascii="Courier New" w:hAnsi="Courier New" w:cs="Courier New"/>
                <w:sz w:val="18"/>
                <w:szCs w:val="18"/>
                <w:highlight w:val="green"/>
                <w:lang w:val="en-US" w:eastAsia="en-GB"/>
              </w:rPr>
              <w:t xml:space="preserve"> </w:t>
            </w:r>
            <w:proofErr w:type="spellStart"/>
            <w:r w:rsidR="00C26621">
              <w:rPr>
                <w:rFonts w:ascii="Courier New" w:hAnsi="Courier New" w:cs="Courier New"/>
                <w:sz w:val="18"/>
                <w:szCs w:val="18"/>
                <w:highlight w:val="green"/>
                <w:lang w:val="en-US" w:eastAsia="en-GB"/>
              </w:rPr>
              <w:t>p</w:t>
            </w:r>
            <w:r w:rsidR="00C26621" w:rsidRPr="00C26621">
              <w:rPr>
                <w:rFonts w:ascii="Courier New" w:hAnsi="Courier New" w:cs="Courier New"/>
                <w:sz w:val="18"/>
                <w:szCs w:val="18"/>
                <w:highlight w:val="green"/>
                <w:lang w:val="en-US" w:eastAsia="en-GB"/>
              </w:rPr>
              <w:t>_</w:t>
            </w:r>
            <w:proofErr w:type="gramStart"/>
            <w:r w:rsidR="00C26621" w:rsidRPr="00C26621">
              <w:rPr>
                <w:rFonts w:ascii="Courier New" w:hAnsi="Courier New" w:cs="Courier New"/>
                <w:sz w:val="18"/>
                <w:szCs w:val="18"/>
                <w:highlight w:val="green"/>
                <w:lang w:val="en-US" w:eastAsia="en-GB"/>
              </w:rPr>
              <w:t>SRB</w:t>
            </w:r>
            <w:proofErr w:type="spellEnd"/>
            <w:r w:rsidRPr="00C26621">
              <w:rPr>
                <w:rFonts w:ascii="Courier New" w:hAnsi="Courier New" w:cs="Courier New"/>
                <w:sz w:val="18"/>
                <w:szCs w:val="18"/>
                <w:highlight w:val="green"/>
                <w:lang w:val="en-US" w:eastAsia="en-GB"/>
              </w:rPr>
              <w:t>:=</w:t>
            </w:r>
            <w:proofErr w:type="gramEnd"/>
            <w:r w:rsidRPr="00C26621">
              <w:rPr>
                <w:rFonts w:ascii="Courier New" w:hAnsi="Courier New" w:cs="Courier New"/>
                <w:sz w:val="18"/>
                <w:szCs w:val="18"/>
                <w:highlight w:val="green"/>
                <w:lang w:val="en-US" w:eastAsia="en-GB"/>
              </w:rPr>
              <w:t xml:space="preserve"> </w:t>
            </w:r>
            <w:r w:rsidR="00C26621" w:rsidRPr="00C26621">
              <w:rPr>
                <w:rFonts w:ascii="Courier New" w:hAnsi="Courier New" w:cs="Courier New"/>
                <w:sz w:val="18"/>
                <w:szCs w:val="18"/>
                <w:highlight w:val="green"/>
                <w:lang w:val="en-US" w:eastAsia="en-GB"/>
              </w:rPr>
              <w:t>tsc_NR_RbId_SRB1</w:t>
            </w:r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runs on NR5GC_PTC</w:t>
            </w:r>
          </w:p>
          <w:p w14:paraId="771D5551" w14:textId="77777777" w:rsidR="00FA005A" w:rsidRPr="00FA005A" w:rsidRDefault="00FA005A" w:rsidP="00FA0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7346BD19" w14:textId="7FDEF572" w:rsidR="00FA005A" w:rsidRPr="00FA005A" w:rsidRDefault="00FA005A" w:rsidP="00C266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r w:rsidRPr="00211A4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var </w:t>
            </w:r>
            <w:proofErr w:type="spellStart"/>
            <w:r w:rsidRPr="00211A4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NR_RadioBearerId_Type</w:t>
            </w:r>
            <w:proofErr w:type="spellEnd"/>
            <w:r w:rsidRPr="00211A4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211A4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211A4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SRB</w:t>
            </w:r>
            <w:proofErr w:type="spellEnd"/>
            <w:r w:rsidR="00C26621" w:rsidRPr="00211A4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r w:rsidR="00C26621">
              <w:rPr>
                <w:rFonts w:ascii="Courier New" w:hAnsi="Courier New" w:cs="Courier New"/>
                <w:sz w:val="18"/>
                <w:szCs w:val="18"/>
                <w:highlight w:val="green"/>
                <w:lang w:val="en-US" w:eastAsia="en-GB"/>
              </w:rPr>
              <w:t>:</w:t>
            </w:r>
            <w:proofErr w:type="gramEnd"/>
            <w:r w:rsidR="00C26621">
              <w:rPr>
                <w:rFonts w:ascii="Courier New" w:hAnsi="Courier New" w:cs="Courier New"/>
                <w:sz w:val="18"/>
                <w:szCs w:val="18"/>
                <w:highlight w:val="green"/>
                <w:lang w:val="en-US" w:eastAsia="en-GB"/>
              </w:rPr>
              <w:t xml:space="preserve">= </w:t>
            </w:r>
            <w:proofErr w:type="spellStart"/>
            <w:r w:rsidR="00C26621">
              <w:rPr>
                <w:rFonts w:ascii="Courier New" w:hAnsi="Courier New" w:cs="Courier New"/>
                <w:sz w:val="18"/>
                <w:szCs w:val="18"/>
                <w:highlight w:val="green"/>
                <w:lang w:val="en-US" w:eastAsia="en-GB"/>
              </w:rPr>
              <w:t>p</w:t>
            </w:r>
            <w:r w:rsidR="00C26621" w:rsidRPr="00C26621">
              <w:rPr>
                <w:rFonts w:ascii="Courier New" w:hAnsi="Courier New" w:cs="Courier New"/>
                <w:sz w:val="18"/>
                <w:szCs w:val="18"/>
                <w:highlight w:val="green"/>
                <w:lang w:val="en-US" w:eastAsia="en-GB"/>
              </w:rPr>
              <w:t>_SRB</w:t>
            </w:r>
            <w:proofErr w:type="spellEnd"/>
            <w:r w:rsidRPr="00C26621">
              <w:rPr>
                <w:rFonts w:ascii="Courier New" w:hAnsi="Courier New" w:cs="Courier New"/>
                <w:sz w:val="18"/>
                <w:szCs w:val="18"/>
                <w:highlight w:val="green"/>
                <w:lang w:val="en-US" w:eastAsia="en-GB"/>
              </w:rPr>
              <w:t xml:space="preserve">; </w:t>
            </w:r>
          </w:p>
          <w:p w14:paraId="7BD15FBD" w14:textId="77777777" w:rsidR="00FA005A" w:rsidRPr="00FA005A" w:rsidRDefault="00FA005A" w:rsidP="00FA0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2A52D903" w14:textId="77777777" w:rsidR="00FA005A" w:rsidRPr="00FA005A" w:rsidRDefault="00FA005A" w:rsidP="00FA0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SRB.send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cas_NR_SRB_NasPdu_</w:t>
            </w:r>
            <w:proofErr w:type="gram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REQ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p_NR_CellId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v_SRB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-, 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cs_NG_NAS_Request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tsc_SHT_IntegrityProtected_Ciphered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cs_NR_ACTIVATE_TEST_MODE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p_UE_TestLoopMode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))));</w:t>
            </w:r>
          </w:p>
          <w:p w14:paraId="475C0B9A" w14:textId="77777777" w:rsidR="00FA005A" w:rsidRPr="00FA005A" w:rsidRDefault="00FA005A" w:rsidP="00FA0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SRB.receive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car_NR_SRB_NasPdu_</w:t>
            </w:r>
            <w:proofErr w:type="gram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IND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p_NR_CellId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v_SRB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cr_NG_NAS_Ind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tsc_SHT_IntegrityProtected_Ciphered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cr_NR_ACTIVATE_TEST_MODE_COMPLETE</w:t>
            </w:r>
            <w:proofErr w:type="spellEnd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)));</w:t>
            </w:r>
          </w:p>
          <w:p w14:paraId="3135DFAC" w14:textId="77777777" w:rsidR="00FA005A" w:rsidRPr="00FA005A" w:rsidRDefault="00FA005A" w:rsidP="00FA0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7AD2A352" w14:textId="77777777" w:rsidR="00FA005A" w:rsidRPr="00FA005A" w:rsidRDefault="00FA005A" w:rsidP="00FA0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f_NR5GC_SetLoopbackIsActivated(true</w:t>
            </w:r>
            <w:proofErr w:type="gramStart"/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  <w:proofErr w:type="gramEnd"/>
          </w:p>
          <w:p w14:paraId="50B00F8B" w14:textId="7DD078D2" w:rsidR="00201D60" w:rsidRDefault="00FA005A" w:rsidP="00FA005A">
            <w:r w:rsidRPr="00FA005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}</w:t>
            </w:r>
          </w:p>
        </w:tc>
      </w:tr>
    </w:tbl>
    <w:p w14:paraId="7DD1A264" w14:textId="77777777" w:rsidR="00201D60" w:rsidRDefault="00201D60" w:rsidP="00201D60"/>
    <w:p w14:paraId="42C99577" w14:textId="2D1BB194" w:rsidR="00F441D9" w:rsidRDefault="00F441D9" w:rsidP="00BC5278"/>
    <w:bookmarkEnd w:id="9"/>
    <w:bookmarkEnd w:id="10"/>
    <w:bookmarkEnd w:id="11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18160" w14:textId="77777777" w:rsidR="001F5F80" w:rsidRDefault="001F5F80">
      <w:r>
        <w:separator/>
      </w:r>
    </w:p>
  </w:endnote>
  <w:endnote w:type="continuationSeparator" w:id="0">
    <w:p w14:paraId="546EB6E8" w14:textId="77777777" w:rsidR="001F5F80" w:rsidRDefault="001F5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0A982" w14:textId="77777777" w:rsidR="001F5F80" w:rsidRDefault="001F5F80">
      <w:r>
        <w:separator/>
      </w:r>
    </w:p>
  </w:footnote>
  <w:footnote w:type="continuationSeparator" w:id="0">
    <w:p w14:paraId="725745C6" w14:textId="77777777" w:rsidR="001F5F80" w:rsidRDefault="001F5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8"/>
  </w:num>
  <w:num w:numId="4">
    <w:abstractNumId w:val="15"/>
  </w:num>
  <w:num w:numId="5">
    <w:abstractNumId w:val="0"/>
  </w:num>
  <w:num w:numId="6">
    <w:abstractNumId w:val="28"/>
  </w:num>
  <w:num w:numId="7">
    <w:abstractNumId w:val="16"/>
  </w:num>
  <w:num w:numId="8">
    <w:abstractNumId w:val="1"/>
  </w:num>
  <w:num w:numId="9">
    <w:abstractNumId w:val="9"/>
  </w:num>
  <w:num w:numId="10">
    <w:abstractNumId w:val="4"/>
  </w:num>
  <w:num w:numId="11">
    <w:abstractNumId w:val="23"/>
  </w:num>
  <w:num w:numId="12">
    <w:abstractNumId w:val="11"/>
  </w:num>
  <w:num w:numId="13">
    <w:abstractNumId w:val="31"/>
  </w:num>
  <w:num w:numId="14">
    <w:abstractNumId w:val="34"/>
  </w:num>
  <w:num w:numId="15">
    <w:abstractNumId w:val="24"/>
  </w:num>
  <w:num w:numId="16">
    <w:abstractNumId w:val="32"/>
  </w:num>
  <w:num w:numId="17">
    <w:abstractNumId w:val="25"/>
  </w:num>
  <w:num w:numId="18">
    <w:abstractNumId w:val="13"/>
  </w:num>
  <w:num w:numId="19">
    <w:abstractNumId w:val="29"/>
  </w:num>
  <w:num w:numId="20">
    <w:abstractNumId w:val="30"/>
  </w:num>
  <w:num w:numId="21">
    <w:abstractNumId w:val="2"/>
  </w:num>
  <w:num w:numId="22">
    <w:abstractNumId w:val="33"/>
  </w:num>
  <w:num w:numId="23">
    <w:abstractNumId w:val="19"/>
  </w:num>
  <w:num w:numId="24">
    <w:abstractNumId w:val="7"/>
  </w:num>
  <w:num w:numId="25">
    <w:abstractNumId w:val="12"/>
  </w:num>
  <w:num w:numId="26">
    <w:abstractNumId w:val="5"/>
  </w:num>
  <w:num w:numId="27">
    <w:abstractNumId w:val="26"/>
  </w:num>
  <w:num w:numId="28">
    <w:abstractNumId w:val="18"/>
  </w:num>
  <w:num w:numId="29">
    <w:abstractNumId w:val="17"/>
  </w:num>
  <w:num w:numId="30">
    <w:abstractNumId w:val="6"/>
  </w:num>
  <w:num w:numId="31">
    <w:abstractNumId w:val="10"/>
  </w:num>
  <w:num w:numId="32">
    <w:abstractNumId w:val="20"/>
  </w:num>
  <w:num w:numId="33">
    <w:abstractNumId w:val="21"/>
  </w:num>
  <w:num w:numId="34">
    <w:abstractNumId w:val="27"/>
  </w:num>
  <w:num w:numId="35">
    <w:abstractNumId w:val="22"/>
  </w:num>
  <w:num w:numId="3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528D"/>
    <w:rsid w:val="001F5F80"/>
    <w:rsid w:val="001F6BFA"/>
    <w:rsid w:val="001F6CA2"/>
    <w:rsid w:val="00201D60"/>
    <w:rsid w:val="00202764"/>
    <w:rsid w:val="0020773E"/>
    <w:rsid w:val="0021054A"/>
    <w:rsid w:val="00210B57"/>
    <w:rsid w:val="00211A46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3960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95846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0B9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47049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96F9B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64AC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A764E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8EA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B59D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26621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D5DE0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56C9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3E37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24A4"/>
    <w:rsid w:val="00F829B4"/>
    <w:rsid w:val="00F860A9"/>
    <w:rsid w:val="00F9014C"/>
    <w:rsid w:val="00F91785"/>
    <w:rsid w:val="00F92531"/>
    <w:rsid w:val="00F948DB"/>
    <w:rsid w:val="00F95DA8"/>
    <w:rsid w:val="00F9666B"/>
    <w:rsid w:val="00F9687E"/>
    <w:rsid w:val="00FA005A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02C4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3E10B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6</Pages>
  <Words>1411</Words>
  <Characters>8043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9436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50</cp:revision>
  <cp:lastPrinted>1900-01-01T00:00:00Z</cp:lastPrinted>
  <dcterms:created xsi:type="dcterms:W3CDTF">2023-01-04T11:09:00Z</dcterms:created>
  <dcterms:modified xsi:type="dcterms:W3CDTF">2023-01-06T13:45:00Z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